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9"/>
        <w:gridCol w:w="454"/>
        <w:gridCol w:w="1984"/>
        <w:gridCol w:w="1559"/>
        <w:gridCol w:w="1418"/>
        <w:gridCol w:w="1155"/>
        <w:gridCol w:w="404"/>
        <w:gridCol w:w="1418"/>
        <w:gridCol w:w="1417"/>
        <w:gridCol w:w="1559"/>
        <w:gridCol w:w="1418"/>
        <w:gridCol w:w="1417"/>
        <w:gridCol w:w="1418"/>
        <w:gridCol w:w="1417"/>
        <w:gridCol w:w="1418"/>
        <w:gridCol w:w="1559"/>
        <w:gridCol w:w="1286"/>
      </w:tblGrid>
      <w:tr w:rsidR="00464405" w:rsidTr="00464405">
        <w:trPr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464405" w:rsidRDefault="00464405" w:rsidP="00464405">
            <w:pPr>
              <w:ind w:leftChars="-84" w:left="-202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70" w:type="dxa"/>
            <w:gridSpan w:val="5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64405" w:rsidRDefault="00464405" w:rsidP="00464405">
            <w:pPr>
              <w:ind w:left="-42" w:right="8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  <w:bookmarkStart w:id="0" w:name="_GoBack"/>
            <w:bookmarkEnd w:id="0"/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405" w:rsidRDefault="00464405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464405" w:rsidTr="00464405">
        <w:trPr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right w:val="nil"/>
            </w:tcBorders>
          </w:tcPr>
          <w:p w:rsidR="00464405" w:rsidRDefault="00464405" w:rsidP="00464405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70" w:type="dxa"/>
            <w:gridSpan w:val="5"/>
            <w:vMerge/>
            <w:tcBorders>
              <w:left w:val="nil"/>
              <w:right w:val="nil"/>
            </w:tcBorders>
          </w:tcPr>
          <w:p w:rsidR="00464405" w:rsidRDefault="00464405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464405" w:rsidRDefault="00464405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Tr="00F41B32">
        <w:trPr>
          <w:cantSplit/>
          <w:tblHeader/>
        </w:trPr>
        <w:tc>
          <w:tcPr>
            <w:tcW w:w="993" w:type="dxa"/>
            <w:gridSpan w:val="2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84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59" w:type="dxa"/>
            <w:vMerge w:val="restart"/>
            <w:vAlign w:val="center"/>
          </w:tcPr>
          <w:p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12" w:type="dxa"/>
            <w:gridSpan w:val="5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12" w:type="dxa"/>
            <w:gridSpan w:val="4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680" w:type="dxa"/>
            <w:gridSpan w:val="4"/>
            <w:tcBorders>
              <w:right w:val="nil"/>
            </w:tcBorders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F41B32">
        <w:trPr>
          <w:cantSplit/>
          <w:trHeight w:val="260"/>
          <w:tblHeader/>
        </w:trPr>
        <w:tc>
          <w:tcPr>
            <w:tcW w:w="993" w:type="dxa"/>
            <w:gridSpan w:val="2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59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17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59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17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59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286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:rsidTr="00F41B32">
        <w:trPr>
          <w:cantSplit/>
          <w:trHeight w:val="128"/>
          <w:tblHeader/>
        </w:trPr>
        <w:tc>
          <w:tcPr>
            <w:tcW w:w="993" w:type="dxa"/>
            <w:gridSpan w:val="2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59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59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59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86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F41B32">
        <w:trPr>
          <w:cantSplit/>
          <w:trHeight w:val="127"/>
          <w:tblHeader/>
        </w:trPr>
        <w:tc>
          <w:tcPr>
            <w:tcW w:w="993" w:type="dxa"/>
            <w:gridSpan w:val="2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86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3A0D4A" w:rsidRPr="00C03862" w:rsidTr="00F41B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3A0D4A" w:rsidRPr="00C03862" w:rsidRDefault="003A0D4A" w:rsidP="00385CB4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03862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/>
                <w:b/>
                <w:noProof/>
                <w:spacing w:val="-6"/>
                <w:sz w:val="20"/>
              </w:rPr>
              <w:t>1,313,199,142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/>
                <w:b/>
                <w:noProof/>
                <w:spacing w:val="-6"/>
                <w:sz w:val="20"/>
              </w:rPr>
              <w:t>23,806,414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/>
                <w:b/>
                <w:noProof/>
                <w:spacing w:val="-6"/>
                <w:sz w:val="20"/>
              </w:rPr>
              <w:t>1,038,283,331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/>
                <w:b/>
                <w:noProof/>
                <w:spacing w:val="-6"/>
                <w:sz w:val="20"/>
              </w:rPr>
              <w:t>251,109,397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/>
                <w:b/>
                <w:noProof/>
                <w:spacing w:val="-6"/>
                <w:sz w:val="20"/>
              </w:rPr>
              <w:t>23,806,414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/>
                <w:b/>
                <w:noProof/>
                <w:spacing w:val="-6"/>
                <w:sz w:val="20"/>
              </w:rPr>
              <w:t>1,038,283,331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/>
                <w:b/>
                <w:noProof/>
                <w:spacing w:val="-6"/>
                <w:sz w:val="20"/>
              </w:rPr>
              <w:t>251,109,397</w:t>
            </w:r>
          </w:p>
        </w:tc>
      </w:tr>
      <w:tr w:rsidR="003A0D4A" w:rsidRPr="00C03862" w:rsidTr="00F41B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3A0D4A" w:rsidRPr="00C03862" w:rsidRDefault="003A0D4A" w:rsidP="00385CB4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03862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/>
                <w:b/>
                <w:noProof/>
                <w:spacing w:val="-6"/>
                <w:sz w:val="20"/>
              </w:rPr>
              <w:t>1,313,199,142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/>
                <w:b/>
                <w:noProof/>
                <w:spacing w:val="-6"/>
                <w:sz w:val="20"/>
              </w:rPr>
              <w:t>23,806,414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/>
                <w:b/>
                <w:noProof/>
                <w:spacing w:val="-6"/>
                <w:sz w:val="20"/>
              </w:rPr>
              <w:t>1,038,283,331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/>
                <w:b/>
                <w:noProof/>
                <w:spacing w:val="-6"/>
                <w:sz w:val="20"/>
              </w:rPr>
              <w:t>251,109,397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/>
                <w:b/>
                <w:noProof/>
                <w:spacing w:val="-6"/>
                <w:sz w:val="20"/>
              </w:rPr>
              <w:t>23,806,414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/>
                <w:b/>
                <w:noProof/>
                <w:spacing w:val="-6"/>
                <w:sz w:val="20"/>
              </w:rPr>
              <w:t>1,038,283,331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3A0D4A" w:rsidRPr="00C03862" w:rsidRDefault="003A0D4A" w:rsidP="00385CB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03862">
              <w:rPr>
                <w:rFonts w:ascii="新細明體" w:hAnsi="新細明體"/>
                <w:b/>
                <w:noProof/>
                <w:spacing w:val="-6"/>
                <w:sz w:val="20"/>
              </w:rPr>
              <w:t>251,109,397</w:t>
            </w:r>
          </w:p>
        </w:tc>
      </w:tr>
      <w:tr w:rsidR="003A0D4A" w:rsidTr="00F41B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3A0D4A" w:rsidRDefault="003A0D4A" w:rsidP="00385CB4">
            <w:pPr>
              <w:jc w:val="center"/>
              <w:rPr>
                <w:rFonts w:ascii="新細明體" w:hAnsi="新細明體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A0D4A" w:rsidRDefault="003A0D4A" w:rsidP="00385CB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C7B84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36,329,750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12,157,376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24,172,374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12,157,376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24,172,374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3A0D4A" w:rsidTr="00F41B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3A0D4A" w:rsidRDefault="003A0D4A" w:rsidP="00385CB4">
            <w:pPr>
              <w:jc w:val="center"/>
              <w:rPr>
                <w:rFonts w:ascii="新細明體" w:hAnsi="新細明體"/>
                <w:sz w:val="20"/>
              </w:rPr>
            </w:pPr>
            <w:r w:rsidRPr="008C7B84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A0D4A" w:rsidRDefault="003A0D4A" w:rsidP="00385CB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C7B84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465,058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465,058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465,058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3A0D4A" w:rsidTr="00F41B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3A0D4A" w:rsidRDefault="003A0D4A" w:rsidP="00385CB4">
            <w:pPr>
              <w:jc w:val="center"/>
              <w:rPr>
                <w:rFonts w:ascii="新細明體" w:hAnsi="新細明體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A0D4A" w:rsidRDefault="003A0D4A" w:rsidP="00385CB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C7B84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222,758,933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770,300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221,654,481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334,152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770,300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221,654,481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334,152</w:t>
            </w:r>
          </w:p>
        </w:tc>
      </w:tr>
      <w:tr w:rsidR="003A0D4A" w:rsidTr="00F41B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3A0D4A" w:rsidRDefault="003A0D4A" w:rsidP="00385CB4">
            <w:pPr>
              <w:jc w:val="center"/>
              <w:rPr>
                <w:rFonts w:ascii="新細明體" w:hAnsi="新細明體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A0D4A" w:rsidRDefault="003A0D4A" w:rsidP="00385CB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C7B84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190,815,366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2,242,282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170,136,944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18,436,140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2,242,282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170,136,944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18,436,140</w:t>
            </w:r>
          </w:p>
        </w:tc>
      </w:tr>
      <w:tr w:rsidR="003A0D4A" w:rsidTr="00F41B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3A0D4A" w:rsidRDefault="003A0D4A" w:rsidP="00385CB4">
            <w:pPr>
              <w:jc w:val="center"/>
              <w:rPr>
                <w:rFonts w:ascii="新細明體" w:hAnsi="新細明體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z w:val="20"/>
              </w:rPr>
              <w:t>103－112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A0D4A" w:rsidRDefault="003A0D4A" w:rsidP="00385CB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C7B84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20,589,825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927,180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19,064,645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598,000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927,180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19,064,645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598,000</w:t>
            </w:r>
          </w:p>
        </w:tc>
      </w:tr>
      <w:tr w:rsidR="003A0D4A" w:rsidTr="00F41B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3A0D4A" w:rsidRDefault="003A0D4A" w:rsidP="00385CB4">
            <w:pPr>
              <w:jc w:val="center"/>
              <w:rPr>
                <w:rFonts w:ascii="新細明體" w:hAnsi="新細明體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A0D4A" w:rsidRDefault="003A0D4A" w:rsidP="00385CB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C7B84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338,488,070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3,542,651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238,040,264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96,905,155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3,542,651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238,040,264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96,905,155</w:t>
            </w:r>
          </w:p>
        </w:tc>
      </w:tr>
      <w:tr w:rsidR="003A0D4A" w:rsidTr="00F41B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3A0D4A" w:rsidRDefault="003A0D4A" w:rsidP="00385CB4">
            <w:pPr>
              <w:jc w:val="center"/>
              <w:rPr>
                <w:rFonts w:ascii="新細明體" w:hAnsi="新細明體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A0D4A" w:rsidRDefault="003A0D4A" w:rsidP="00385CB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C7B84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439,187,194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3,128,441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337,395,665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98,663,088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3,128,441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337,395,665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98,663,088</w:t>
            </w:r>
          </w:p>
        </w:tc>
      </w:tr>
      <w:tr w:rsidR="003A0D4A" w:rsidTr="00F41B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3A0D4A" w:rsidRDefault="003A0D4A" w:rsidP="00385CB4">
            <w:pPr>
              <w:jc w:val="center"/>
              <w:rPr>
                <w:rFonts w:ascii="新細明體" w:hAnsi="新細明體"/>
                <w:sz w:val="20"/>
              </w:rPr>
            </w:pPr>
            <w:r w:rsidRPr="008C7B84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A0D4A" w:rsidRDefault="003A0D4A" w:rsidP="00385CB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C7B84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807,580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807,580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807,580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3A0D4A" w:rsidTr="00F41B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3A0D4A" w:rsidRDefault="003A0D4A" w:rsidP="00385CB4">
            <w:pPr>
              <w:jc w:val="center"/>
              <w:rPr>
                <w:rFonts w:ascii="新細明體" w:hAnsi="新細明體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A0D4A" w:rsidRDefault="003A0D4A" w:rsidP="00385CB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C7B84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54,422,462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764,000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17,485,600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36,172,862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764,000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17,485,600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36,172,862</w:t>
            </w:r>
          </w:p>
        </w:tc>
      </w:tr>
      <w:tr w:rsidR="003A0D4A" w:rsidTr="00F41B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3A0D4A" w:rsidRDefault="003A0D4A" w:rsidP="00385CB4">
            <w:pPr>
              <w:jc w:val="center"/>
              <w:rPr>
                <w:rFonts w:ascii="新細明體" w:hAnsi="新細明體"/>
                <w:sz w:val="20"/>
              </w:rPr>
            </w:pPr>
            <w:r w:rsidRPr="008C7B84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A0D4A" w:rsidRDefault="003A0D4A" w:rsidP="00385CB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C7B84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9,334,904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274,184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9,060,720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274,184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/>
                <w:noProof/>
                <w:spacing w:val="-6"/>
                <w:sz w:val="20"/>
              </w:rPr>
              <w:t>9,060,720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3A0D4A" w:rsidRPr="008B0CCA" w:rsidRDefault="003A0D4A" w:rsidP="00385CB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C7B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D867AC" w:rsidRDefault="00D867AC" w:rsidP="00ED19D3">
      <w:pPr>
        <w:ind w:right="414"/>
        <w:rPr>
          <w:rFonts w:eastAsia="標楷體"/>
          <w:sz w:val="22"/>
        </w:rPr>
      </w:pPr>
    </w:p>
    <w:sectPr w:rsidR="00D867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D4A" w:rsidRDefault="003A0D4A">
      <w:r>
        <w:separator/>
      </w:r>
    </w:p>
  </w:endnote>
  <w:endnote w:type="continuationSeparator" w:id="0">
    <w:p w:rsidR="003A0D4A" w:rsidRDefault="003A0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B32" w:rsidRDefault="00F41B3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B32" w:rsidRDefault="00F41B32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B32" w:rsidRDefault="00F41B3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D4A" w:rsidRDefault="003A0D4A">
      <w:r>
        <w:separator/>
      </w:r>
    </w:p>
  </w:footnote>
  <w:footnote w:type="continuationSeparator" w:id="0">
    <w:p w:rsidR="003A0D4A" w:rsidRDefault="003A0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B32" w:rsidRDefault="00F41B3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AC" w:rsidRDefault="00F41B32">
    <w:pPr>
      <w:jc w:val="center"/>
    </w:pPr>
    <w:r w:rsidRPr="00F41B32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十三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F41B3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F41B32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F41B32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F41B32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AC" w:rsidRDefault="00F41B32">
    <w:pPr>
      <w:jc w:val="center"/>
      <w:rPr>
        <w:rFonts w:ascii="標楷體" w:eastAsia="標楷體" w:hAnsi="標楷體"/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F41B32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F41B32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F41B32">
      <w:rPr>
        <w:rFonts w:ascii="標楷體" w:eastAsia="標楷體" w:hAnsi="標楷體"/>
        <w:b/>
        <w:spacing w:val="60"/>
        <w:sz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D4A"/>
    <w:rsid w:val="0001712C"/>
    <w:rsid w:val="000A3326"/>
    <w:rsid w:val="001214FD"/>
    <w:rsid w:val="001A4B2C"/>
    <w:rsid w:val="003A0D4A"/>
    <w:rsid w:val="003F092B"/>
    <w:rsid w:val="00464405"/>
    <w:rsid w:val="004E0B7F"/>
    <w:rsid w:val="00734FFE"/>
    <w:rsid w:val="00775C5D"/>
    <w:rsid w:val="008B0CCA"/>
    <w:rsid w:val="008E605A"/>
    <w:rsid w:val="009D2E50"/>
    <w:rsid w:val="00AA7593"/>
    <w:rsid w:val="00AB6EA1"/>
    <w:rsid w:val="00B27658"/>
    <w:rsid w:val="00CE74C9"/>
    <w:rsid w:val="00D867AC"/>
    <w:rsid w:val="00EC414C"/>
    <w:rsid w:val="00ED19D3"/>
    <w:rsid w:val="00F41B32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576DCE4"/>
  <w15:chartTrackingRefBased/>
  <w15:docId w15:val="{B6892288-5056-477C-82EC-C2D651A8D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mG4mnVO6aSM9fo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mG4mnVO6aSM9fo以前年度歲出決算審定表.dot</Template>
  <TotalTime>3</TotalTime>
  <Pages>1</Pages>
  <Words>545</Words>
  <Characters>1053</Characters>
  <Application>Microsoft Office Word</Application>
  <DocSecurity>0</DocSecurity>
  <Lines>8</Lines>
  <Paragraphs>3</Paragraphs>
  <ScaleCrop>false</ScaleCrop>
  <Company>N.A.O.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李宇弘</dc:creator>
  <cp:keywords/>
  <cp:lastModifiedBy>孫宇樓</cp:lastModifiedBy>
  <cp:revision>3</cp:revision>
  <dcterms:created xsi:type="dcterms:W3CDTF">2025-05-14T03:54:00Z</dcterms:created>
  <dcterms:modified xsi:type="dcterms:W3CDTF">2025-06-30T07:47:00Z</dcterms:modified>
</cp:coreProperties>
</file>