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69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"/>
        <w:gridCol w:w="239"/>
        <w:gridCol w:w="2449"/>
        <w:gridCol w:w="1558"/>
        <w:gridCol w:w="1470"/>
        <w:gridCol w:w="1303"/>
        <w:gridCol w:w="502"/>
        <w:gridCol w:w="968"/>
        <w:gridCol w:w="1470"/>
        <w:gridCol w:w="9"/>
        <w:gridCol w:w="1303"/>
        <w:gridCol w:w="1276"/>
        <w:gridCol w:w="1276"/>
        <w:gridCol w:w="1560"/>
        <w:gridCol w:w="1337"/>
        <w:gridCol w:w="1560"/>
        <w:gridCol w:w="1565"/>
        <w:gridCol w:w="1680"/>
        <w:gridCol w:w="49"/>
      </w:tblGrid>
      <w:tr w:rsidR="00975682" w14:paraId="6718F80D" w14:textId="77777777" w:rsidTr="00257A42">
        <w:trPr>
          <w:cantSplit/>
          <w:trHeight w:val="270"/>
          <w:tblHeader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14:paraId="18644D12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5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D6EC0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053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92F7" w14:textId="7777777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42720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6E4E3012" w14:textId="77777777" w:rsidTr="00257A42">
        <w:trPr>
          <w:cantSplit/>
          <w:trHeight w:val="270"/>
          <w:tblHeader/>
        </w:trPr>
        <w:tc>
          <w:tcPr>
            <w:tcW w:w="119" w:type="dxa"/>
            <w:tcBorders>
              <w:top w:val="nil"/>
              <w:left w:val="nil"/>
              <w:right w:val="nil"/>
            </w:tcBorders>
          </w:tcPr>
          <w:p w14:paraId="43F10142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52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FCA2875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053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597EBE0F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257A42" w14:paraId="55BF74FC" w14:textId="77777777" w:rsidTr="00257A42">
        <w:trPr>
          <w:gridAfter w:val="1"/>
          <w:wAfter w:w="49" w:type="dxa"/>
          <w:cantSplit/>
          <w:tblHeader/>
        </w:trPr>
        <w:tc>
          <w:tcPr>
            <w:tcW w:w="2807" w:type="dxa"/>
            <w:gridSpan w:val="3"/>
            <w:tcBorders>
              <w:left w:val="nil"/>
            </w:tcBorders>
            <w:vAlign w:val="center"/>
          </w:tcPr>
          <w:p w14:paraId="48970E96" w14:textId="77777777" w:rsidR="00257A42" w:rsidRDefault="00257A4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558" w:type="dxa"/>
            <w:vMerge w:val="restart"/>
            <w:vAlign w:val="center"/>
          </w:tcPr>
          <w:p w14:paraId="661767A2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722" w:type="dxa"/>
            <w:gridSpan w:val="6"/>
            <w:vAlign w:val="center"/>
          </w:tcPr>
          <w:p w14:paraId="2AEF9535" w14:textId="77777777" w:rsidR="00257A42" w:rsidRDefault="00257A4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3855" w:type="dxa"/>
            <w:gridSpan w:val="3"/>
            <w:vAlign w:val="center"/>
          </w:tcPr>
          <w:p w14:paraId="443BE68C" w14:textId="77777777" w:rsidR="00257A42" w:rsidRDefault="00257A4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vAlign w:val="center"/>
          </w:tcPr>
          <w:p w14:paraId="49086FF6" w14:textId="77777777" w:rsidR="00257A42" w:rsidRDefault="00257A4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63BC07CF" w14:textId="77777777" w:rsidR="00257A42" w:rsidRDefault="00257A4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3F846911" w14:textId="77777777" w:rsidR="00257A42" w:rsidRDefault="00257A4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257A42" w14:paraId="683F5F5A" w14:textId="77777777" w:rsidTr="00257A42">
        <w:trPr>
          <w:gridAfter w:val="1"/>
          <w:wAfter w:w="49" w:type="dxa"/>
          <w:cantSplit/>
          <w:tblHeader/>
        </w:trPr>
        <w:tc>
          <w:tcPr>
            <w:tcW w:w="358" w:type="dxa"/>
            <w:gridSpan w:val="2"/>
            <w:tcBorders>
              <w:left w:val="nil"/>
            </w:tcBorders>
            <w:vAlign w:val="center"/>
          </w:tcPr>
          <w:p w14:paraId="2CF7D026" w14:textId="77777777" w:rsidR="00257A42" w:rsidRDefault="00257A4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449" w:type="dxa"/>
            <w:vAlign w:val="center"/>
          </w:tcPr>
          <w:p w14:paraId="39F90B29" w14:textId="77777777" w:rsidR="00257A42" w:rsidRDefault="00257A4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558" w:type="dxa"/>
            <w:vMerge/>
            <w:vAlign w:val="center"/>
          </w:tcPr>
          <w:p w14:paraId="222DF711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586C127A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03" w:type="dxa"/>
            <w:vAlign w:val="center"/>
          </w:tcPr>
          <w:p w14:paraId="450DC137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3BBA2E3A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708C3957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312" w:type="dxa"/>
            <w:gridSpan w:val="2"/>
            <w:vAlign w:val="center"/>
          </w:tcPr>
          <w:p w14:paraId="4E80A961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38EEC1EF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3A92C38B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B647D8B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37" w:type="dxa"/>
            <w:vAlign w:val="center"/>
          </w:tcPr>
          <w:p w14:paraId="4931135D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7AC0B6C4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5" w:type="dxa"/>
            <w:vAlign w:val="center"/>
          </w:tcPr>
          <w:p w14:paraId="4E307131" w14:textId="77777777" w:rsidR="00257A42" w:rsidRDefault="00257A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33734589" w14:textId="77777777" w:rsidR="00257A42" w:rsidRDefault="00257A4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C4A7E" w:rsidRPr="00266D43" w14:paraId="2BEF4F36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6239DD94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60F66775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4F31">
              <w:rPr>
                <w:rFonts w:ascii="標楷體" w:eastAsia="標楷體" w:hAnsi="標楷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7EBD489" w14:textId="64924D8B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3,284,552,000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456E39" w14:textId="6753ACB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2,914,874,915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4BA27479" w14:textId="1962C094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25B11C9" w14:textId="3C0E869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69,720,063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C61EF6" w14:textId="7BBFAEBF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2,984,594,978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4D9EC67E" w14:textId="26F7066A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31A4D1" w14:textId="254DBE2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8CC5FD" w14:textId="7C33F57E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942924" w14:textId="5A164261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2,914,874,915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53FB26B0" w14:textId="7058325C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081B42" w14:textId="0E8B8B1E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69,720,063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030A8D58" w14:textId="22604AC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2,984,594,978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DD1EB1" w14:textId="24408252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- 299,957,022</w:t>
            </w:r>
          </w:p>
        </w:tc>
      </w:tr>
      <w:tr w:rsidR="007C4A7E" w:rsidRPr="00266D43" w14:paraId="387EF4C1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16BE8C1B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2711B835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4F31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DD49F45" w14:textId="40A6175A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737,095,000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EF07FD" w14:textId="692F8B8A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644,397,362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D123A5F" w14:textId="5911E57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F561098" w14:textId="6F67496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710,327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C79F5E" w14:textId="30E684BA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645,107,689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3C398E46" w14:textId="11CFE95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13E4F5" w14:textId="27140084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433018" w14:textId="3BB4B31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98DF30" w14:textId="094AC3C2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644,397,362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8B6FF70" w14:textId="265A58EB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726512" w14:textId="14CD3BBE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710,327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729C4744" w14:textId="7540C44E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645,107,689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66F2D6" w14:textId="39939635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- 91,987,311</w:t>
            </w:r>
          </w:p>
        </w:tc>
      </w:tr>
      <w:tr w:rsidR="007C4A7E" w14:paraId="3964F375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79805113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4AB33240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79B8DE7" w14:textId="1CF7488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251,054,000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9FA9CB" w14:textId="72AEE3A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220,888,794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5941802D" w14:textId="4ED36A8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0DF175D" w14:textId="049E0E1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343,500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901C88" w14:textId="27001EE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221,232,294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38A36DC4" w14:textId="026E4E4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B6C24E" w14:textId="668CB8E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491CD4" w14:textId="5516C13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E3B979" w14:textId="27A6B28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220,888,794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C4F233C" w14:textId="3D85483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078B31" w14:textId="1D6F8F0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343,500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3739AD6" w14:textId="08B84F6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221,232,294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07DAE3" w14:textId="6D907B3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- 29,821,706</w:t>
            </w:r>
          </w:p>
        </w:tc>
      </w:tr>
      <w:tr w:rsidR="007C4A7E" w14:paraId="3008B152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70DCA3CC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5B84B036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C68DF10" w14:textId="394911A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69,734,000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421B51" w14:textId="09B5F69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63,973,341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91EB63D" w14:textId="18E2669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A420465" w14:textId="1259E38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AF866A" w14:textId="6E9D665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63,973,341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45C43D51" w14:textId="1032452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7117BC" w14:textId="06CC93F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A84077" w14:textId="7F59ECB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BE05C6" w14:textId="0D6A261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63,973,341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1AF05007" w14:textId="3195E58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3AE0E1" w14:textId="49C60A2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3DD1E464" w14:textId="6EF8D3C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63,973,341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33A333" w14:textId="77129E7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- 5,760,659</w:t>
            </w:r>
          </w:p>
        </w:tc>
      </w:tr>
      <w:tr w:rsidR="007C4A7E" w14:paraId="5C4B53E8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58876FCD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5ED90395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66B4B7D" w14:textId="3AAE22C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199,546,000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3BC484" w14:textId="3D88805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172,124,229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18EEC815" w14:textId="6F99A02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B7E9616" w14:textId="4940C48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509644" w14:textId="17788DF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172,124,229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48A1AB75" w14:textId="7C6A45C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B91E6" w14:textId="1A96971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9220F" w14:textId="2A3D839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7C7CE2" w14:textId="3A86755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172,124,229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59CF9F13" w14:textId="5C36394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685DB" w14:textId="051A2F7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3419CFE4" w14:textId="0BC19E8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172,124,229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49338B" w14:textId="47219F8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- 27,421,771</w:t>
            </w:r>
          </w:p>
        </w:tc>
      </w:tr>
      <w:tr w:rsidR="007C4A7E" w14:paraId="22E2F0A5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50DEC126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0CA4AECB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4D24903" w14:textId="5B81471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185,808,000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47B276" w14:textId="0D4AAD9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162,976,456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03961F74" w14:textId="6F67EE3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1415CAA" w14:textId="521D8D4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8CB016" w14:textId="600EB1A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162,976,456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374C1D06" w14:textId="020F94C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0251A2" w14:textId="43415B6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02A79E" w14:textId="0002010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E5244E" w14:textId="64BFD2E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162,976,456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7BAE77E2" w14:textId="0016AD9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3A181A" w14:textId="0259201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2BB9927" w14:textId="0707357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162,976,456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EF42D0" w14:textId="79FC522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- 22,831,544</w:t>
            </w:r>
          </w:p>
        </w:tc>
      </w:tr>
      <w:tr w:rsidR="007C4A7E" w14:paraId="04AE34FF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77369D90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0547A34A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84FF8AB" w14:textId="19FADF7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30,953,000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038719" w14:textId="2B4564F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24,434,542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5628ECA" w14:textId="3CA0F50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10CCAE1" w14:textId="2A67BAB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366,827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CFD801" w14:textId="350DAEF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24,801,369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6A9E7607" w14:textId="0FEF91F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22D850" w14:textId="52842D2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D152E0" w14:textId="4FC1E21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651EBC" w14:textId="1E27F9B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24,434,542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2E58F774" w14:textId="7590892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19D8DC" w14:textId="586CFEC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366,827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48A140D8" w14:textId="4090FCA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24,801,369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417EE6" w14:textId="5BD5B16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- 6,151,631</w:t>
            </w:r>
          </w:p>
        </w:tc>
      </w:tr>
      <w:tr w:rsidR="007C4A7E" w:rsidRPr="00266D43" w14:paraId="50BEA401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2A33BC6E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1DD09EBB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4F31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7662C72" w14:textId="2B1A5121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888,996,000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C3FA50" w14:textId="44EF0038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852,183,693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5A66B44A" w14:textId="2C66FA15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11F63EF" w14:textId="3801281B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3,454,955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4994A1" w14:textId="1ABD8D4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855,638,648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4DD79EEF" w14:textId="66C80A1B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90460" w14:textId="503EFD5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29B0A3" w14:textId="1CBDB59B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6A4E48" w14:textId="79AC07A6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852,183,693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7649FDAA" w14:textId="5A8FDE4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9556FA" w14:textId="50988486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3,454,955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6F365DCE" w14:textId="361D7FCF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855,638,648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B98F64" w14:textId="00FE7714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- 33,357,352</w:t>
            </w:r>
          </w:p>
        </w:tc>
      </w:tr>
      <w:tr w:rsidR="007C4A7E" w14:paraId="0F4E1277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3CA68870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5BCD14DE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5A65CDE" w14:textId="3193935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755,158,000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4590C8" w14:textId="600033F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728,295,609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19D02439" w14:textId="1A1BE54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10A50D5" w14:textId="3588A7F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CBE912" w14:textId="04D2EA9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728,295,609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20B954BF" w14:textId="561A357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4EADF" w14:textId="5FB2DE0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E32B6D" w14:textId="3665028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05DA33" w14:textId="25D97B6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728,295,609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790C786" w14:textId="5886E63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430FDC" w14:textId="65605CB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FC43CE5" w14:textId="0234EDC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728,295,609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60EC17" w14:textId="07E56F1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- 26,862,391</w:t>
            </w:r>
          </w:p>
        </w:tc>
      </w:tr>
      <w:tr w:rsidR="007C4A7E" w14:paraId="647D1454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4127061E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11229128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627605A" w14:textId="1A2F41B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133,838,000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A85F12" w14:textId="444F21E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123,888,084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5954117A" w14:textId="0C51AC2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92F4A4B" w14:textId="74961EB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3,454,955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41D1F8" w14:textId="3B8B169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127,343,039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5621162C" w14:textId="1D63D11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5C7238" w14:textId="773FF5D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96BF2F" w14:textId="53870DB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315D0A" w14:textId="46409C7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123,888,084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DCB4937" w14:textId="2C391A8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C46AC4" w14:textId="18F8361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3,454,955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6C40CC59" w14:textId="2B545F2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127,343,039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EC68CC" w14:textId="6C11EC7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- 6,494,961</w:t>
            </w:r>
          </w:p>
        </w:tc>
      </w:tr>
      <w:tr w:rsidR="007C4A7E" w:rsidRPr="00266D43" w14:paraId="08ABF746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2D81B987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64B72FCE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4F31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2B1E1C7" w14:textId="0DD0449C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1,005,126,480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2F775E" w14:textId="26D6E2E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851,639,664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01033675" w14:textId="2E601FA5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34CC9CB" w14:textId="08ABDA1F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65,242,781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E65FCA" w14:textId="5A630F71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916,882,445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17F5B51B" w14:textId="2B650D2F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3195CA" w14:textId="41A8746B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4C3D13" w14:textId="3419714D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CFE1CF" w14:textId="0E8B8AFC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851,639,664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616AF38" w14:textId="5EBDE106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4CDC32" w14:textId="6F090915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65,242,781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72A856BB" w14:textId="6600423A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916,882,445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144BC7" w14:textId="2DB99EC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- 88,244,035</w:t>
            </w:r>
          </w:p>
        </w:tc>
      </w:tr>
      <w:tr w:rsidR="007C4A7E" w14:paraId="13371A19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4839F413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725546DB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C8C241D" w14:textId="2C19D9D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328,856,000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523D62" w14:textId="1C5335E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247,267,443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909B210" w14:textId="1A6290F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010B5F" w14:textId="27C4CCB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23,327,307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1E0325" w14:textId="41FE6F7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270,594,750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456B6ECB" w14:textId="622DF20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863F1B" w14:textId="704AB35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2FD516" w14:textId="51E4126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0E8483" w14:textId="54B48BA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247,267,443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FFE4F0F" w14:textId="2087339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2BD880" w14:textId="76A059E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23,327,307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F1D8F7A" w14:textId="0576336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270,594,750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160128" w14:textId="13BE81F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- 58,261,250</w:t>
            </w:r>
          </w:p>
        </w:tc>
      </w:tr>
      <w:tr w:rsidR="007C4A7E" w14:paraId="246E5ABE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43F0FE42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0F570744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8BE74A7" w14:textId="3EC75D6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10,886,000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8DDFF1" w14:textId="0135544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6,679,036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26D50003" w14:textId="69642BF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46E364D" w14:textId="2277262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130,921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25FF31" w14:textId="3430183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6,809,957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03BBBEC4" w14:textId="19A06B0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20F03" w14:textId="51B210E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56CD92" w14:textId="0DD3DBA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190798" w14:textId="28D36CA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6,679,036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76453CD7" w14:textId="3A15F3C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3C0727" w14:textId="7F3590C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130,921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6EEB5787" w14:textId="241ACAF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6,809,957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89D99E" w14:textId="0EE69D2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- 4,076,043</w:t>
            </w:r>
          </w:p>
        </w:tc>
      </w:tr>
      <w:tr w:rsidR="007C4A7E" w14:paraId="2AAA8E62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389BE46B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4F96BBF4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4B56CBC" w14:textId="3D32BD3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603,547,480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19541F" w14:textId="27A7FCC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545,374,176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29BCEB5A" w14:textId="12E78F3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F9D971D" w14:textId="0384830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34,569,616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BB0EF2" w14:textId="3FAF94D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579,943,792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02394AD6" w14:textId="6558EEB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F89D06" w14:textId="23C8E87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ACF29B" w14:textId="6DF761E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E405CB" w14:textId="10A596F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545,374,176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5BEFC49" w14:textId="07936D4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E1578E" w14:textId="195BE1E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34,569,616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61E8D706" w14:textId="4A0A35B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579,943,792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8DE582" w14:textId="526D0C5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- 23,603,688</w:t>
            </w:r>
          </w:p>
        </w:tc>
      </w:tr>
      <w:tr w:rsidR="007C4A7E" w14:paraId="5C497112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6C251D7D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66E94715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E58E871" w14:textId="0AF9778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61,837,000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D9FB89" w14:textId="0A7E92E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52,319,009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C93915B" w14:textId="4D8EE53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43C410C" w14:textId="67A43E9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7,214,937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986644" w14:textId="011A555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59,533,946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5F9810BF" w14:textId="55E9755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C76B9E" w14:textId="6810022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786C61" w14:textId="148C98D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E2B93A" w14:textId="75186BB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52,319,009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AE8C6CE" w14:textId="1A0239E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1F937F" w14:textId="170F4EE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7,214,937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96A2DA1" w14:textId="28C4DFE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59,533,946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653FB3" w14:textId="465EB29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- 2,303,054</w:t>
            </w:r>
          </w:p>
        </w:tc>
      </w:tr>
      <w:tr w:rsidR="007C4A7E" w:rsidRPr="00266D43" w14:paraId="50F44175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08839E7A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3C63671E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4F31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C77B799" w14:textId="29FD5927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451,932,000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CB5049" w14:textId="1D5FF1E1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399,106,150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DD3C2FB" w14:textId="169BBF0C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FEBF571" w14:textId="55126C58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312,000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33DD39" w14:textId="4915F44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399,418,150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52BAA035" w14:textId="1FD63D2E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A0FC8D" w14:textId="099082A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058B42" w14:textId="1C74AF8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BC3B3F" w14:textId="530B4584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399,106,150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2399250" w14:textId="4F795EA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AEEA45" w14:textId="0FC95F1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312,000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25E1F6D" w14:textId="534EB4B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399,418,150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E86194" w14:textId="4EE8920C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- 52,513,850</w:t>
            </w:r>
          </w:p>
        </w:tc>
      </w:tr>
      <w:tr w:rsidR="007C4A7E" w14:paraId="3F515A9F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45800569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5B5C7A2A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5C7821D" w14:textId="338359C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1,829,000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D758BE" w14:textId="2A92981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1,792,578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4D74526E" w14:textId="41529F3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28B24E6" w14:textId="1F42373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13445A" w14:textId="7ECB533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1,792,578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1131FE67" w14:textId="2E24624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F96765" w14:textId="0279D76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006D74" w14:textId="4871B1A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73B3DD" w14:textId="112079D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1,792,578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7CC7EC04" w14:textId="7F15858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B64147" w14:textId="7150E55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6F302F5" w14:textId="09846E8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1,792,578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C53365" w14:textId="0FC55D9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- 36,422</w:t>
            </w:r>
          </w:p>
        </w:tc>
      </w:tr>
      <w:tr w:rsidR="007C4A7E" w14:paraId="5BED5944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2F0E50B1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533A625A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1DBFE8D" w14:textId="143BB7A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11,114,000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C11141" w14:textId="7B8FD06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10,156,144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5CBFE6FF" w14:textId="17F2AF4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90DA345" w14:textId="5866FFB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3D77B8" w14:textId="0E10428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10,156,144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702685AA" w14:textId="39893A6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E2B0F7" w14:textId="65B8F334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AB9DEA" w14:textId="3C69CAE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D5FDF6" w14:textId="38ECD2C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10,156,144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317CAC0C" w14:textId="150FDB8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E10E7F" w14:textId="5E0288C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52F5D236" w14:textId="54036FA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10,156,144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8E44AC" w14:textId="065DF39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- 957,856</w:t>
            </w:r>
          </w:p>
        </w:tc>
      </w:tr>
      <w:tr w:rsidR="007C4A7E" w14:paraId="6D7E0DEF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3B867D4A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318155D4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9C6669B" w14:textId="08F2357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155,109,000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5B11D0" w14:textId="744E097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128,697,208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4FC739AB" w14:textId="5CF087A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FC3E8C" w14:textId="02DAB3F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F84A23" w14:textId="734736F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128,697,208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23411348" w14:textId="313D0C5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8D80A9" w14:textId="1E54C7B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8D7C27" w14:textId="565A08C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E0DD2E" w14:textId="09CCE3E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128,697,208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491EE9A" w14:textId="37DABDF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7B48F5" w14:textId="6D2AE54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DAAD5FE" w14:textId="4294AA3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128,697,208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DE035D6" w14:textId="4D89DCE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- 26,411,792</w:t>
            </w:r>
          </w:p>
        </w:tc>
      </w:tr>
      <w:tr w:rsidR="007C4A7E" w14:paraId="4A3E449D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17E976B3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727B61A7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25E3F74" w14:textId="00D6B3A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283,880,000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B4FB50" w14:textId="46173CE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258,460,220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5E1A126A" w14:textId="7BAA6EF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9416212" w14:textId="08B1918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312,000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5C2627" w14:textId="74F422B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258,772,220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0630894D" w14:textId="4F68F07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100E5E" w14:textId="5F826F3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3D2E2" w14:textId="5A94260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BE24C9" w14:textId="3F511DC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258,460,220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1895F017" w14:textId="10DED52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285741" w14:textId="0A0654F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312,000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65A83B97" w14:textId="6AB8D0B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258,772,220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030E0A" w14:textId="3B5CFCF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- 25,107,780</w:t>
            </w:r>
          </w:p>
        </w:tc>
      </w:tr>
      <w:tr w:rsidR="007C4A7E" w:rsidRPr="00266D43" w14:paraId="478B832A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51DB109B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5C18E56C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4F31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2263547" w14:textId="5406296D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119,257,000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D6C4DA" w14:textId="6839C26C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110,494,012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204AB3CB" w14:textId="0008CD97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E028FE" w14:textId="2D89947C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918597" w14:textId="5FBB3A3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110,494,012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5FBEF2A8" w14:textId="1518FB5D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6FFA29" w14:textId="313DCADB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DCDCA5" w14:textId="3C73797D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099968" w14:textId="25B7B36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110,494,012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84F011A" w14:textId="565AF3C1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E9FF83" w14:textId="6BFE833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00FC1FDB" w14:textId="137234BD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110,494,012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5ED12C" w14:textId="72A99E57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- 8,762,988</w:t>
            </w:r>
          </w:p>
        </w:tc>
      </w:tr>
      <w:tr w:rsidR="007C4A7E" w14:paraId="5FB3A5CA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4E33C311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32CF30BA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18D2955" w14:textId="6FFBB5B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119,257,000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7792F2" w14:textId="3BF6CDD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110,494,012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194D2B6D" w14:textId="78759C7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087C273" w14:textId="3BDB57B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3B850D" w14:textId="606D7CA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110,494,012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0D6C244F" w14:textId="35F5ACF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B9A359" w14:textId="16DFA0C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BC4D18" w14:textId="2283206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E681A9" w14:textId="00C72B5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110,494,012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4091878" w14:textId="06238EE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FC98E5" w14:textId="2C14DE1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34827936" w14:textId="7AB108F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110,494,012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70D54D" w14:textId="7E274A8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- 8,762,988</w:t>
            </w:r>
          </w:p>
        </w:tc>
      </w:tr>
      <w:tr w:rsidR="007C4A7E" w:rsidRPr="00266D43" w14:paraId="5C1F46AA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09EC26C7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43986574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4F31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878DFB8" w14:textId="519E3C6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63,193,000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2B61BF" w14:textId="3DF3A608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7B51B64C" w14:textId="63E74E91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8CB809E" w14:textId="0302574A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11DC62" w14:textId="79A9F928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02404ACF" w14:textId="09D08E48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82AB4F" w14:textId="0F1E9C0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F2EACE" w14:textId="61C1A33D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26D5CE" w14:textId="0A012875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0E4E1C7" w14:textId="0243049F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B673FF" w14:textId="2227AB9E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3D8CDC46" w14:textId="10B85BA2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EB2CB7" w14:textId="14287D7C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- 8,645,386</w:t>
            </w:r>
          </w:p>
        </w:tc>
      </w:tr>
      <w:tr w:rsidR="007C4A7E" w14:paraId="56779275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36E6CDF6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4F7826EA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F79C2F6" w14:textId="184390B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63,193,000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393D0C" w14:textId="3027194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7E7BB7D" w14:textId="63D9212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010AB36" w14:textId="6B9F450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8519AC" w14:textId="73FE823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3F36BA45" w14:textId="3D108B9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94BA4A" w14:textId="0F2F01A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BB7ED4" w14:textId="7396EF1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FD4B9C" w14:textId="041BE7C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104A42D1" w14:textId="52B749C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F206AD" w14:textId="662FC6E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5EF6C30C" w14:textId="3CCC0E5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A57B4A" w14:textId="74784EC3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- 8,645,386</w:t>
            </w:r>
          </w:p>
        </w:tc>
      </w:tr>
      <w:tr w:rsidR="007C4A7E" w:rsidRPr="00266D43" w14:paraId="5A96CD3F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443A84C5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1404537C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4F31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5036E54" w14:textId="351CDCC7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AC3B6B" w14:textId="72B3DE9A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D706CD6" w14:textId="4CB58774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D0C160D" w14:textId="69AEE207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B6AF0F" w14:textId="361EEE22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4266D772" w14:textId="010DEB45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641A22" w14:textId="4C71964A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4B95DE" w14:textId="4E6E2E1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C147E2" w14:textId="723F90CD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30EF6199" w14:textId="07FB2D5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8002C5" w14:textId="7480AE53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4BF737C0" w14:textId="021B4967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22A813" w14:textId="6562E6C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- 600,000</w:t>
            </w:r>
          </w:p>
        </w:tc>
      </w:tr>
      <w:tr w:rsidR="007C4A7E" w14:paraId="79E94761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664CDCC0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2DBD9D0C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E3EB365" w14:textId="63391E8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7501F5" w14:textId="4C251E1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71D8ECCB" w14:textId="0E45013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A010AF4" w14:textId="1BAB950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0DF901" w14:textId="189C34DA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04163DFC" w14:textId="29C0B99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549CE0" w14:textId="4AE06F7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131D49" w14:textId="6E31A67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57402E" w14:textId="069F10F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B45E334" w14:textId="0AB545E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2A081A" w14:textId="1253B70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4E8593FD" w14:textId="4E6BF49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8B3E7D" w14:textId="00D8D0EB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- 600,000</w:t>
            </w:r>
          </w:p>
        </w:tc>
      </w:tr>
      <w:tr w:rsidR="007C4A7E" w:rsidRPr="00266D43" w14:paraId="5E1CF820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05644BC1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73BAD3CC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4F31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15C2B26" w14:textId="02B558AD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18,352,520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F03C54" w14:textId="5C993CA4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2,506,420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46472F18" w14:textId="239FC20D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3E6779F" w14:textId="45271107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87E8AD" w14:textId="4FBF3CB5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2,506,420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17F60D7E" w14:textId="77D7AC7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7049AD" w14:textId="3B8F5355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C766CF" w14:textId="3D4852E4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C001CB" w14:textId="2656259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2,506,420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7411A67B" w14:textId="0FC93064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2C9F70" w14:textId="4E054EB9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EED751D" w14:textId="5D72622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2,506,420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B2A2D1" w14:textId="7F8A5A40" w:rsidR="007C4A7E" w:rsidRPr="00721DB8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721DB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- 15,846,100</w:t>
            </w:r>
          </w:p>
        </w:tc>
      </w:tr>
      <w:tr w:rsidR="007C4A7E" w14:paraId="4B23A598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1867D96A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630C7FA9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18A7386" w14:textId="3AC1599C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5,258,000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7EC28E" w14:textId="1EC86D82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2,506,420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04FAAA90" w14:textId="3388D5CE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F6E1C26" w14:textId="5CBB628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3A9C5E" w14:textId="1ABA8C7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2,506,420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098DB5B1" w14:textId="2321750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7FFE3A" w14:textId="04AF6786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48B003" w14:textId="5A73EB6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956518" w14:textId="44ECFDD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2,506,420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7E5402E3" w14:textId="790D7985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FFAF01" w14:textId="1C2F2FB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6E9BE5D" w14:textId="5587BE7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2,506,420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38B925" w14:textId="2ABD580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- 2,751,580</w:t>
            </w:r>
          </w:p>
        </w:tc>
      </w:tr>
      <w:tr w:rsidR="007C4A7E" w14:paraId="5485CDD4" w14:textId="77777777" w:rsidTr="00721D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9" w:type="dxa"/>
          <w:cantSplit/>
          <w:trHeight w:val="420"/>
        </w:trPr>
        <w:tc>
          <w:tcPr>
            <w:tcW w:w="358" w:type="dxa"/>
            <w:gridSpan w:val="2"/>
            <w:shd w:val="clear" w:color="auto" w:fill="auto"/>
            <w:vAlign w:val="center"/>
          </w:tcPr>
          <w:p w14:paraId="31949A73" w14:textId="77777777" w:rsidR="007C4A7E" w:rsidRPr="00A24F31" w:rsidRDefault="007C4A7E" w:rsidP="007C4A7E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A24F31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2CF60CA3" w14:textId="77777777" w:rsidR="007C4A7E" w:rsidRPr="00A24F31" w:rsidRDefault="007C4A7E" w:rsidP="007C4A7E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A24F31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64FA167" w14:textId="5C9DDE0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13,094,520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EFE49A" w14:textId="42ACD5D0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7921CF45" w14:textId="62B7D8F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119766A" w14:textId="56F02628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E08D28" w14:textId="24A2679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14:paraId="099430C5" w14:textId="1800219D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1FA500" w14:textId="6B72BF2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09A3A6" w14:textId="7F75B30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D80F6A" w14:textId="1869191F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21D435F1" w14:textId="6C4EDF8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262F9F" w14:textId="0969B4D9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04FDD523" w14:textId="6BD4E791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E6422F" w14:textId="4C650537" w:rsidR="007C4A7E" w:rsidRPr="007C4A7E" w:rsidRDefault="007C4A7E" w:rsidP="007C4A7E">
            <w:pPr>
              <w:snapToGrid w:val="0"/>
              <w:spacing w:line="240" w:lineRule="exact"/>
              <w:ind w:right="1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7C4A7E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- 13,094,520</w:t>
            </w:r>
          </w:p>
        </w:tc>
      </w:tr>
    </w:tbl>
    <w:p w14:paraId="2C36262B" w14:textId="73922B37" w:rsidR="00975682" w:rsidRPr="00B80AF2" w:rsidRDefault="00B80AF2" w:rsidP="00B80AF2">
      <w:pPr>
        <w:ind w:right="480"/>
        <w:rPr>
          <w:rFonts w:ascii="標楷體" w:hAnsi="標楷體"/>
        </w:rPr>
      </w:pPr>
      <w:r>
        <w:rPr>
          <w:rFonts w:ascii="標楷體" w:eastAsia="標楷體" w:hAnsi="標楷體"/>
          <w:sz w:val="20"/>
        </w:rPr>
        <w:t>註：</w:t>
      </w:r>
      <w:r>
        <w:rPr>
          <w:rFonts w:ascii="標楷體" w:eastAsia="標楷體" w:hAnsi="標楷體" w:hint="eastAsia"/>
          <w:sz w:val="20"/>
        </w:rPr>
        <w:t>1</w:t>
      </w:r>
      <w:r>
        <w:rPr>
          <w:rFonts w:ascii="標楷體" w:eastAsia="標楷體" w:hAnsi="標楷體"/>
          <w:sz w:val="20"/>
        </w:rPr>
        <w:t>1</w:t>
      </w:r>
      <w:r w:rsidR="00721DB8">
        <w:rPr>
          <w:rFonts w:ascii="標楷體" w:eastAsia="標楷體" w:hAnsi="標楷體"/>
          <w:sz w:val="20"/>
        </w:rPr>
        <w:t>3</w:t>
      </w:r>
      <w:r>
        <w:rPr>
          <w:rFonts w:ascii="標楷體" w:eastAsia="標楷體" w:hAnsi="標楷體"/>
          <w:sz w:val="20"/>
        </w:rPr>
        <w:t>年度第二預備金原編列預算數1,500</w:t>
      </w:r>
      <w:r>
        <w:rPr>
          <w:rFonts w:ascii="標楷體" w:eastAsia="標楷體" w:hAnsi="標楷體" w:hint="eastAsia"/>
          <w:sz w:val="20"/>
        </w:rPr>
        <w:t>萬元</w:t>
      </w:r>
      <w:r w:rsidR="00CB5D9E" w:rsidRPr="00CB5D9E">
        <w:rPr>
          <w:rFonts w:ascii="標楷體" w:eastAsia="標楷體" w:hAnsi="標楷體" w:hint="eastAsia"/>
          <w:sz w:val="20"/>
        </w:rPr>
        <w:t>，經核准動支經常門部分</w:t>
      </w:r>
      <w:r w:rsidR="00721DB8">
        <w:rPr>
          <w:rFonts w:ascii="標楷體" w:eastAsia="標楷體" w:hAnsi="標楷體"/>
          <w:sz w:val="20"/>
        </w:rPr>
        <w:t>190</w:t>
      </w:r>
      <w:r w:rsidR="00CB5D9E" w:rsidRPr="00CB5D9E">
        <w:rPr>
          <w:rFonts w:ascii="標楷體" w:eastAsia="標楷體" w:hAnsi="標楷體" w:hint="eastAsia"/>
          <w:sz w:val="20"/>
        </w:rPr>
        <w:t>萬餘元。</w:t>
      </w:r>
    </w:p>
    <w:sectPr w:rsidR="00975682" w:rsidRPr="00B80AF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AC9E1" w14:textId="77777777" w:rsidR="00427205" w:rsidRDefault="00427205">
      <w:r>
        <w:separator/>
      </w:r>
    </w:p>
  </w:endnote>
  <w:endnote w:type="continuationSeparator" w:id="0">
    <w:p w14:paraId="2CEEBBAF" w14:textId="77777777" w:rsidR="00427205" w:rsidRDefault="0042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30588" w14:textId="77777777" w:rsidR="00427205" w:rsidRDefault="00427205">
      <w:r>
        <w:separator/>
      </w:r>
    </w:p>
  </w:footnote>
  <w:footnote w:type="continuationSeparator" w:id="0">
    <w:p w14:paraId="594FA19B" w14:textId="77777777" w:rsidR="00427205" w:rsidRDefault="00427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9169" w14:textId="77777777" w:rsidR="00975682" w:rsidRDefault="00975682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1255E2" w:rsidRPr="001255E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1255E2" w:rsidRPr="001255E2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1255E2" w:rsidRPr="001255E2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1255E2" w:rsidRPr="001255E2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F5696" w14:textId="77777777" w:rsidR="007C4A7E" w:rsidRDefault="007C4A7E" w:rsidP="007C4A7E">
    <w:pPr>
      <w:tabs>
        <w:tab w:val="center" w:pos="4153"/>
        <w:tab w:val="right" w:pos="8306"/>
      </w:tabs>
      <w:snapToGrid w:val="0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</w:p>
  <w:p w14:paraId="43D33A9F" w14:textId="79BC27CA" w:rsidR="007C4A7E" w:rsidRPr="007C4A7E" w:rsidRDefault="007C4A7E" w:rsidP="007C4A7E">
    <w:pPr>
      <w:tabs>
        <w:tab w:val="center" w:pos="4153"/>
        <w:tab w:val="right" w:pos="8306"/>
      </w:tabs>
      <w:snapToGrid w:val="0"/>
      <w:jc w:val="center"/>
      <w:rPr>
        <w:b/>
        <w:sz w:val="32"/>
      </w:rPr>
    </w:pPr>
    <w:r w:rsidRPr="007C4A7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Pr="007C4A7E"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、</w:t>
    </w:r>
    <w:r w:rsidRPr="007C4A7E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7C4A7E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Pr="007C4A7E">
      <w:rPr>
        <w:rFonts w:ascii="標楷體" w:eastAsia="標楷體" w:hint="eastAsia"/>
        <w:b/>
        <w:spacing w:val="60"/>
        <w:sz w:val="32"/>
        <w:u w:val="single"/>
      </w:rPr>
      <w:t>年度</w:t>
    </w:r>
    <w:r w:rsidRPr="007C4A7E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Pr="007C4A7E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7C4A7E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Pr="007C4A7E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205"/>
    <w:rsid w:val="001255E2"/>
    <w:rsid w:val="00187730"/>
    <w:rsid w:val="00257A42"/>
    <w:rsid w:val="00427205"/>
    <w:rsid w:val="004B41BD"/>
    <w:rsid w:val="006A11BB"/>
    <w:rsid w:val="00721DB8"/>
    <w:rsid w:val="00725752"/>
    <w:rsid w:val="007C4A7E"/>
    <w:rsid w:val="00975682"/>
    <w:rsid w:val="00A24F31"/>
    <w:rsid w:val="00B26D79"/>
    <w:rsid w:val="00B80AF2"/>
    <w:rsid w:val="00CB5D9E"/>
    <w:rsid w:val="00E05496"/>
    <w:rsid w:val="00EB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08912E5"/>
  <w15:chartTrackingRefBased/>
  <w15:docId w15:val="{CEA3A308-45B6-4D02-A52E-CD97DA64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1255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1255E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JoNON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kJoNON歲出政事別總表.dot</Template>
  <TotalTime>21</TotalTime>
  <Pages>1</Pages>
  <Words>694</Words>
  <Characters>2241</Characters>
  <Application>Microsoft Office Word</Application>
  <DocSecurity>0</DocSecurity>
  <Lines>18</Lines>
  <Paragraphs>5</Paragraphs>
  <ScaleCrop>false</ScaleCrop>
  <Company>N.A.O.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謝文清</dc:creator>
  <cp:keywords/>
  <cp:lastModifiedBy>賴怡玲</cp:lastModifiedBy>
  <cp:revision>9</cp:revision>
  <cp:lastPrinted>2024-06-05T05:56:00Z</cp:lastPrinted>
  <dcterms:created xsi:type="dcterms:W3CDTF">2024-06-04T08:08:00Z</dcterms:created>
  <dcterms:modified xsi:type="dcterms:W3CDTF">2025-05-29T08:43:00Z</dcterms:modified>
</cp:coreProperties>
</file>