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68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7"/>
        <w:gridCol w:w="235"/>
        <w:gridCol w:w="2312"/>
        <w:gridCol w:w="1416"/>
        <w:gridCol w:w="1470"/>
        <w:gridCol w:w="1365"/>
        <w:gridCol w:w="473"/>
        <w:gridCol w:w="997"/>
        <w:gridCol w:w="1472"/>
        <w:gridCol w:w="1312"/>
        <w:gridCol w:w="1440"/>
        <w:gridCol w:w="1442"/>
        <w:gridCol w:w="1560"/>
        <w:gridCol w:w="1243"/>
        <w:gridCol w:w="1560"/>
        <w:gridCol w:w="1561"/>
        <w:gridCol w:w="1690"/>
        <w:gridCol w:w="20"/>
      </w:tblGrid>
      <w:tr w:rsidR="00975682" w14:paraId="26368688" w14:textId="77777777" w:rsidTr="009170EC">
        <w:trPr>
          <w:cantSplit/>
          <w:trHeight w:val="270"/>
          <w:tblHeader/>
        </w:trPr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0BDA833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27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A71E9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297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0D921" w14:textId="77777777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CD3E11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1B9B9D43" w14:textId="77777777" w:rsidTr="009170EC">
        <w:trPr>
          <w:cantSplit/>
          <w:trHeight w:val="270"/>
          <w:tblHeader/>
        </w:trPr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14D3C415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271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1B1627B5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297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3BFE0892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573123" w14:paraId="585BB917" w14:textId="77777777" w:rsidTr="009170EC">
        <w:trPr>
          <w:gridAfter w:val="1"/>
          <w:wAfter w:w="20" w:type="dxa"/>
          <w:cantSplit/>
          <w:tblHeader/>
        </w:trPr>
        <w:tc>
          <w:tcPr>
            <w:tcW w:w="2664" w:type="dxa"/>
            <w:gridSpan w:val="3"/>
            <w:tcBorders>
              <w:left w:val="nil"/>
            </w:tcBorders>
            <w:vAlign w:val="center"/>
          </w:tcPr>
          <w:p w14:paraId="3BECCD1C" w14:textId="77777777" w:rsidR="00573123" w:rsidRDefault="00573123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16" w:type="dxa"/>
            <w:vMerge w:val="restart"/>
            <w:vAlign w:val="center"/>
          </w:tcPr>
          <w:p w14:paraId="068586BD" w14:textId="77777777" w:rsidR="00573123" w:rsidRDefault="00573123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777" w:type="dxa"/>
            <w:gridSpan w:val="5"/>
            <w:vAlign w:val="center"/>
          </w:tcPr>
          <w:p w14:paraId="4B8EB2C9" w14:textId="77777777" w:rsidR="00573123" w:rsidRDefault="00573123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194" w:type="dxa"/>
            <w:gridSpan w:val="3"/>
            <w:vAlign w:val="center"/>
          </w:tcPr>
          <w:p w14:paraId="3C6DB6B7" w14:textId="77777777" w:rsidR="00573123" w:rsidRDefault="00573123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924" w:type="dxa"/>
            <w:gridSpan w:val="4"/>
            <w:vAlign w:val="center"/>
          </w:tcPr>
          <w:p w14:paraId="58076152" w14:textId="77777777" w:rsidR="00573123" w:rsidRDefault="00573123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90" w:type="dxa"/>
            <w:vMerge w:val="restart"/>
            <w:tcBorders>
              <w:right w:val="nil"/>
            </w:tcBorders>
            <w:vAlign w:val="center"/>
          </w:tcPr>
          <w:p w14:paraId="2E2D74A3" w14:textId="77777777" w:rsidR="00573123" w:rsidRDefault="00573123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20E04FA2" w14:textId="77777777" w:rsidR="00573123" w:rsidRDefault="00573123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573123" w14:paraId="1B08CD6C" w14:textId="77777777" w:rsidTr="009170EC">
        <w:trPr>
          <w:gridAfter w:val="1"/>
          <w:wAfter w:w="20" w:type="dxa"/>
          <w:cantSplit/>
          <w:tblHeader/>
        </w:trPr>
        <w:tc>
          <w:tcPr>
            <w:tcW w:w="352" w:type="dxa"/>
            <w:gridSpan w:val="2"/>
            <w:tcBorders>
              <w:left w:val="nil"/>
            </w:tcBorders>
            <w:vAlign w:val="center"/>
          </w:tcPr>
          <w:p w14:paraId="51D88CE2" w14:textId="77777777" w:rsidR="00573123" w:rsidRDefault="00573123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312" w:type="dxa"/>
            <w:vAlign w:val="center"/>
          </w:tcPr>
          <w:p w14:paraId="7BA198A8" w14:textId="77777777" w:rsidR="00573123" w:rsidRDefault="00573123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416" w:type="dxa"/>
            <w:vMerge/>
            <w:vAlign w:val="center"/>
          </w:tcPr>
          <w:p w14:paraId="016A6E14" w14:textId="77777777" w:rsidR="00573123" w:rsidRDefault="00573123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6B0DB148" w14:textId="77777777" w:rsidR="00573123" w:rsidRDefault="00573123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365" w:type="dxa"/>
            <w:vAlign w:val="center"/>
          </w:tcPr>
          <w:p w14:paraId="075703F5" w14:textId="77777777" w:rsidR="00573123" w:rsidRDefault="00573123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303F8321" w14:textId="77777777" w:rsidR="00573123" w:rsidRDefault="00573123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2" w:type="dxa"/>
            <w:vAlign w:val="center"/>
          </w:tcPr>
          <w:p w14:paraId="0F965A83" w14:textId="77777777" w:rsidR="00573123" w:rsidRDefault="00573123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312" w:type="dxa"/>
            <w:vAlign w:val="center"/>
          </w:tcPr>
          <w:p w14:paraId="161B1F0C" w14:textId="77777777" w:rsidR="00573123" w:rsidRDefault="00573123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2982BF77" w14:textId="77777777" w:rsidR="00573123" w:rsidRDefault="00573123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2" w:type="dxa"/>
            <w:vAlign w:val="center"/>
          </w:tcPr>
          <w:p w14:paraId="17F8033D" w14:textId="77777777" w:rsidR="00573123" w:rsidRDefault="00573123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20A0E7D2" w14:textId="77777777" w:rsidR="00573123" w:rsidRDefault="00573123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243" w:type="dxa"/>
            <w:vAlign w:val="center"/>
          </w:tcPr>
          <w:p w14:paraId="57EA20A7" w14:textId="77777777" w:rsidR="00573123" w:rsidRDefault="00573123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4BF39DCE" w14:textId="77777777" w:rsidR="00573123" w:rsidRDefault="00573123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1" w:type="dxa"/>
            <w:vAlign w:val="center"/>
          </w:tcPr>
          <w:p w14:paraId="5BF9BA55" w14:textId="77777777" w:rsidR="00573123" w:rsidRDefault="00573123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90" w:type="dxa"/>
            <w:vMerge/>
            <w:tcBorders>
              <w:right w:val="nil"/>
            </w:tcBorders>
            <w:vAlign w:val="center"/>
          </w:tcPr>
          <w:p w14:paraId="166E2832" w14:textId="77777777" w:rsidR="00573123" w:rsidRDefault="00573123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E340E8" w:rsidRPr="004702C9" w14:paraId="471D3CC7" w14:textId="77777777" w:rsidTr="00E340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0" w:type="dxa"/>
          <w:cantSplit/>
          <w:trHeight w:val="556"/>
        </w:trPr>
        <w:tc>
          <w:tcPr>
            <w:tcW w:w="352" w:type="dxa"/>
            <w:gridSpan w:val="2"/>
            <w:shd w:val="clear" w:color="auto" w:fill="auto"/>
            <w:vAlign w:val="center"/>
          </w:tcPr>
          <w:p w14:paraId="3BBD781C" w14:textId="77777777" w:rsidR="00E340E8" w:rsidRPr="004702C9" w:rsidRDefault="00E340E8" w:rsidP="00E340E8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14:paraId="6EB595C6" w14:textId="77777777" w:rsidR="00E340E8" w:rsidRPr="004702C9" w:rsidRDefault="00E340E8" w:rsidP="00E340E8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702C9">
              <w:rPr>
                <w:rFonts w:ascii="標楷體" w:eastAsia="標楷體" w:hAnsi="標楷體" w:hint="eastAsia"/>
                <w:b/>
                <w:noProof/>
                <w:sz w:val="20"/>
              </w:rPr>
              <w:t>資本門合計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473FB155" w14:textId="496E6C51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2,052,235,000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182F300" w14:textId="6CFC252B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1,409,270,110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47B14122" w14:textId="271BD81C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61C922F" w14:textId="60CEB61E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510,436,543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4121174D" w14:textId="6E58E980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1,919,706,653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2D87B320" w14:textId="57DD1C0A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- 58,500,000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EF9769" w14:textId="2EACE650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790673F" w14:textId="04FE4C55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58,500,000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D59608" w14:textId="16BDFC3E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1,350,770,110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1E988F3" w14:textId="5B1CAF54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37962A" w14:textId="064DF695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568,936,543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A889276" w14:textId="34D0079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1,919,706,653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467A476" w14:textId="79BC9EF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- 132,528,347</w:t>
            </w:r>
          </w:p>
        </w:tc>
      </w:tr>
      <w:tr w:rsidR="00E340E8" w:rsidRPr="004702C9" w14:paraId="2F93B2A6" w14:textId="77777777" w:rsidTr="00E340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0" w:type="dxa"/>
          <w:cantSplit/>
          <w:trHeight w:val="556"/>
        </w:trPr>
        <w:tc>
          <w:tcPr>
            <w:tcW w:w="352" w:type="dxa"/>
            <w:gridSpan w:val="2"/>
            <w:shd w:val="clear" w:color="auto" w:fill="auto"/>
            <w:vAlign w:val="center"/>
          </w:tcPr>
          <w:p w14:paraId="47B16626" w14:textId="77777777" w:rsidR="00E340E8" w:rsidRPr="004702C9" w:rsidRDefault="00E340E8" w:rsidP="00E340E8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14:paraId="7BA8A10F" w14:textId="77777777" w:rsidR="00E340E8" w:rsidRPr="004702C9" w:rsidRDefault="00E340E8" w:rsidP="00E340E8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702C9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0F37B3D0" w14:textId="4F756B3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111,061,000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6F9F3AC" w14:textId="2B815E52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104,333,625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1E0607C5" w14:textId="765B51BE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864D4D3" w14:textId="669987E4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4,339,000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7F458EB2" w14:textId="1747F671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108,672,625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2A804005" w14:textId="4D6DE872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24D550" w14:textId="70900CED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1181B34" w14:textId="5AFE35E5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D87C1F" w14:textId="29DD2BF2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104,333,625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101E9020" w14:textId="7E7F1A47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8BCD73" w14:textId="0488377C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4,339,000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155ACF7" w14:textId="4529216B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108,672,625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ED940B2" w14:textId="06A3A8C3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- 2,388,375</w:t>
            </w:r>
          </w:p>
        </w:tc>
      </w:tr>
      <w:tr w:rsidR="00E340E8" w:rsidRPr="004702C9" w14:paraId="64D448D0" w14:textId="77777777" w:rsidTr="00E340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0" w:type="dxa"/>
          <w:cantSplit/>
          <w:trHeight w:val="556"/>
        </w:trPr>
        <w:tc>
          <w:tcPr>
            <w:tcW w:w="352" w:type="dxa"/>
            <w:gridSpan w:val="2"/>
            <w:shd w:val="clear" w:color="auto" w:fill="auto"/>
            <w:vAlign w:val="center"/>
          </w:tcPr>
          <w:p w14:paraId="503956CE" w14:textId="77777777" w:rsidR="00E340E8" w:rsidRPr="004702C9" w:rsidRDefault="00E340E8" w:rsidP="00E340E8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4702C9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2C40822" w14:textId="77777777" w:rsidR="00E340E8" w:rsidRPr="004702C9" w:rsidRDefault="00E340E8" w:rsidP="00E340E8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4702C9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7578DE62" w14:textId="1186F442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7,477,000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8F8543B" w14:textId="40FB7E9A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6,589,623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29C43460" w14:textId="7F5DC91A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71A11A7" w14:textId="25B3A679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6E241825" w14:textId="208CB3D9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6,589,623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9BF3388" w14:textId="30D698E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28DE6B" w14:textId="644F5F38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5E98C02" w14:textId="5A3C82A7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ACFA19" w14:textId="1BEC2FE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6,589,623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160374F7" w14:textId="5ABEA7A9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AAE014" w14:textId="3C874881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F632985" w14:textId="5A2BD32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6,589,623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A3CAD61" w14:textId="47D01D4D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- 887,377</w:t>
            </w:r>
          </w:p>
        </w:tc>
      </w:tr>
      <w:tr w:rsidR="00E340E8" w:rsidRPr="004702C9" w14:paraId="5AC8C583" w14:textId="77777777" w:rsidTr="00E340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0" w:type="dxa"/>
          <w:cantSplit/>
          <w:trHeight w:val="556"/>
        </w:trPr>
        <w:tc>
          <w:tcPr>
            <w:tcW w:w="352" w:type="dxa"/>
            <w:gridSpan w:val="2"/>
            <w:shd w:val="clear" w:color="auto" w:fill="auto"/>
            <w:vAlign w:val="center"/>
          </w:tcPr>
          <w:p w14:paraId="3EFA46F4" w14:textId="77777777" w:rsidR="00E340E8" w:rsidRPr="004702C9" w:rsidRDefault="00E340E8" w:rsidP="00E340E8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4702C9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280CDFE" w14:textId="77777777" w:rsidR="00E340E8" w:rsidRPr="004702C9" w:rsidRDefault="00E340E8" w:rsidP="00E340E8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4702C9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426B4A76" w14:textId="3B5906F2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328,000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9146BC2" w14:textId="0F0B262C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323,800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0F76B19E" w14:textId="35283D7C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788C075" w14:textId="149A309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344C1BFA" w14:textId="391ACBD8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323,800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6DA06A2" w14:textId="454551C8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3D5343" w14:textId="564163B8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CB00616" w14:textId="5626786B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E63E2D" w14:textId="4FFBB56D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323,800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6EC296D" w14:textId="79B99EE7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FE15C9" w14:textId="0A99B1F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A969C07" w14:textId="647A0725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323,800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EECBAD7" w14:textId="63314420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- 4,200</w:t>
            </w:r>
          </w:p>
        </w:tc>
      </w:tr>
      <w:tr w:rsidR="00E340E8" w:rsidRPr="004702C9" w14:paraId="6DA52203" w14:textId="77777777" w:rsidTr="00E340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0" w:type="dxa"/>
          <w:cantSplit/>
          <w:trHeight w:val="556"/>
        </w:trPr>
        <w:tc>
          <w:tcPr>
            <w:tcW w:w="352" w:type="dxa"/>
            <w:gridSpan w:val="2"/>
            <w:shd w:val="clear" w:color="auto" w:fill="auto"/>
            <w:vAlign w:val="center"/>
          </w:tcPr>
          <w:p w14:paraId="634E12B9" w14:textId="77777777" w:rsidR="00E340E8" w:rsidRPr="004702C9" w:rsidRDefault="00E340E8" w:rsidP="00E340E8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4702C9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5311EC5" w14:textId="77777777" w:rsidR="00E340E8" w:rsidRPr="004702C9" w:rsidRDefault="00E340E8" w:rsidP="00E340E8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4702C9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0876440F" w14:textId="0BF65B42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66,650,000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C1DBAC8" w14:textId="79F463CE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65,360,697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5B93617F" w14:textId="0872CAFC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01032FB" w14:textId="14494A95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4880ABF6" w14:textId="6C142E73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65,360,697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0B51E1F9" w14:textId="01C189C5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56CC9F" w14:textId="38A9D58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FF4CE53" w14:textId="22FBFEE3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9C0279" w14:textId="73B5DE8A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65,360,697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51797E7" w14:textId="374E33D1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2B3861" w14:textId="3CEA0348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61EDBAC" w14:textId="49C37C40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65,360,697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8DE27AF" w14:textId="05BB476A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- 1,289,303</w:t>
            </w:r>
          </w:p>
        </w:tc>
      </w:tr>
      <w:tr w:rsidR="00E340E8" w:rsidRPr="004702C9" w14:paraId="27715255" w14:textId="77777777" w:rsidTr="00E340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0" w:type="dxa"/>
          <w:cantSplit/>
          <w:trHeight w:val="556"/>
        </w:trPr>
        <w:tc>
          <w:tcPr>
            <w:tcW w:w="352" w:type="dxa"/>
            <w:gridSpan w:val="2"/>
            <w:shd w:val="clear" w:color="auto" w:fill="auto"/>
            <w:vAlign w:val="center"/>
          </w:tcPr>
          <w:p w14:paraId="7316CB31" w14:textId="77777777" w:rsidR="00E340E8" w:rsidRPr="004702C9" w:rsidRDefault="00E340E8" w:rsidP="00E340E8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4702C9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C7E0B9D" w14:textId="77777777" w:rsidR="00E340E8" w:rsidRPr="004702C9" w:rsidRDefault="00E340E8" w:rsidP="00E340E8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4702C9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1A9066C5" w14:textId="6E9E7B6D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36,249,000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0C35A26" w14:textId="6AC9B69A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31,703,172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516641B0" w14:textId="5FEC4D3D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AF2EDA1" w14:textId="6E4AAABB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4,339,000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34931A85" w14:textId="1A69C1A5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36,042,172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0A6D42C7" w14:textId="56E18B9A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A77355" w14:textId="3B9F9241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F004FB4" w14:textId="578EEACE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FEA5B4" w14:textId="52A8E9FB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31,703,172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927A0CA" w14:textId="6B8E6567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503A46" w14:textId="1729B55D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4,339,000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0D887EA" w14:textId="6CDA9592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36,042,172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DE2F8D9" w14:textId="24861057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- 206,828</w:t>
            </w:r>
          </w:p>
        </w:tc>
      </w:tr>
      <w:tr w:rsidR="00E340E8" w:rsidRPr="004702C9" w14:paraId="44D5E14A" w14:textId="77777777" w:rsidTr="00E340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0" w:type="dxa"/>
          <w:cantSplit/>
          <w:trHeight w:val="556"/>
        </w:trPr>
        <w:tc>
          <w:tcPr>
            <w:tcW w:w="352" w:type="dxa"/>
            <w:gridSpan w:val="2"/>
            <w:shd w:val="clear" w:color="auto" w:fill="auto"/>
            <w:vAlign w:val="center"/>
          </w:tcPr>
          <w:p w14:paraId="417054E1" w14:textId="77777777" w:rsidR="00E340E8" w:rsidRPr="004702C9" w:rsidRDefault="00E340E8" w:rsidP="00E340E8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4702C9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D7518F4" w14:textId="77777777" w:rsidR="00E340E8" w:rsidRPr="004702C9" w:rsidRDefault="00E340E8" w:rsidP="00E340E8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4702C9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04AFA9E" w14:textId="61F691D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357,000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7D5F28" w14:textId="4893B6F2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356,333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5FB8609D" w14:textId="1B593942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F5F5422" w14:textId="30497CFD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472B61CF" w14:textId="327A798E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356,333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6542AA6" w14:textId="595AA2A0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F50416" w14:textId="60CCB5B3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3AA9B67" w14:textId="0C2F7028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18AF56" w14:textId="5EC551CD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356,333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50B45D2" w14:textId="7940AFFA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823905" w14:textId="7FC17D3B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AD24357" w14:textId="1B691C95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356,333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F6E483A" w14:textId="2EE39E6B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- 667</w:t>
            </w:r>
          </w:p>
        </w:tc>
      </w:tr>
      <w:tr w:rsidR="00E340E8" w:rsidRPr="004702C9" w14:paraId="5AF7642D" w14:textId="77777777" w:rsidTr="00E340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0" w:type="dxa"/>
          <w:cantSplit/>
          <w:trHeight w:val="556"/>
        </w:trPr>
        <w:tc>
          <w:tcPr>
            <w:tcW w:w="352" w:type="dxa"/>
            <w:gridSpan w:val="2"/>
            <w:shd w:val="clear" w:color="auto" w:fill="auto"/>
            <w:vAlign w:val="center"/>
          </w:tcPr>
          <w:p w14:paraId="5C30B66A" w14:textId="77777777" w:rsidR="00E340E8" w:rsidRPr="004702C9" w:rsidRDefault="00E340E8" w:rsidP="00E340E8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14:paraId="53D2D4E0" w14:textId="77777777" w:rsidR="00E340E8" w:rsidRPr="004702C9" w:rsidRDefault="00E340E8" w:rsidP="00E340E8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702C9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5A3D8372" w14:textId="7C0825DD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506,898,000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4E87FBD" w14:textId="5443FD92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434,820,873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66792889" w14:textId="3CB25EFD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114F66C" w14:textId="7DE1A939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66,269,558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2C3E613B" w14:textId="2946C86E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501,090,431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024DFA9" w14:textId="2C684FCD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- 58,500,000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A53E52" w14:textId="3F316982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B54A73B" w14:textId="2FEDE4AC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58,500,000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A05B4D" w14:textId="0EDE754A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376,320,873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67DB5CC8" w14:textId="31245EC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834D41" w14:textId="0A26AF2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124,769,558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937A654" w14:textId="79986E6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501,090,431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6F4DE0C" w14:textId="6BE146BA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- 5,807,569</w:t>
            </w:r>
          </w:p>
        </w:tc>
      </w:tr>
      <w:tr w:rsidR="00E340E8" w:rsidRPr="004702C9" w14:paraId="369EE943" w14:textId="77777777" w:rsidTr="00E340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0" w:type="dxa"/>
          <w:cantSplit/>
          <w:trHeight w:val="556"/>
        </w:trPr>
        <w:tc>
          <w:tcPr>
            <w:tcW w:w="352" w:type="dxa"/>
            <w:gridSpan w:val="2"/>
            <w:shd w:val="clear" w:color="auto" w:fill="auto"/>
            <w:vAlign w:val="center"/>
          </w:tcPr>
          <w:p w14:paraId="5FCAE8D0" w14:textId="77777777" w:rsidR="00E340E8" w:rsidRPr="004702C9" w:rsidRDefault="00E340E8" w:rsidP="00E340E8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4702C9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65264EF" w14:textId="77777777" w:rsidR="00E340E8" w:rsidRPr="004702C9" w:rsidRDefault="00E340E8" w:rsidP="00E340E8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4702C9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1F6D17C" w14:textId="444D490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265,027,000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4CF3F6B" w14:textId="54A9655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261,582,484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6DC09647" w14:textId="5EDA6171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0521AA8" w14:textId="736D7155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38D5520F" w14:textId="7EA1FE1A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261,582,484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AB9D7AC" w14:textId="7823067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- 58,500,000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93D399" w14:textId="2C8CE852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02986ED" w14:textId="43948883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58,500,000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29ECC3" w14:textId="77FF06F5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203,082,484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76CFDAA" w14:textId="5584F92C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4C09F1" w14:textId="6EEDFF6A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58,500,000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F2662AE" w14:textId="4961762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261,582,484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EA47810" w14:textId="7F2210FB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- 3,444,516</w:t>
            </w:r>
          </w:p>
        </w:tc>
      </w:tr>
      <w:tr w:rsidR="00E340E8" w:rsidRPr="004702C9" w14:paraId="2E96F41B" w14:textId="77777777" w:rsidTr="00E340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0" w:type="dxa"/>
          <w:cantSplit/>
          <w:trHeight w:val="556"/>
        </w:trPr>
        <w:tc>
          <w:tcPr>
            <w:tcW w:w="352" w:type="dxa"/>
            <w:gridSpan w:val="2"/>
            <w:shd w:val="clear" w:color="auto" w:fill="auto"/>
            <w:vAlign w:val="center"/>
          </w:tcPr>
          <w:p w14:paraId="0967751A" w14:textId="77777777" w:rsidR="00E340E8" w:rsidRPr="004702C9" w:rsidRDefault="00E340E8" w:rsidP="00E340E8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4702C9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1041E0A" w14:textId="77777777" w:rsidR="00E340E8" w:rsidRPr="004702C9" w:rsidRDefault="00E340E8" w:rsidP="00E340E8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4702C9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76015D4A" w14:textId="6683AA5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241,871,000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D64E329" w14:textId="4D9C3753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173,238,389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126B585D" w14:textId="047453AE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B29B1AA" w14:textId="047FEA2B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66,269,558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4991A458" w14:textId="57DEAE4E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239,507,947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35A98C9" w14:textId="4CB81C2D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A44888" w14:textId="677AB16B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A7F90CD" w14:textId="22B5597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E2EB01" w14:textId="05315554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173,238,389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7E5E59BB" w14:textId="209DCDF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A54902" w14:textId="6AFAC507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66,269,558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3EE7EC2" w14:textId="2289B853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239,507,947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F81B8AE" w14:textId="4546550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- 2,363,053</w:t>
            </w:r>
          </w:p>
        </w:tc>
      </w:tr>
      <w:tr w:rsidR="00E340E8" w:rsidRPr="004702C9" w14:paraId="30FDDF95" w14:textId="77777777" w:rsidTr="00E340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0" w:type="dxa"/>
          <w:cantSplit/>
          <w:trHeight w:val="556"/>
        </w:trPr>
        <w:tc>
          <w:tcPr>
            <w:tcW w:w="352" w:type="dxa"/>
            <w:gridSpan w:val="2"/>
            <w:shd w:val="clear" w:color="auto" w:fill="auto"/>
            <w:vAlign w:val="center"/>
          </w:tcPr>
          <w:p w14:paraId="701F8440" w14:textId="77777777" w:rsidR="00E340E8" w:rsidRPr="004702C9" w:rsidRDefault="00E340E8" w:rsidP="00E340E8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14:paraId="0421804B" w14:textId="77777777" w:rsidR="00E340E8" w:rsidRPr="004702C9" w:rsidRDefault="00E340E8" w:rsidP="00E340E8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702C9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1443663C" w14:textId="6B51C2E3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1,251,241,000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B5CCFB" w14:textId="4F644427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810,665,730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7185BA6F" w14:textId="4E3CD764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24E1AE7" w14:textId="58232867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348,018,418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796ADD04" w14:textId="29D6A5C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1,158,684,148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3ADDF23" w14:textId="69A1BF1B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55FEC9" w14:textId="4E376F3E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E1C19EB" w14:textId="6364378A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1B2F5A" w14:textId="04EA2020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810,665,730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8F46783" w14:textId="1F8DB08D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33E1EF" w14:textId="2D52561D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348,018,418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86F6364" w14:textId="05FE2F28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1,158,684,148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444DDCE" w14:textId="245EBCDA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- 92,556,852</w:t>
            </w:r>
          </w:p>
        </w:tc>
      </w:tr>
      <w:tr w:rsidR="00E340E8" w:rsidRPr="004702C9" w14:paraId="7AF886FA" w14:textId="77777777" w:rsidTr="00E340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0" w:type="dxa"/>
          <w:cantSplit/>
          <w:trHeight w:val="556"/>
        </w:trPr>
        <w:tc>
          <w:tcPr>
            <w:tcW w:w="352" w:type="dxa"/>
            <w:gridSpan w:val="2"/>
            <w:shd w:val="clear" w:color="auto" w:fill="auto"/>
            <w:vAlign w:val="center"/>
          </w:tcPr>
          <w:p w14:paraId="1677365E" w14:textId="77777777" w:rsidR="00E340E8" w:rsidRPr="004702C9" w:rsidRDefault="00E340E8" w:rsidP="00E340E8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4702C9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66D6273" w14:textId="77777777" w:rsidR="00E340E8" w:rsidRPr="004702C9" w:rsidRDefault="00E340E8" w:rsidP="00E340E8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4702C9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5D66DFB8" w14:textId="7AAF0F8C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301,489,000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A17F1E" w14:textId="4537A1A9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217,660,075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2496839B" w14:textId="2DD31E7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D43A5C1" w14:textId="32BA9395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62,930,794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673AABC9" w14:textId="6F1C063B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280,590,869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0DD3395" w14:textId="13BE3A62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10B4BE" w14:textId="3E35572B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8F2C028" w14:textId="6EF1FEF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C27DEB" w14:textId="2775224E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217,660,075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76593D6" w14:textId="688E9AE8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E54F0F" w14:textId="583D6497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62,930,794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E16D5E1" w14:textId="717EFC39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280,590,869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D17F400" w14:textId="029B38B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- 20,898,131</w:t>
            </w:r>
          </w:p>
        </w:tc>
      </w:tr>
      <w:tr w:rsidR="00E340E8" w:rsidRPr="004702C9" w14:paraId="271EA9AD" w14:textId="77777777" w:rsidTr="00E340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0" w:type="dxa"/>
          <w:cantSplit/>
          <w:trHeight w:val="556"/>
        </w:trPr>
        <w:tc>
          <w:tcPr>
            <w:tcW w:w="352" w:type="dxa"/>
            <w:gridSpan w:val="2"/>
            <w:shd w:val="clear" w:color="auto" w:fill="auto"/>
            <w:vAlign w:val="center"/>
          </w:tcPr>
          <w:p w14:paraId="2B5F2300" w14:textId="635D09B0" w:rsidR="00E340E8" w:rsidRPr="004702C9" w:rsidRDefault="00A9710E" w:rsidP="00E340E8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BCE8C57" w14:textId="77777777" w:rsidR="00E340E8" w:rsidRPr="004702C9" w:rsidRDefault="00E340E8" w:rsidP="00E340E8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4702C9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DEAE18A" w14:textId="552C1681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121,736,000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DB2F64" w14:textId="11685400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39,224,873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51B5FB60" w14:textId="2CAF66D7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D796904" w14:textId="58076500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77,979,909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45BEA1CF" w14:textId="4727D7DC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117,204,782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3D52567E" w14:textId="7B67290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CD06E1" w14:textId="20AAA1B7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68D96D1" w14:textId="304A5A18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DFA8CA" w14:textId="51FAA03D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39,224,873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F5B378E" w14:textId="7BED946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6F2B30" w14:textId="7C7BA6D1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77,979,909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8D899CB" w14:textId="6D431798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117,204,782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890D3EB" w14:textId="40150927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- 4,531,218</w:t>
            </w:r>
          </w:p>
        </w:tc>
      </w:tr>
      <w:tr w:rsidR="00E340E8" w:rsidRPr="004702C9" w14:paraId="13E8EBEC" w14:textId="77777777" w:rsidTr="00E340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0" w:type="dxa"/>
          <w:cantSplit/>
          <w:trHeight w:val="556"/>
        </w:trPr>
        <w:tc>
          <w:tcPr>
            <w:tcW w:w="352" w:type="dxa"/>
            <w:gridSpan w:val="2"/>
            <w:shd w:val="clear" w:color="auto" w:fill="auto"/>
            <w:vAlign w:val="center"/>
          </w:tcPr>
          <w:p w14:paraId="5E601A60" w14:textId="3640C214" w:rsidR="00E340E8" w:rsidRPr="004702C9" w:rsidRDefault="00E340E8" w:rsidP="00E340E8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4702C9">
              <w:rPr>
                <w:rFonts w:ascii="新細明體" w:hAnsi="新細明體"/>
                <w:noProof/>
                <w:sz w:val="20"/>
              </w:rPr>
              <w:t>1</w:t>
            </w:r>
            <w:r w:rsidR="00A9710E">
              <w:rPr>
                <w:rFonts w:ascii="新細明體" w:hAnsi="新細明體"/>
                <w:noProof/>
                <w:sz w:val="20"/>
              </w:rPr>
              <w:t>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7E0CE7C" w14:textId="77777777" w:rsidR="00E340E8" w:rsidRPr="004702C9" w:rsidRDefault="00E340E8" w:rsidP="00E340E8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4702C9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765E3D51" w14:textId="46C5F564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828,016,000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8633734" w14:textId="164B6BEE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553,780,782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31497339" w14:textId="30F13064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9D6276C" w14:textId="62024577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207,107,715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57B352A5" w14:textId="233252C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760,888,497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57659D0" w14:textId="73DFB968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603A2E" w14:textId="5D71D401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EA4EAB4" w14:textId="70CAEF65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CCB5C3" w14:textId="545EA263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553,780,782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365C06C" w14:textId="096C1D6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93CD1F" w14:textId="791BC040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207,107,715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E30E898" w14:textId="219CDF93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760,888,497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557C9E4" w14:textId="377AACC7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- 67,127,503</w:t>
            </w:r>
          </w:p>
        </w:tc>
      </w:tr>
      <w:tr w:rsidR="00E340E8" w:rsidRPr="004702C9" w14:paraId="5499944E" w14:textId="77777777" w:rsidTr="00E340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0" w:type="dxa"/>
          <w:cantSplit/>
          <w:trHeight w:val="556"/>
        </w:trPr>
        <w:tc>
          <w:tcPr>
            <w:tcW w:w="352" w:type="dxa"/>
            <w:gridSpan w:val="2"/>
            <w:shd w:val="clear" w:color="auto" w:fill="auto"/>
            <w:vAlign w:val="center"/>
          </w:tcPr>
          <w:p w14:paraId="69AF8A22" w14:textId="77777777" w:rsidR="00E340E8" w:rsidRPr="004702C9" w:rsidRDefault="00E340E8" w:rsidP="00E340E8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14:paraId="0E532C8C" w14:textId="77777777" w:rsidR="00E340E8" w:rsidRPr="004702C9" w:rsidRDefault="00E340E8" w:rsidP="00E340E8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702C9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7E0A372" w14:textId="41D7E400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108,243,000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FEB02CF" w14:textId="0870E7F4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33,708,794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25D7BA75" w14:textId="21E310B1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018ECB3" w14:textId="7AB854C9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42,989,297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373D72D5" w14:textId="7E6AC431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76,698,091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B6B2D1F" w14:textId="44205588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AECCA2" w14:textId="2AF79B1B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1ED62E7" w14:textId="1DB79D2A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F82204" w14:textId="4CEFE54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33,708,794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C3DD515" w14:textId="4ADBBA3C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247A78" w14:textId="768A503A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42,989,297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17B2064" w14:textId="07F342A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76,698,091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B966B26" w14:textId="524D9893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- 31,544,909</w:t>
            </w:r>
          </w:p>
        </w:tc>
      </w:tr>
      <w:tr w:rsidR="00E340E8" w:rsidRPr="004702C9" w14:paraId="686223FA" w14:textId="77777777" w:rsidTr="00E340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0" w:type="dxa"/>
          <w:cantSplit/>
          <w:trHeight w:val="556"/>
        </w:trPr>
        <w:tc>
          <w:tcPr>
            <w:tcW w:w="352" w:type="dxa"/>
            <w:gridSpan w:val="2"/>
            <w:shd w:val="clear" w:color="auto" w:fill="auto"/>
            <w:vAlign w:val="center"/>
          </w:tcPr>
          <w:p w14:paraId="22DB45C9" w14:textId="6CDC60DB" w:rsidR="00E340E8" w:rsidRPr="004702C9" w:rsidRDefault="00E340E8" w:rsidP="00E340E8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4702C9">
              <w:rPr>
                <w:rFonts w:ascii="新細明體" w:hAnsi="新細明體"/>
                <w:noProof/>
                <w:sz w:val="20"/>
              </w:rPr>
              <w:t>1</w:t>
            </w:r>
            <w:r w:rsidR="00A9710E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110F481" w14:textId="77777777" w:rsidR="00E340E8" w:rsidRPr="004702C9" w:rsidRDefault="00E340E8" w:rsidP="00E340E8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4702C9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1280D374" w14:textId="77D5A874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6,278,000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33CD3C4" w14:textId="2455D9A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5,669,510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7F95031B" w14:textId="131C2EE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2A51B39" w14:textId="53A52845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63120949" w14:textId="569D11B4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5,669,510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5FB1C79" w14:textId="08571942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801776" w14:textId="4DEAEBE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610EAF9" w14:textId="25A89FF3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133BE2" w14:textId="7B24A39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5,669,510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6ED1663" w14:textId="123C62B1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8079CE" w14:textId="518BC978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BCDA342" w14:textId="3B08FB01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5,669,510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AFD097F" w14:textId="1C5AB8E0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- 608,490</w:t>
            </w:r>
          </w:p>
        </w:tc>
      </w:tr>
      <w:tr w:rsidR="00E340E8" w:rsidRPr="004702C9" w14:paraId="2063D776" w14:textId="77777777" w:rsidTr="00E340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0" w:type="dxa"/>
          <w:cantSplit/>
          <w:trHeight w:val="556"/>
        </w:trPr>
        <w:tc>
          <w:tcPr>
            <w:tcW w:w="352" w:type="dxa"/>
            <w:gridSpan w:val="2"/>
            <w:shd w:val="clear" w:color="auto" w:fill="auto"/>
            <w:vAlign w:val="center"/>
          </w:tcPr>
          <w:p w14:paraId="180B1BAB" w14:textId="1291650A" w:rsidR="00E340E8" w:rsidRPr="004702C9" w:rsidRDefault="00E340E8" w:rsidP="00E340E8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4702C9">
              <w:rPr>
                <w:rFonts w:ascii="新細明體" w:hAnsi="新細明體"/>
                <w:noProof/>
                <w:sz w:val="20"/>
              </w:rPr>
              <w:t>1</w:t>
            </w:r>
            <w:r w:rsidR="00A9710E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D312D88" w14:textId="77777777" w:rsidR="00E340E8" w:rsidRPr="004702C9" w:rsidRDefault="00E340E8" w:rsidP="00E340E8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4702C9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2ACC65F" w14:textId="624E3904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101,965,000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943100B" w14:textId="65F106E1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28,039,284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3CCB2E31" w14:textId="5E1C35F3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9B7F07B" w14:textId="0E895F3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42,989,297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009180FE" w14:textId="71CCE8D5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71,028,581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90E4FBC" w14:textId="5E63EE2B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15D9BB" w14:textId="44D5ED60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24EB899" w14:textId="4B5E5C40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0C7B01" w14:textId="42E8628D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28,039,284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6D7C2C3" w14:textId="3A21C558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576DD0" w14:textId="5F7002EC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42,989,297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B1C762B" w14:textId="428162F8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71,028,581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DEE0C8A" w14:textId="4619505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- 30,936,419</w:t>
            </w:r>
          </w:p>
        </w:tc>
      </w:tr>
      <w:tr w:rsidR="00E340E8" w:rsidRPr="004702C9" w14:paraId="538C6458" w14:textId="77777777" w:rsidTr="00E340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0" w:type="dxa"/>
          <w:cantSplit/>
          <w:trHeight w:val="556"/>
        </w:trPr>
        <w:tc>
          <w:tcPr>
            <w:tcW w:w="352" w:type="dxa"/>
            <w:gridSpan w:val="2"/>
            <w:shd w:val="clear" w:color="auto" w:fill="auto"/>
            <w:vAlign w:val="center"/>
          </w:tcPr>
          <w:p w14:paraId="314D8EBA" w14:textId="77777777" w:rsidR="00E340E8" w:rsidRPr="004702C9" w:rsidRDefault="00E340E8" w:rsidP="00E340E8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14:paraId="07694CA4" w14:textId="77777777" w:rsidR="00E340E8" w:rsidRPr="004702C9" w:rsidRDefault="00E340E8" w:rsidP="00E340E8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702C9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DADE599" w14:textId="31DFD3DA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27,392,000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34E1D5C" w14:textId="0D24919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17,117,971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26C93927" w14:textId="65ABBCDC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0A241C5" w14:textId="2ECA163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10,043,387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3BC1E9AD" w14:textId="66D0A885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27,161,358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92E53CA" w14:textId="7239982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5119DE" w14:textId="0394F908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F5A16F1" w14:textId="12CDA821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2EE55A" w14:textId="00CB514B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17,117,971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6821AAAC" w14:textId="290FDDB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9D87C9" w14:textId="40D604F4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10,043,387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C6F1B2A" w14:textId="349B5F93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27,161,358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D71D886" w14:textId="07EC745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- 230,642</w:t>
            </w:r>
          </w:p>
        </w:tc>
      </w:tr>
      <w:tr w:rsidR="00E340E8" w:rsidRPr="004702C9" w14:paraId="2337E6E7" w14:textId="77777777" w:rsidTr="00E340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0" w:type="dxa"/>
          <w:cantSplit/>
          <w:trHeight w:val="556"/>
        </w:trPr>
        <w:tc>
          <w:tcPr>
            <w:tcW w:w="352" w:type="dxa"/>
            <w:gridSpan w:val="2"/>
            <w:shd w:val="clear" w:color="auto" w:fill="auto"/>
            <w:vAlign w:val="center"/>
          </w:tcPr>
          <w:p w14:paraId="4BF271BD" w14:textId="537BE136" w:rsidR="00E340E8" w:rsidRPr="004702C9" w:rsidRDefault="00E340E8" w:rsidP="00E340E8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 w:rsidRPr="004702C9">
              <w:rPr>
                <w:rFonts w:ascii="新細明體" w:hAnsi="新細明體"/>
                <w:noProof/>
                <w:sz w:val="20"/>
              </w:rPr>
              <w:t>1</w:t>
            </w:r>
            <w:r w:rsidR="00A9710E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F023D79" w14:textId="77777777" w:rsidR="00E340E8" w:rsidRPr="004702C9" w:rsidRDefault="00E340E8" w:rsidP="00E340E8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4702C9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03FD0E52" w14:textId="18759A53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27,392,000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E1B1E95" w14:textId="1EC7ED6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17,117,971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1170F5DA" w14:textId="373DAAB2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59456C1" w14:textId="1018E7E3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10,043,387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16D10A8D" w14:textId="49AB0661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27,161,358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C8E6DEE" w14:textId="174296C5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1C31D5" w14:textId="17678A10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7B08148" w14:textId="75F2C67B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5C9D3D" w14:textId="30A54EA1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17,117,971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7109378D" w14:textId="600D9A54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A508F2" w14:textId="1757B7B7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10,043,387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B54F4F9" w14:textId="0B950379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27,161,358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546ABC2" w14:textId="62D45C98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- 230,642</w:t>
            </w:r>
          </w:p>
        </w:tc>
      </w:tr>
      <w:tr w:rsidR="00E340E8" w:rsidRPr="004702C9" w14:paraId="25AF4974" w14:textId="77777777" w:rsidTr="00E340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0" w:type="dxa"/>
          <w:cantSplit/>
          <w:trHeight w:val="556"/>
        </w:trPr>
        <w:tc>
          <w:tcPr>
            <w:tcW w:w="352" w:type="dxa"/>
            <w:gridSpan w:val="2"/>
            <w:shd w:val="clear" w:color="auto" w:fill="auto"/>
            <w:vAlign w:val="center"/>
          </w:tcPr>
          <w:p w14:paraId="32A1F2F3" w14:textId="77777777" w:rsidR="00E340E8" w:rsidRPr="004702C9" w:rsidRDefault="00E340E8" w:rsidP="00E340E8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14:paraId="09F2359D" w14:textId="77777777" w:rsidR="00E340E8" w:rsidRPr="004702C9" w:rsidRDefault="00E340E8" w:rsidP="00E340E8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702C9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BFF79A4" w14:textId="4A96902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47,400,000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2EA4580" w14:textId="0CFF8FBC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8,623,117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7078E676" w14:textId="1F4325FB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92E2817" w14:textId="2DAC7E30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38,776,883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2AC4E86D" w14:textId="211D71FC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47,400,000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F1570EB" w14:textId="0AA531A9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99C09C" w14:textId="7ABD91F4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97F0753" w14:textId="57AC2DA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48CF27" w14:textId="189D1AAD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8,623,117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93FB008" w14:textId="6A44621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510AD5" w14:textId="18ABEE6E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38,776,883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F1964BE" w14:textId="2DB279D4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47,400,000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C3AC548" w14:textId="0469F473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b/>
                <w:bCs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b/>
                <w:bCs/>
                <w:spacing w:val="8"/>
                <w:sz w:val="18"/>
                <w:szCs w:val="18"/>
              </w:rPr>
              <w:t>－</w:t>
            </w:r>
          </w:p>
        </w:tc>
      </w:tr>
      <w:tr w:rsidR="00E340E8" w:rsidRPr="004702C9" w14:paraId="5A0E9B71" w14:textId="77777777" w:rsidTr="00E340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0" w:type="dxa"/>
          <w:cantSplit/>
          <w:trHeight w:val="556"/>
        </w:trPr>
        <w:tc>
          <w:tcPr>
            <w:tcW w:w="352" w:type="dxa"/>
            <w:gridSpan w:val="2"/>
            <w:shd w:val="clear" w:color="auto" w:fill="auto"/>
            <w:vAlign w:val="center"/>
          </w:tcPr>
          <w:p w14:paraId="50A1A900" w14:textId="4B8BB9FA" w:rsidR="00E340E8" w:rsidRPr="004702C9" w:rsidRDefault="00E340E8" w:rsidP="00E340E8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4DD583D" w14:textId="77777777" w:rsidR="00E340E8" w:rsidRPr="004702C9" w:rsidRDefault="00E340E8" w:rsidP="00E340E8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4702C9">
              <w:rPr>
                <w:rFonts w:ascii="標楷體" w:eastAsia="標楷體" w:hAnsi="標楷體" w:hint="eastAsia"/>
                <w:noProof/>
                <w:sz w:val="20"/>
              </w:rPr>
              <w:t>專案補助支出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1A8F03F0" w14:textId="257F76DC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B96D79D" w14:textId="5C5FE503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3,000,000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64DAA289" w14:textId="17EAD6A7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29A4F64" w14:textId="6283B7F5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64E47F33" w14:textId="7A1997DC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3,000,000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2CF0B97F" w14:textId="372D5B22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08FB2E" w14:textId="4EC0A16E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598D679" w14:textId="7964C17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68B3BA" w14:textId="35153CDF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3,000,000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2C3C342" w14:textId="74E49134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2688E7" w14:textId="3E42D6E2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05EDC2A" w14:textId="4B8415FC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3,000,000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230ED5A" w14:textId="7B0D5619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</w:tr>
      <w:tr w:rsidR="00E340E8" w:rsidRPr="004702C9" w14:paraId="06F25CEF" w14:textId="77777777" w:rsidTr="00E340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0" w:type="dxa"/>
          <w:cantSplit/>
          <w:trHeight w:val="556"/>
        </w:trPr>
        <w:tc>
          <w:tcPr>
            <w:tcW w:w="352" w:type="dxa"/>
            <w:gridSpan w:val="2"/>
            <w:shd w:val="clear" w:color="auto" w:fill="auto"/>
            <w:vAlign w:val="center"/>
          </w:tcPr>
          <w:p w14:paraId="7D6E20BA" w14:textId="6EFA4380" w:rsidR="00E340E8" w:rsidRPr="004702C9" w:rsidRDefault="00E340E8" w:rsidP="00E340E8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1</w:t>
            </w:r>
            <w:r w:rsidR="00A9710E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4EA883E" w14:textId="77777777" w:rsidR="00E340E8" w:rsidRPr="004702C9" w:rsidRDefault="00E340E8" w:rsidP="00E340E8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4702C9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47971FD" w14:textId="0941D084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44,400,000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16CAFB" w14:textId="54066585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5,623,117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2F75D162" w14:textId="60B79FE6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5EE5A0B" w14:textId="263CB1B2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38,776,883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34012FBD" w14:textId="38F61612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44,400,000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2C913409" w14:textId="10718334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8616F5" w14:textId="72DD88E0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82B9F1B" w14:textId="16CC5878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838A15" w14:textId="6EC90D03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5,623,117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D54EEBE" w14:textId="06AFE28D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57C1D2" w14:textId="365D1DDC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38,776,883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7B3641C" w14:textId="588A9A50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44,400,000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81489AC" w14:textId="626CACDB" w:rsidR="00E340E8" w:rsidRPr="00E340E8" w:rsidRDefault="00E340E8" w:rsidP="008B57D0">
            <w:pPr>
              <w:snapToGrid w:val="0"/>
              <w:spacing w:line="240" w:lineRule="exact"/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E340E8">
              <w:rPr>
                <w:rFonts w:asciiTheme="majorEastAsia" w:eastAsiaTheme="majorEastAsia" w:hAnsiTheme="majorEastAsia" w:hint="eastAsia"/>
                <w:spacing w:val="8"/>
                <w:sz w:val="18"/>
                <w:szCs w:val="18"/>
              </w:rPr>
              <w:t>－</w:t>
            </w:r>
          </w:p>
        </w:tc>
      </w:tr>
    </w:tbl>
    <w:p w14:paraId="1AE40150" w14:textId="652208B2" w:rsidR="00975682" w:rsidRDefault="00975682" w:rsidP="00E340E8">
      <w:pPr>
        <w:pStyle w:val="a3"/>
        <w:tabs>
          <w:tab w:val="clear" w:pos="4153"/>
          <w:tab w:val="clear" w:pos="8306"/>
        </w:tabs>
        <w:snapToGrid/>
        <w:rPr>
          <w:rFonts w:ascii="標楷體" w:hAnsi="標楷體"/>
        </w:rPr>
      </w:pPr>
    </w:p>
    <w:sectPr w:rsidR="00975682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D4C0D" w14:textId="77777777" w:rsidR="00CD3E11" w:rsidRDefault="00CD3E11">
      <w:r>
        <w:separator/>
      </w:r>
    </w:p>
  </w:endnote>
  <w:endnote w:type="continuationSeparator" w:id="0">
    <w:p w14:paraId="7030FC44" w14:textId="77777777" w:rsidR="00CD3E11" w:rsidRDefault="00CD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30E4A" w14:textId="77777777" w:rsidR="00CD3E11" w:rsidRDefault="00CD3E11">
      <w:r>
        <w:separator/>
      </w:r>
    </w:p>
  </w:footnote>
  <w:footnote w:type="continuationSeparator" w:id="0">
    <w:p w14:paraId="087F3323" w14:textId="77777777" w:rsidR="00CD3E11" w:rsidRDefault="00CD3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DB258" w14:textId="77777777" w:rsidR="00975682" w:rsidRDefault="00975682">
    <w:pPr>
      <w:pStyle w:val="a3"/>
      <w:jc w:val="center"/>
    </w:pP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2F558C" w:rsidRPr="002F558C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2F558C" w:rsidRPr="002F558C">
      <w:rPr>
        <w:rFonts w:ascii="標楷體" w:eastAsia="標楷體" w:hAnsi="標楷體" w:hint="eastAsia"/>
        <w:b/>
        <w:spacing w:val="60"/>
        <w:sz w:val="32"/>
        <w:szCs w:val="32"/>
        <w:u w:val="single"/>
      </w:rPr>
      <w:t>連江縣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2F558C" w:rsidRPr="002F558C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="002F558C" w:rsidRPr="002F558C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509E4" w14:textId="77777777" w:rsidR="00E340E8" w:rsidRDefault="00E340E8" w:rsidP="00E340E8">
    <w:pPr>
      <w:pStyle w:val="a3"/>
      <w:jc w:val="center"/>
      <w:rPr>
        <w:rFonts w:ascii="標楷體" w:eastAsia="標楷體" w:hAnsi="標楷體"/>
        <w:b/>
        <w:color w:val="000000"/>
        <w:spacing w:val="20"/>
        <w:sz w:val="32"/>
        <w:szCs w:val="32"/>
        <w:u w:val="single"/>
      </w:rPr>
    </w:pPr>
  </w:p>
  <w:p w14:paraId="1C8D4159" w14:textId="1D5ECF43" w:rsidR="00E340E8" w:rsidRDefault="00E340E8" w:rsidP="00E340E8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、</w:t>
    </w:r>
    <w:r>
      <w:rPr>
        <w:rFonts w:ascii="標楷體" w:eastAsia="標楷體" w:hint="eastAsia"/>
        <w:b/>
        <w:spacing w:val="60"/>
        <w:sz w:val="32"/>
        <w:u w:val="single"/>
      </w:rPr>
      <w:t>中華民國</w:t>
    </w:r>
    <w:r>
      <w:rPr>
        <w:rFonts w:ascii="標楷體" w:eastAsia="標楷體" w:hAnsi="標楷體" w:hint="eastAsia"/>
        <w:b/>
        <w:spacing w:val="60"/>
        <w:sz w:val="32"/>
        <w:u w:val="single"/>
      </w:rPr>
      <w:t>113</w:t>
    </w:r>
    <w:r>
      <w:rPr>
        <w:rFonts w:ascii="標楷體" w:eastAsia="標楷體" w:hint="eastAsia"/>
        <w:b/>
        <w:spacing w:val="60"/>
        <w:sz w:val="32"/>
        <w:u w:val="single"/>
      </w:rPr>
      <w:t>年度</w:t>
    </w:r>
    <w:r>
      <w:rPr>
        <w:rFonts w:ascii="標楷體" w:eastAsia="標楷體" w:hAnsi="標楷體" w:hint="eastAsia"/>
        <w:b/>
        <w:spacing w:val="60"/>
        <w:sz w:val="32"/>
        <w:u w:val="single"/>
      </w:rPr>
      <w:t>連江縣</w:t>
    </w:r>
    <w:r>
      <w:rPr>
        <w:rFonts w:ascii="標楷體" w:eastAsia="標楷體" w:hint="eastAsia"/>
        <w:b/>
        <w:spacing w:val="60"/>
        <w:sz w:val="32"/>
        <w:u w:val="single"/>
      </w:rPr>
      <w:t>總決算歲出政事別</w:t>
    </w:r>
    <w:r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E11"/>
    <w:rsid w:val="00177759"/>
    <w:rsid w:val="00187730"/>
    <w:rsid w:val="002F558C"/>
    <w:rsid w:val="004702C9"/>
    <w:rsid w:val="004B41BD"/>
    <w:rsid w:val="00573123"/>
    <w:rsid w:val="006A11BB"/>
    <w:rsid w:val="00725752"/>
    <w:rsid w:val="008B57D0"/>
    <w:rsid w:val="009170EC"/>
    <w:rsid w:val="00975682"/>
    <w:rsid w:val="00A9710E"/>
    <w:rsid w:val="00B26D79"/>
    <w:rsid w:val="00CB5005"/>
    <w:rsid w:val="00CD3E11"/>
    <w:rsid w:val="00E05496"/>
    <w:rsid w:val="00E340E8"/>
    <w:rsid w:val="00EC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EAFD06D"/>
  <w15:chartTrackingRefBased/>
  <w15:docId w15:val="{BA713030-6330-435A-88BD-4D9F79049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2F55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2F558C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4">
    <w:name w:val="頁首 字元"/>
    <w:basedOn w:val="a0"/>
    <w:link w:val="a3"/>
    <w:semiHidden/>
    <w:rsid w:val="00E340E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28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KWzCWyJKdijxJ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KWzCWyJKdijxJ歲出政事別總表.dot</Template>
  <TotalTime>42</TotalTime>
  <Pages>1</Pages>
  <Words>514</Words>
  <Characters>1890</Characters>
  <Application>Microsoft Office Word</Application>
  <DocSecurity>0</DocSecurity>
  <Lines>15</Lines>
  <Paragraphs>4</Paragraphs>
  <ScaleCrop>false</ScaleCrop>
  <Company>N.A.O.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謝文清</dc:creator>
  <cp:keywords/>
  <cp:lastModifiedBy>賴怡玲</cp:lastModifiedBy>
  <cp:revision>11</cp:revision>
  <cp:lastPrinted>2024-06-12T01:50:00Z</cp:lastPrinted>
  <dcterms:created xsi:type="dcterms:W3CDTF">2024-06-04T08:11:00Z</dcterms:created>
  <dcterms:modified xsi:type="dcterms:W3CDTF">2025-06-03T09:01:00Z</dcterms:modified>
</cp:coreProperties>
</file>