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20"/>
        <w:gridCol w:w="1410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758"/>
        <w:gridCol w:w="709"/>
        <w:gridCol w:w="1373"/>
        <w:gridCol w:w="480"/>
      </w:tblGrid>
      <w:tr w:rsidR="0033339B" w14:paraId="3376E2C2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C44EC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CE308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86D2" w14:textId="204DEA1B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A079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0BE1C7F1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72E5F65A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B28DEA4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69F234D5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3763BCA9" w14:textId="77777777" w:rsidTr="00901108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6FC025FD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20" w:type="dxa"/>
            <w:vMerge w:val="restart"/>
            <w:vAlign w:val="center"/>
          </w:tcPr>
          <w:p w14:paraId="397E5904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40" w:type="dxa"/>
            <w:gridSpan w:val="5"/>
            <w:vAlign w:val="center"/>
          </w:tcPr>
          <w:p w14:paraId="3F29BCE7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3F40CA9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467" w:type="dxa"/>
            <w:gridSpan w:val="2"/>
            <w:vAlign w:val="center"/>
          </w:tcPr>
          <w:p w14:paraId="33A84F61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853" w:type="dxa"/>
            <w:gridSpan w:val="2"/>
            <w:tcBorders>
              <w:right w:val="nil"/>
            </w:tcBorders>
            <w:vAlign w:val="center"/>
          </w:tcPr>
          <w:p w14:paraId="5AFA1E3E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486720D7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6465257B" w14:textId="77777777" w:rsidTr="00901108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08497019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045E1440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283B9253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20" w:type="dxa"/>
            <w:vMerge/>
            <w:vAlign w:val="center"/>
          </w:tcPr>
          <w:p w14:paraId="1069410A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30F0C9AA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20755EF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51C90C4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28E83AB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70211FD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41CEB4F9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32018DB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00A5CC5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739C136B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758" w:type="dxa"/>
            <w:vAlign w:val="center"/>
          </w:tcPr>
          <w:p w14:paraId="45A1E17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09" w:type="dxa"/>
            <w:vAlign w:val="center"/>
          </w:tcPr>
          <w:p w14:paraId="6E535F54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373" w:type="dxa"/>
            <w:vAlign w:val="center"/>
          </w:tcPr>
          <w:p w14:paraId="0F7D163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480" w:type="dxa"/>
            <w:tcBorders>
              <w:right w:val="nil"/>
            </w:tcBorders>
            <w:vAlign w:val="center"/>
          </w:tcPr>
          <w:p w14:paraId="4CC95F98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7A0795" w:rsidRPr="00A736BF" w14:paraId="2599F5EC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16E0272B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04B4828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31BEE76" w14:textId="77777777" w:rsidR="007A0795" w:rsidRPr="00A736BF" w:rsidRDefault="007A0795" w:rsidP="00B86E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36BF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1980D1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5,336,787,000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3B1E9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4,324,145,025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411952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9383E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580,156,606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374DF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4,904,301,631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B6E6E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4,265,645,025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C5148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B112C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638,656,606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2920D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4,904,301,631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DDD06A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33554A3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- 432,485,369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0D5BD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- 8.10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D8895CE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BE7C5BF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:rsidRPr="00A736BF" w14:paraId="6E0BE9A2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1E7C27CB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736BF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C0F4E0C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231D7C9" w14:textId="77777777" w:rsidR="007A0795" w:rsidRPr="00A736BF" w:rsidRDefault="007A0795" w:rsidP="00B86E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36BF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D30010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848,156,000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A5310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748,730,987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D57BE0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22DC0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5,049,327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5EDFB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753,780,314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B84E2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748,730,987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9B51F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A426C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5,049,327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6F928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753,780,314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D552BC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15.37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177CFF8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- 94,375,686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63E28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- 11.13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FF56536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438B1DA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17872617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5A0EEC34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9886694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D3ED84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D4BD22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258,531,000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CAA71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227,478,417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978234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EEF89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343,500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C2CA5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227,821,917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D9222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227,478,417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00150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326AF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343,500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D3DF73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227,821,917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D4109D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4.65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13242ED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- 30,709,083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24BEF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- 11.88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2C029E3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11396A5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160F0A5C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36CCF46E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FCA0303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3E28F3D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59DE87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70,062,000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EBAD6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64,297,141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D689E5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8F397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9D27A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64,297,141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E0646A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64,297,141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D1FFA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48F13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5BE05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64,297,141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4BA747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1.31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5012298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- 5,764,859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CF2FE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- 8.23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E6C8170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3AE7017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5586E8DE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5A0D2364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513A778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E0C6EE7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E07524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266,196,000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EB8C9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237,484,926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C7E265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90F5F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3937A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237,484,926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191EF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237,484,926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C4E78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F225B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9CCB6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237,484,926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032CDB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4.84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280A7C8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- 28,711,074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5951B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- 10.79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E9FC1AD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1D5E38A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4F06837F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33A06E48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CB38DA2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F4D52A5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68792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222,057,000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FBC42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194,679,628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39FD0F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21AA8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4,339,000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9768A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199,018,628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970C0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194,679,628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B4A92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CCA23B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4,339,000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CA236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199,018,628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2BD68D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4.06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176C811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- 23,038,372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A1EA1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- 10.37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69D27F4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61281B3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54E4E122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7EF8650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B008979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EA6BBB3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D7BAC9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31,310,000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9868A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24,790,875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DF2D18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5D67E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366,827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691CA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25,157,702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7C406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24,790,875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BF892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FE9AC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366,827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84A1C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25,157,702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C4029B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0.51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648C143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- 6,152,298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F03C3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- 19.65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7424F89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5F220E6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:rsidRPr="00A736BF" w14:paraId="0D0B3AC1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B9DBD6D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736BF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D78E3E7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1CBDE93" w14:textId="77777777" w:rsidR="007A0795" w:rsidRPr="00A736BF" w:rsidRDefault="007A0795" w:rsidP="00B86E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36BF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526761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1,395,894,000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8CE4C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1,287,004,566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B32C99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6C916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69,724,513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1202D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1,356,729,079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02D7D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1,228,504,566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1EBA0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D297F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128,224,513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1CFC9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1,356,729,079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E13954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27.66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6052D63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- 39,164,921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F15E9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- 2.81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AC59EF2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A6F5B38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412BFB05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2D9B590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51718AC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21A63A5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96D5D6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1,020,185,000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A3FAB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989,878,093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4D5822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EF56A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1DB425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989,878,093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8DEED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931,378,093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11382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A4F06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58,500,000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4A7D2B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989,878,093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54BD04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20.18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58833D0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- 30,306,907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C8A5E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- 2.97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590AA5D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9E494C4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1B96662E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F49C429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BF72E76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4BE4F57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3F69AB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375,709,000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9A3DB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297,126,473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63E6A2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7B176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69,724,513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3CF3C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366,850,986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61DA3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297,126,473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FD222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15338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69,724,513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667C5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366,850,986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DBCD55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7.48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2052671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- 8,858,014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49C56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- 2.36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D27F243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085E45C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:rsidRPr="00A736BF" w14:paraId="598E95B9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73DAB47F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736BF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84B5869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D8B79C0" w14:textId="77777777" w:rsidR="007A0795" w:rsidRPr="00A736BF" w:rsidRDefault="007A0795" w:rsidP="00B86E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36BF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CAB12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2,256,367,480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FA654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1,662,305,394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D0B4AC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4077F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413,261,199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46A64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2,075,566,593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66CFE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1,662,305,394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43D63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7F013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413,261,199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5F262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2,075,566,593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2485BD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42.32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3CF8630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- 180,800,887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FC038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- 8.01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21FE873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D25432B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75423401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E12B086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E0AE81C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377556F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415664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630,345,000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02962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464,927,518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2472B8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5D162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86,258,101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27E70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551,185,619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D6067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464,927,518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C34C7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A5A2CE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86,258,101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797D6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551,185,619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FCD7A7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11.24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78E0061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- 79,159,381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56788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- 12.56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15B64C2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A352E68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1C6DB338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7D1FD9B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DFAE4E0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D2B1661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906592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10,886,000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965BA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6,679,036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A46B12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078B8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130,921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7F6F1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6,809,957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CD4902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6,679,036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AC069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8656A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130,921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B81A0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6,809,957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4CBE0C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0.14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7C7A0DE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- 4,076,043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741CD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- 37.44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E82B6A1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7A4E839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1E562910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37811D06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F433310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00ADC63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BB560E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725,283,480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53A52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584,599,049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BF3E73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F91FB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112,549,525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426BF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697,148,574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534132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584,599,049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CFC31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7D2AB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112,549,525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DCA00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697,148,574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8F2DA9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14.22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77B8D4B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- 28,134,906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C4F54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- 3.88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7027040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398F75C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426A5F6E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A721DD5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6EF581C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713FAF3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48EE86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889,853,000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76DD7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606,099,791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01ABF2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22FE8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214,322,652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8A401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820,422,443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CA09D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606,099,791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E8B2F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2634D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214,322,652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C64C9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820,422,443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174011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16.73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1A5A7B7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- 69,430,557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4043B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- 7.80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872FDD3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E807DE4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:rsidRPr="00A736BF" w14:paraId="5599D810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5DBE35E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736BF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FAE4FE8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D3C716A" w14:textId="77777777" w:rsidR="007A0795" w:rsidRPr="00A736BF" w:rsidRDefault="007A0795" w:rsidP="00B86E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36BF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52D7CC3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560,175,000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C1681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432,814,944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5C3109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609A0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43,301,297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02776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476,116,241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AAA6D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432,814,944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CF87C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99D3C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43,301,297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5E99B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476,116,241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E3BD73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9.71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28BB919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- 84,058,759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CC8A4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- 15.01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7E1590D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B22155A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08AEF4E7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A02CAC3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829525D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449841D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35E2D9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1,829,000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06F62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1,792,578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91D43C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BD0F0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F5E67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1,792,578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9965CB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1,792,578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70706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C955D5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2B7DD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1,792,578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48899C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0.04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677FF88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- 36,422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6E245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- 1.99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374FA85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9BB7CC8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50055F87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3AF5F924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963AEE7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03978B5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D898B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11,114,000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67599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10,156,144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6E560D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C096D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673FD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10,156,144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0932D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10,156,144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F00EC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73329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67DBC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10,156,144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3688D0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0.21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0CF851C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- 957,856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65937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- 8.62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CD6E5BE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B3875A0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60467EAF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792EA72A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DCFF065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D460929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2DA6C2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161,387,000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72AF6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134,366,718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AC03A4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89365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F6CBC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134,366,718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F443C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134,366,718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D9ACE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CB9BF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72B68C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134,366,718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760C6B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2.74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26B4E59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- 27,020,282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D90D7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- 16.74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5E6D492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537590F2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5E61E3BB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B76F990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E50B1B2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BDF632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A9AB1C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385,845,000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BA41D4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286,499,504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20406C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85064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43,301,297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4E2FD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329,800,801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8E8D2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286,499,504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CA95D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E3568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43,301,297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7BA22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329,800,801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208B0F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6.72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62791AA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- 56,044,199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FFE08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- 14.53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555FB9B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EA22B3E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:rsidRPr="00A736BF" w14:paraId="72BA57F0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C6A60A9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736BF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80B2A88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F6B760D" w14:textId="77777777" w:rsidR="007A0795" w:rsidRPr="00A736BF" w:rsidRDefault="007A0795" w:rsidP="00B86E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36BF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89CB7F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146,649,000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4AB0F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127,611,983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F74921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15F8A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10,043,387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3F0758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137,655,370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AD9C6F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127,611,983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B29C3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1FC38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10,043,387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9CA17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137,655,370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EEBAF3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2.81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22ACDDE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- 8,993,630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C94DA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- 6.13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1B56ACB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7CEC723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25D95136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71CC844D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DFC7063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8706DE3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3C349B3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146,649,000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329F0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127,611,983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60CF0B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7C914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10,043,387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DD112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137,655,370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E6E06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127,611,983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3B98D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6396F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10,043,387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A395A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137,655,370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BB07D7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2.81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4CCACDC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- 8,993,630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B44E29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- 6.13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CB5CDDE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5A77FAA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:rsidRPr="00A736BF" w14:paraId="18B3F6C0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1D0D3DCA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736BF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0083890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66EBF68" w14:textId="77777777" w:rsidR="007A0795" w:rsidRPr="00A736BF" w:rsidRDefault="007A0795" w:rsidP="00B86E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36BF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1B1E37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63,193,000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70B25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E76601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520E7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02454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2857E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C24D0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110FC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B964AA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FBA1BD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1.11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31CBE69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- 8,645,386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5A31F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- 13.68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7D3C3F13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B4CB477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3F04D9D5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B0DDC19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DC17555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BF3E4F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10C61D1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63,193,000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55C9C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52A9E66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0B975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BA51E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8E4EE9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1A1473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33592E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504DF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54,547,614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8CB546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1.11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5B72715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- 8,645,386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73536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- 13.68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73544C3E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03FDE9F4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:rsidRPr="00A736BF" w14:paraId="023A38D8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38258FF4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736BF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1059BC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24F4FD2" w14:textId="77777777" w:rsidR="007A0795" w:rsidRPr="00A736BF" w:rsidRDefault="007A0795" w:rsidP="00B86E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36BF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7B612E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600,000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007CD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0C30CA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C9C28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39918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91075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D3750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3DD1B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A2D4E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BCEC568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4678340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- 600,000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708CC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- 100.00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4D60D94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32D3CBB2" w14:textId="77777777" w:rsidR="007A0795" w:rsidRPr="005B0DC6" w:rsidRDefault="007A0795" w:rsidP="00C6024F">
            <w:pPr>
              <w:ind w:rightChars="15" w:right="36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5B0DC6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--</w:t>
            </w:r>
          </w:p>
        </w:tc>
      </w:tr>
      <w:tr w:rsidR="007A0795" w14:paraId="00AF9A66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0EA36D65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EA874A4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F8F83DC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0FC23EF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F5DAA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7D2F5F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33CE4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7CDB0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EA4FB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01DD1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8C075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014BD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2C8929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03AD5A6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- 600,000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71818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- 100.00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1981D6CE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251A655E" w14:textId="77777777" w:rsidR="007A0795" w:rsidRPr="00013934" w:rsidRDefault="007A0795" w:rsidP="00C6024F">
            <w:pPr>
              <w:ind w:rightChars="15" w:right="36"/>
              <w:jc w:val="right"/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--</w:t>
            </w:r>
          </w:p>
        </w:tc>
      </w:tr>
      <w:tr w:rsidR="007A0795" w:rsidRPr="00A736BF" w14:paraId="6F315B41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6BC2E6F6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A736BF">
              <w:rPr>
                <w:rFonts w:ascii="新細明體" w:eastAsia="標楷體" w:hAnsi="新細明體"/>
                <w:b/>
                <w:noProof/>
                <w:sz w:val="20"/>
              </w:rPr>
              <w:t>9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F235624" w14:textId="77777777" w:rsidR="007A0795" w:rsidRPr="00A736BF" w:rsidRDefault="007A0795" w:rsidP="00B86E1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9AC824F" w14:textId="77777777" w:rsidR="007A0795" w:rsidRPr="00A736BF" w:rsidRDefault="007A0795" w:rsidP="00B86E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A736BF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A100BB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65,752,520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9EE8A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11,129,537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F50928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123DE7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38,776,883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3DDA03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49,906,420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58E50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11,129,537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5819F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E8BDF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38,776,883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CCB78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49,906,420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EA86C4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1.02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7E4E1A1B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- 15,846,100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4C80D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- 24.10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32F845EC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99F4BF1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56CC2A99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5386AC72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092778A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E00D913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專案補助支出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194962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503CD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D3BD210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F6795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98F98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3A9BFD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3117A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657A9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1D0F0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3,000,000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5D59EE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0.06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5F3D382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A08AF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0BFFC1D5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6DBBC046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0D606E00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718B2272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1B55AB7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565D627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D56E6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49,658,000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FA881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8,129,537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244C10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AE63E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38,776,883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3AF1B3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46,906,420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5751F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8,129,537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FF178A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DAF8B4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38,776,883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7EAAA9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46,906,420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065F21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0.96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4204DD8E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- 2,751,580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B466D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- 5.54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6D9AF7A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782DBAB3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  <w:tr w:rsidR="007A0795" w14:paraId="02046E46" w14:textId="77777777" w:rsidTr="00901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shd w:val="clear" w:color="auto" w:fill="auto"/>
            <w:vAlign w:val="center"/>
          </w:tcPr>
          <w:p w14:paraId="4768AAF9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573FC69" w14:textId="77777777" w:rsidR="007A0795" w:rsidRDefault="007A0795" w:rsidP="00B86E1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117580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DA6F57B" w14:textId="77777777" w:rsidR="007A0795" w:rsidRDefault="007A0795" w:rsidP="00B86E1E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117580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29241F0A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13,094,520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C794A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89FAD15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BFB84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0C3CE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883E1C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C37EC2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E28FFF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BB1A5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7EDE98D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4D258251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- 13,094,520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052AD4" w14:textId="77777777" w:rsidR="007A0795" w:rsidRPr="00013934" w:rsidRDefault="007A0795" w:rsidP="00C6024F">
            <w:pPr>
              <w:ind w:rightChars="5" w:right="1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- 100.00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848D2D7" w14:textId="77777777" w:rsidR="007A0795" w:rsidRPr="00013934" w:rsidRDefault="007A0795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4CCD7B6A" w14:textId="398241EE" w:rsidR="007A0795" w:rsidRPr="00013934" w:rsidRDefault="00901108" w:rsidP="005B0DC6">
            <w:pPr>
              <w:ind w:rightChars="3" w:right="7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013934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</w:tr>
    </w:tbl>
    <w:p w14:paraId="2F9E1477" w14:textId="09C228C7" w:rsidR="00ED38BF" w:rsidRDefault="007A0795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 w:rsidR="00901108">
        <w:rPr>
          <w:rFonts w:ascii="標楷體" w:eastAsia="標楷體" w:hAnsi="標楷體" w:hint="eastAsia"/>
          <w:sz w:val="20"/>
        </w:rPr>
        <w:t>1</w:t>
      </w:r>
      <w:r w:rsidR="00901108">
        <w:rPr>
          <w:rFonts w:ascii="標楷體" w:eastAsia="標楷體" w:hAnsi="標楷體"/>
          <w:sz w:val="20"/>
        </w:rPr>
        <w:t>13</w:t>
      </w:r>
      <w:proofErr w:type="gramEnd"/>
      <w:r w:rsidR="00901108">
        <w:rPr>
          <w:rFonts w:ascii="標楷體" w:eastAsia="標楷體" w:hAnsi="標楷體" w:hint="eastAsia"/>
          <w:sz w:val="20"/>
        </w:rPr>
        <w:t>年度</w:t>
      </w:r>
      <w:r>
        <w:rPr>
          <w:rFonts w:ascii="標楷體" w:eastAsia="標楷體" w:hAnsi="標楷體"/>
          <w:sz w:val="20"/>
        </w:rPr>
        <w:t>第二預備金原編列預算數</w:t>
      </w:r>
      <w:r w:rsidR="00901108">
        <w:rPr>
          <w:rFonts w:ascii="標楷體" w:eastAsia="標楷體" w:hAnsi="標楷體"/>
          <w:sz w:val="20"/>
        </w:rPr>
        <w:t>1,500</w:t>
      </w:r>
      <w:r w:rsidR="00901108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/>
          <w:sz w:val="20"/>
        </w:rPr>
        <w:t>，經核准動支</w:t>
      </w:r>
      <w:r w:rsidR="00901108">
        <w:rPr>
          <w:rFonts w:ascii="標楷體" w:eastAsia="標楷體" w:hAnsi="標楷體"/>
          <w:sz w:val="20"/>
        </w:rPr>
        <w:t>190</w:t>
      </w:r>
      <w:r w:rsidR="00901108">
        <w:rPr>
          <w:rFonts w:ascii="標楷體" w:eastAsia="標楷體" w:hAnsi="標楷體" w:hint="eastAsia"/>
          <w:sz w:val="20"/>
        </w:rPr>
        <w:t>萬餘元</w:t>
      </w:r>
      <w:r>
        <w:rPr>
          <w:rFonts w:ascii="標楷體" w:eastAsia="標楷體" w:hAnsi="標楷體"/>
          <w:sz w:val="20"/>
        </w:rPr>
        <w:t>，賸餘1</w:t>
      </w:r>
      <w:r w:rsidR="00901108">
        <w:rPr>
          <w:rFonts w:ascii="標楷體" w:eastAsia="標楷體" w:hAnsi="標楷體"/>
          <w:sz w:val="20"/>
        </w:rPr>
        <w:t>,309</w:t>
      </w:r>
      <w:r>
        <w:rPr>
          <w:rFonts w:ascii="標楷體" w:eastAsia="標楷體" w:hAnsi="標楷體"/>
          <w:sz w:val="20"/>
        </w:rPr>
        <w:t>萬</w:t>
      </w:r>
      <w:r w:rsidR="00901108">
        <w:rPr>
          <w:rFonts w:ascii="標楷體" w:eastAsia="標楷體" w:hAnsi="標楷體" w:hint="eastAsia"/>
          <w:sz w:val="20"/>
        </w:rPr>
        <w:t>餘</w:t>
      </w:r>
      <w:r>
        <w:rPr>
          <w:rFonts w:ascii="標楷體" w:eastAsia="標楷體" w:hAnsi="標楷體"/>
          <w:sz w:val="20"/>
        </w:rPr>
        <w:t>元。</w:t>
      </w:r>
    </w:p>
    <w:sectPr w:rsidR="00ED3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35763" w14:textId="77777777" w:rsidR="007A0795" w:rsidRDefault="007A0795">
      <w:r>
        <w:separator/>
      </w:r>
    </w:p>
  </w:endnote>
  <w:endnote w:type="continuationSeparator" w:id="0">
    <w:p w14:paraId="37351518" w14:textId="77777777" w:rsidR="007A0795" w:rsidRDefault="007A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F902A" w14:textId="77777777" w:rsidR="00901108" w:rsidRDefault="0090110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D096B" w14:textId="77777777" w:rsidR="00901108" w:rsidRDefault="0090110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AB823" w14:textId="77777777" w:rsidR="00901108" w:rsidRDefault="009011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3EB5A" w14:textId="77777777" w:rsidR="007A0795" w:rsidRDefault="007A0795">
      <w:r>
        <w:separator/>
      </w:r>
    </w:p>
  </w:footnote>
  <w:footnote w:type="continuationSeparator" w:id="0">
    <w:p w14:paraId="4BFC1545" w14:textId="77777777" w:rsidR="007A0795" w:rsidRDefault="007A0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D4D0B" w14:textId="77777777" w:rsidR="00901108" w:rsidRDefault="009011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51D50" w14:textId="03B1E544" w:rsidR="0033339B" w:rsidRDefault="00901108">
    <w:pPr>
      <w:pStyle w:val="a3"/>
      <w:jc w:val="center"/>
    </w:pPr>
    <w:r w:rsidRPr="0090110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90110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901108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901108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9B90E" w14:textId="2FF30821" w:rsidR="00901108" w:rsidRDefault="00901108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拾、</w:t>
    </w:r>
    <w:r w:rsidRPr="0090110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歲出政事別決算審定總表</w:t>
    </w:r>
  </w:p>
  <w:p w14:paraId="521BE3FE" w14:textId="313B469C" w:rsidR="0033339B" w:rsidRDefault="00901108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901108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r w:rsidRPr="00901108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95"/>
    <w:rsid w:val="00012B65"/>
    <w:rsid w:val="00013934"/>
    <w:rsid w:val="000C5542"/>
    <w:rsid w:val="000F7EBC"/>
    <w:rsid w:val="001D045E"/>
    <w:rsid w:val="0033339B"/>
    <w:rsid w:val="0039389D"/>
    <w:rsid w:val="00586E92"/>
    <w:rsid w:val="005A0053"/>
    <w:rsid w:val="005B0DC6"/>
    <w:rsid w:val="005C229D"/>
    <w:rsid w:val="00671557"/>
    <w:rsid w:val="007A0795"/>
    <w:rsid w:val="007A5795"/>
    <w:rsid w:val="007C5530"/>
    <w:rsid w:val="00901108"/>
    <w:rsid w:val="00A70E4D"/>
    <w:rsid w:val="00B10685"/>
    <w:rsid w:val="00B72CD3"/>
    <w:rsid w:val="00C6024F"/>
    <w:rsid w:val="00C84213"/>
    <w:rsid w:val="00D3677E"/>
    <w:rsid w:val="00E14208"/>
    <w:rsid w:val="00EC1100"/>
    <w:rsid w:val="00ED38BF"/>
    <w:rsid w:val="00EF4AE3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FA68BAD"/>
  <w15:chartTrackingRefBased/>
  <w15:docId w15:val="{603F351E-0C88-4AE0-A58F-A4530E5F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2DTJO4qdOPe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a2DTJO4qdOPe歲出政事別決算審定表.dot</Template>
  <TotalTime>6</TotalTime>
  <Pages>1</Pages>
  <Words>799</Words>
  <Characters>2742</Characters>
  <Application>Microsoft Office Word</Application>
  <DocSecurity>0</DocSecurity>
  <Lines>22</Lines>
  <Paragraphs>7</Paragraphs>
  <ScaleCrop>false</ScaleCrop>
  <Company>N.A.O.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賴怡玲</dc:creator>
  <cp:keywords/>
  <cp:lastModifiedBy>賴怡玲</cp:lastModifiedBy>
  <cp:revision>4</cp:revision>
  <dcterms:created xsi:type="dcterms:W3CDTF">2025-05-29T08:20:00Z</dcterms:created>
  <dcterms:modified xsi:type="dcterms:W3CDTF">2025-06-02T01:22:00Z</dcterms:modified>
</cp:coreProperties>
</file>