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C28D2" w14:textId="03410240" w:rsidR="00BC2A3A" w:rsidRDefault="00BC2A3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0A4418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280"/>
        <w:gridCol w:w="2400"/>
        <w:gridCol w:w="312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BC2A3A" w14:paraId="43040549" w14:textId="77777777">
        <w:trPr>
          <w:cantSplit/>
          <w:tblHeader/>
        </w:trPr>
        <w:tc>
          <w:tcPr>
            <w:tcW w:w="3240" w:type="dxa"/>
            <w:gridSpan w:val="4"/>
            <w:vMerge w:val="restart"/>
            <w:tcBorders>
              <w:left w:val="nil"/>
            </w:tcBorders>
            <w:vAlign w:val="center"/>
          </w:tcPr>
          <w:p w14:paraId="3EC6BA82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14:paraId="68EDEC3C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8"/>
            <w:tcBorders>
              <w:right w:val="single" w:sz="12" w:space="0" w:color="auto"/>
            </w:tcBorders>
          </w:tcPr>
          <w:p w14:paraId="0A8CB6EE" w14:textId="77777777" w:rsidR="00BC2A3A" w:rsidRDefault="00BC2A3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35288F9" w14:textId="4AAE31A9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  <w:r w:rsidR="000A4418">
              <w:rPr>
                <w:rFonts w:ascii="標楷體" w:eastAsia="標楷體" w:hAnsi="標楷體" w:hint="eastAsia"/>
                <w:sz w:val="20"/>
              </w:rPr>
              <w:t>縣</w:t>
            </w:r>
            <w:r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205DA15C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 w14:paraId="73F4299C" w14:textId="77777777">
        <w:trPr>
          <w:cantSplit/>
          <w:tblHeader/>
        </w:trPr>
        <w:tc>
          <w:tcPr>
            <w:tcW w:w="3240" w:type="dxa"/>
            <w:gridSpan w:val="4"/>
            <w:vMerge/>
            <w:tcBorders>
              <w:left w:val="nil"/>
            </w:tcBorders>
          </w:tcPr>
          <w:p w14:paraId="0C4BAA93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14:paraId="4DDB6FD7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2"/>
          </w:tcPr>
          <w:p w14:paraId="765E6BE9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1F5EBD90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14:paraId="109AF0CB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14:paraId="2314470F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BF6BD79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23CFBF8C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14:paraId="12FC0C0F" w14:textId="77777777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14:paraId="78ED3802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14:paraId="3F8AAC1F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</w:tcPr>
          <w:p w14:paraId="45FA03CB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2370571E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14:paraId="27CAE19B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2D3DCAA1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36935BBB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4E32D539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0F2ABFB4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7609279E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5841C053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6D7C0797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4A3C2B15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014DAEF5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1C3D96D1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01CF910B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0A4418" w:rsidRPr="007A3506" w14:paraId="42BB2BCE" w14:textId="77777777" w:rsidTr="00322EBA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FAF44F8" w14:textId="77777777" w:rsidR="000A4418" w:rsidRPr="007A3506" w:rsidRDefault="000A4418" w:rsidP="00322EBA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61F5B648" w14:textId="77777777" w:rsidR="000A4418" w:rsidRPr="007A3506" w:rsidRDefault="000A4418" w:rsidP="00322EBA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2A5EE058" w14:textId="77777777" w:rsidR="000A4418" w:rsidRPr="007A3506" w:rsidRDefault="000A4418" w:rsidP="00322EBA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14D150EF" w14:textId="77777777" w:rsidR="000A4418" w:rsidRPr="007A3506" w:rsidRDefault="000A4418" w:rsidP="004B7FFB">
            <w:pPr>
              <w:ind w:rightChars="50" w:right="120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A350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14:paraId="3D1AA6CF" w14:textId="77777777" w:rsidR="000A4418" w:rsidRPr="007A3506" w:rsidRDefault="000A4418" w:rsidP="004B7FFB">
            <w:pPr>
              <w:ind w:rightChars="50" w:right="120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427E1FB4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7B930152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/>
                <w:b/>
                <w:noProof/>
                <w:sz w:val="20"/>
              </w:rPr>
              <w:t>58,500,000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51A6AB30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020228C8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27E33A0E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/>
                <w:b/>
                <w:noProof/>
                <w:sz w:val="20"/>
              </w:rPr>
              <w:t>58,500,000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5336E3CF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7BCE59EE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/>
                <w:b/>
                <w:noProof/>
                <w:sz w:val="20"/>
              </w:rPr>
              <w:t>58,500,000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65D0895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/>
                <w:b/>
                <w:noProof/>
                <w:sz w:val="20"/>
              </w:rPr>
              <w:t>58,500,000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A1EFF31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230C416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w w:val="95"/>
                <w:sz w:val="20"/>
              </w:rPr>
            </w:pPr>
            <w:r w:rsidRPr="004B7FFB">
              <w:rPr>
                <w:rFonts w:ascii="新細明體" w:hAnsi="新細明體" w:hint="eastAsia"/>
                <w:b/>
                <w:noProof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DF25D5" w14:textId="77777777" w:rsidR="000A4418" w:rsidRPr="007A3506" w:rsidRDefault="000A4418" w:rsidP="00322EBA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0A4418" w:rsidRPr="007A3506" w14:paraId="173F5A17" w14:textId="77777777" w:rsidTr="00322EBA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8C5CFF" w14:textId="77777777" w:rsidR="000A4418" w:rsidRPr="007A3506" w:rsidRDefault="000A4418" w:rsidP="00322EBA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7A3506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D87057" w14:textId="77777777" w:rsidR="000A4418" w:rsidRPr="007A3506" w:rsidRDefault="000A4418" w:rsidP="00322EBA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5A7AF2" w14:textId="77777777" w:rsidR="000A4418" w:rsidRPr="007A3506" w:rsidRDefault="000A4418" w:rsidP="00322EBA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2B5860" w14:textId="77777777" w:rsidR="000A4418" w:rsidRPr="007A3506" w:rsidRDefault="000A4418" w:rsidP="004B7FFB">
            <w:pPr>
              <w:ind w:rightChars="50" w:right="120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A350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縣政府主管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EA3922" w14:textId="77777777" w:rsidR="000A4418" w:rsidRPr="007A3506" w:rsidRDefault="000A4418" w:rsidP="004B7FFB">
            <w:pPr>
              <w:ind w:rightChars="50" w:right="120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9EBAAD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6C32DA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/>
                <w:b/>
                <w:noProof/>
                <w:sz w:val="20"/>
              </w:rPr>
              <w:t>58,500,000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E78AEC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93C47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1A40A3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/>
                <w:b/>
                <w:noProof/>
                <w:sz w:val="20"/>
              </w:rPr>
              <w:t>58,500,000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2EAD0C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B15458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/>
                <w:b/>
                <w:noProof/>
                <w:sz w:val="20"/>
              </w:rPr>
              <w:t>58,500,000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2FD632D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/>
                <w:b/>
                <w:noProof/>
                <w:sz w:val="20"/>
              </w:rPr>
              <w:t>58,500,000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DD287D4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4B7FF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B18AD5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b/>
                <w:w w:val="95"/>
                <w:sz w:val="20"/>
              </w:rPr>
            </w:pPr>
            <w:r w:rsidRPr="004B7FFB">
              <w:rPr>
                <w:rFonts w:ascii="新細明體" w:hAnsi="新細明體" w:hint="eastAsia"/>
                <w:b/>
                <w:noProof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27FDC6" w14:textId="77777777" w:rsidR="000A4418" w:rsidRPr="007A3506" w:rsidRDefault="000A4418" w:rsidP="00322EBA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0A4418" w14:paraId="4F4BB461" w14:textId="77777777" w:rsidTr="00322EBA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46FF0EE" w14:textId="77777777" w:rsidR="000A4418" w:rsidRDefault="000A4418" w:rsidP="00322EBA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7ACCBB" w14:textId="77777777" w:rsidR="000A4418" w:rsidRDefault="000A4418" w:rsidP="00322EBA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596233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0CD58F" w14:textId="77777777" w:rsidR="000A4418" w:rsidRDefault="000A4418" w:rsidP="00322EBA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9AE8F" w14:textId="4C71253A" w:rsidR="000A4418" w:rsidRDefault="000A4418" w:rsidP="004B7FFB">
            <w:pPr>
              <w:ind w:leftChars="100" w:left="240" w:rightChars="50" w:right="12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623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縣政府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5A7519" w14:textId="77777777" w:rsidR="000A4418" w:rsidRDefault="000A4418" w:rsidP="004B7FFB">
            <w:pPr>
              <w:ind w:rightChars="50" w:right="120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B0F0E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8D7728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/>
                <w:noProof/>
                <w:sz w:val="20"/>
              </w:rPr>
              <w:t>58,500,000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212906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FAFCF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786FF1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/>
                <w:noProof/>
                <w:sz w:val="20"/>
              </w:rPr>
              <w:t>58,500,000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6B3EEE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59E3CA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/>
                <w:noProof/>
                <w:sz w:val="20"/>
              </w:rPr>
              <w:t>58,500,000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84801E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/>
                <w:noProof/>
                <w:sz w:val="20"/>
              </w:rPr>
              <w:t>58,500,000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033E088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1398EE3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w w:val="95"/>
                <w:sz w:val="20"/>
              </w:rPr>
            </w:pPr>
            <w:r w:rsidRPr="004B7FFB">
              <w:rPr>
                <w:rFonts w:ascii="新細明體" w:hAnsi="新細明體" w:hint="eastAsia"/>
                <w:noProof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2B46E6" w14:textId="77777777" w:rsidR="000A4418" w:rsidRDefault="000A4418" w:rsidP="00322EBA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0A4418" w14:paraId="517EA076" w14:textId="77777777" w:rsidTr="00322EBA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653D5E1" w14:textId="77777777" w:rsidR="000A4418" w:rsidRDefault="000A4418" w:rsidP="00322EBA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7940D26E" w14:textId="77777777" w:rsidR="000A4418" w:rsidRDefault="000A4418" w:rsidP="00322EBA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46D5C0EB" w14:textId="77777777" w:rsidR="000A4418" w:rsidRDefault="000A4418" w:rsidP="00322EBA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596233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1156D410" w14:textId="77777777" w:rsidR="000A4418" w:rsidRDefault="000A4418" w:rsidP="004B7FFB">
            <w:pPr>
              <w:ind w:leftChars="200" w:left="480" w:rightChars="50" w:right="12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9623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教育處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  <w:vAlign w:val="center"/>
          </w:tcPr>
          <w:p w14:paraId="4B121160" w14:textId="67253DD7" w:rsidR="000A4418" w:rsidRPr="004B7FFB" w:rsidRDefault="005D3891" w:rsidP="004B7FFB">
            <w:pPr>
              <w:ind w:rightChars="50" w:right="120"/>
              <w:jc w:val="both"/>
              <w:rPr>
                <w:rFonts w:ascii="標楷體" w:eastAsia="標楷體" w:hAnsi="標楷體"/>
                <w:sz w:val="20"/>
              </w:rPr>
            </w:pPr>
            <w:r w:rsidRPr="005D3891">
              <w:rPr>
                <w:rFonts w:ascii="標楷體" w:eastAsia="標楷體" w:hAnsi="標楷體" w:hint="eastAsia"/>
                <w:noProof/>
                <w:sz w:val="20"/>
              </w:rPr>
              <w:t>減列補助中正國民中小學國中部教學大樓拆除重建工程未執行款項，並增列保留數</w:t>
            </w:r>
            <w:r w:rsidR="000A4418" w:rsidRPr="004B7FFB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0F31661F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7527695B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/>
                <w:noProof/>
                <w:sz w:val="20"/>
              </w:rPr>
              <w:t>58,500,000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0401CDCF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54413A84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656EBC42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/>
                <w:noProof/>
                <w:sz w:val="20"/>
              </w:rPr>
              <w:t>58,500,000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643915CD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7D0653E7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/>
                <w:noProof/>
                <w:sz w:val="20"/>
              </w:rPr>
              <w:t>58,500,000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76CDBD79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/>
                <w:noProof/>
                <w:sz w:val="20"/>
              </w:rPr>
              <w:t>58,500,000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DEAD533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4B7F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01E450" w14:textId="77777777" w:rsidR="000A4418" w:rsidRPr="004B7FFB" w:rsidRDefault="000A4418" w:rsidP="004B7FFB">
            <w:pPr>
              <w:ind w:rightChars="50" w:right="120"/>
              <w:jc w:val="right"/>
              <w:rPr>
                <w:rFonts w:ascii="新細明體" w:hAnsi="新細明體"/>
                <w:w w:val="95"/>
                <w:sz w:val="20"/>
              </w:rPr>
            </w:pPr>
            <w:r w:rsidRPr="004B7FFB">
              <w:rPr>
                <w:rFonts w:ascii="新細明體" w:hAnsi="新細明體" w:hint="eastAsia"/>
                <w:noProof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74A0A248" w14:textId="74C15872" w:rsidR="000A4418" w:rsidRDefault="000A4418" w:rsidP="00322EBA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</w:tbl>
    <w:p w14:paraId="0F6062F9" w14:textId="77777777" w:rsidR="00BC2A3A" w:rsidRDefault="00BC2A3A" w:rsidP="006910DB">
      <w:pPr>
        <w:ind w:right="414"/>
        <w:rPr>
          <w:rFonts w:eastAsia="標楷體"/>
          <w:sz w:val="22"/>
        </w:rPr>
      </w:pPr>
    </w:p>
    <w:sectPr w:rsidR="00BC2A3A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FF251" w14:textId="77777777" w:rsidR="000A4418" w:rsidRDefault="000A4418">
      <w:r>
        <w:separator/>
      </w:r>
    </w:p>
  </w:endnote>
  <w:endnote w:type="continuationSeparator" w:id="0">
    <w:p w14:paraId="358F593A" w14:textId="77777777" w:rsidR="000A4418" w:rsidRDefault="000A4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19B3B" w14:textId="77777777" w:rsidR="000A4418" w:rsidRDefault="000A4418">
      <w:r>
        <w:separator/>
      </w:r>
    </w:p>
  </w:footnote>
  <w:footnote w:type="continuationSeparator" w:id="0">
    <w:p w14:paraId="14DD1C9D" w14:textId="77777777" w:rsidR="000A4418" w:rsidRDefault="000A4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63897" w14:textId="740DF25A" w:rsidR="00BC2A3A" w:rsidRDefault="004B7FFB">
    <w:pPr>
      <w:pStyle w:val="a3"/>
      <w:jc w:val="center"/>
    </w:pPr>
    <w:r w:rsidRPr="004B7FFB">
      <w:rPr>
        <w:rFonts w:ascii="標楷體" w:eastAsia="標楷體" w:hAnsi="標楷體" w:hint="eastAsia"/>
        <w:b/>
        <w:color w:val="000000"/>
        <w:sz w:val="32"/>
        <w:szCs w:val="36"/>
        <w:u w:val="single"/>
      </w:rPr>
      <w:t>拾壹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4B7FF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4B7FFB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4B7FFB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245B5" w14:textId="77777777" w:rsidR="007109A5" w:rsidRDefault="007109A5">
    <w:pPr>
      <w:pStyle w:val="a3"/>
      <w:jc w:val="center"/>
      <w:rPr>
        <w:rFonts w:ascii="標楷體" w:eastAsia="標楷體" w:hAnsi="標楷體"/>
        <w:b/>
        <w:color w:val="000000"/>
        <w:sz w:val="32"/>
        <w:szCs w:val="36"/>
        <w:u w:val="single"/>
      </w:rPr>
    </w:pPr>
  </w:p>
  <w:p w14:paraId="4E80EDC5" w14:textId="7FC14BB4" w:rsidR="00BC2A3A" w:rsidRDefault="004B7FFB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z w:val="32"/>
        <w:szCs w:val="36"/>
        <w:u w:val="single"/>
      </w:rPr>
      <w:t>二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4B7FFB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年度</w:t>
    </w:r>
    <w:r w:rsidRPr="004B7FFB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BC2A3A">
      <w:rPr>
        <w:rFonts w:ascii="標楷體" w:eastAsia="標楷體" w:hint="eastAsia"/>
        <w:b/>
        <w:spacing w:val="60"/>
        <w:sz w:val="32"/>
        <w:u w:val="single"/>
      </w:rPr>
      <w:t>總決算歲</w:t>
    </w:r>
    <w:r w:rsidR="00BC2A3A">
      <w:rPr>
        <w:rFonts w:eastAsia="標楷體" w:hint="eastAsia"/>
        <w:b/>
        <w:spacing w:val="60"/>
        <w:sz w:val="32"/>
        <w:u w:val="single"/>
      </w:rPr>
      <w:t>出</w:t>
    </w:r>
    <w:r w:rsidR="00BC2A3A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BC2A3A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418"/>
    <w:rsid w:val="000A4418"/>
    <w:rsid w:val="000D26B0"/>
    <w:rsid w:val="0013159C"/>
    <w:rsid w:val="001E5C26"/>
    <w:rsid w:val="002140B6"/>
    <w:rsid w:val="00406E4A"/>
    <w:rsid w:val="004B7FFB"/>
    <w:rsid w:val="005D3891"/>
    <w:rsid w:val="006910DB"/>
    <w:rsid w:val="007109A5"/>
    <w:rsid w:val="007C2597"/>
    <w:rsid w:val="00AE487A"/>
    <w:rsid w:val="00B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A6DBA17"/>
  <w15:chartTrackingRefBased/>
  <w15:docId w15:val="{596350E3-D4EA-4D3C-95D9-35CBFFB0E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ncKgp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ncKgp歲出決算修正數明細表.dot</Template>
  <TotalTime>6</TotalTime>
  <Pages>1</Pages>
  <Words>147</Words>
  <Characters>247</Characters>
  <Application>Microsoft Office Word</Application>
  <DocSecurity>0</DocSecurity>
  <Lines>2</Lines>
  <Paragraphs>1</Paragraphs>
  <ScaleCrop>false</ScaleCrop>
  <Company>N.A.O.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賴怡玲</dc:creator>
  <cp:keywords/>
  <cp:lastModifiedBy>賴怡玲</cp:lastModifiedBy>
  <cp:revision>5</cp:revision>
  <dcterms:created xsi:type="dcterms:W3CDTF">2025-05-16T09:36:00Z</dcterms:created>
  <dcterms:modified xsi:type="dcterms:W3CDTF">2025-06-02T05:09:00Z</dcterms:modified>
</cp:coreProperties>
</file>