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EB3C2" w14:textId="61EF4FCC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D74D86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56221CA6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0B62F9EA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6F1A30B7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5ACBCAD9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1D619" w14:textId="72559C50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D74D86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DEF732C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6922C91A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75B1F8F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47A86AA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2310638F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46C82516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0743A96B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49C71AFA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62CFFE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47D2480C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7E734D90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7689D4FE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20BCF95B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0CB6CCE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5BDED61D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0EC8F27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4E0AE0ED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1263BD3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175DB32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0AEBB69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4A584F42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38E585F3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58507A97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227BDF5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5345A2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4472AD6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D74D86" w:rsidRPr="001D3F44" w14:paraId="6565575A" w14:textId="77777777" w:rsidTr="00247245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23866C8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8CBD4E1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EB2ADDA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57C47689" w14:textId="77777777" w:rsidR="00D74D86" w:rsidRPr="001D3F44" w:rsidRDefault="00D74D86" w:rsidP="00651D8C">
            <w:pPr>
              <w:ind w:rightChars="50"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F4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270446CE" w14:textId="77777777" w:rsidR="00D74D86" w:rsidRPr="001D3F44" w:rsidRDefault="00D74D86" w:rsidP="0024724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A1D08ED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6EC5FDC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5266D1C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E34C47C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9627F73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2C00D4E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CCB61D2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749220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16B17C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A3D669" w14:textId="77777777" w:rsidR="00D74D86" w:rsidRPr="00651D8C" w:rsidRDefault="00D74D86" w:rsidP="0024724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D74D86" w:rsidRPr="001D3F44" w14:paraId="20D65FC5" w14:textId="77777777" w:rsidTr="00247245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D51665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1D3F44">
              <w:rPr>
                <w:rFonts w:ascii="新細明體" w:hAnsi="新細明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926D0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2D8CD" w14:textId="77777777" w:rsidR="00D74D86" w:rsidRPr="001D3F44" w:rsidRDefault="00D74D86" w:rsidP="0024724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3DEC7" w14:textId="77777777" w:rsidR="00D74D86" w:rsidRPr="001D3F44" w:rsidRDefault="00D74D86" w:rsidP="00651D8C">
            <w:pPr>
              <w:ind w:rightChars="50" w:right="120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D3F4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A65BDF" w14:textId="77777777" w:rsidR="00D74D86" w:rsidRPr="001D3F44" w:rsidRDefault="00D74D86" w:rsidP="0024724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1F634A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0C93B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48A85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2CF9F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E403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F0FC6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CD9BF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9A64C8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1911D1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b/>
                <w:sz w:val="20"/>
              </w:rPr>
            </w:pPr>
            <w:r w:rsidRPr="00651D8C">
              <w:rPr>
                <w:rFonts w:ascii="新細明體" w:hAnsi="新細明體"/>
                <w:b/>
                <w:noProof/>
                <w:sz w:val="20"/>
              </w:rPr>
              <w:t>58,500,000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4B81" w14:textId="77777777" w:rsidR="00D74D86" w:rsidRPr="00651D8C" w:rsidRDefault="00D74D86" w:rsidP="00247245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D74D86" w:rsidRPr="006C7AF6" w14:paraId="4BAED3C2" w14:textId="77777777" w:rsidTr="00247245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24BC1E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1A38A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C729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BBA66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AD004" w14:textId="3D845760" w:rsidR="00D74D86" w:rsidRPr="006C7AF6" w:rsidRDefault="00D74D86" w:rsidP="00651D8C">
            <w:pPr>
              <w:ind w:leftChars="100" w:left="240" w:rightChars="50" w:right="12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C729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B181F" w14:textId="77777777" w:rsidR="00D74D86" w:rsidRPr="006C7AF6" w:rsidRDefault="00D74D86" w:rsidP="0024724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941F8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47F5D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6FC6F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9F0C83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FBD6D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2F582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16041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268A42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92EE59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ECD82" w14:textId="77777777" w:rsidR="00D74D86" w:rsidRPr="00651D8C" w:rsidRDefault="00D74D86" w:rsidP="0024724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D74D86" w:rsidRPr="006C7AF6" w14:paraId="4B62F70A" w14:textId="77777777" w:rsidTr="00247245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CFEAA06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20CD54EA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003F5959" w14:textId="77777777" w:rsidR="00D74D86" w:rsidRPr="00C87AFA" w:rsidRDefault="00D74D86" w:rsidP="00247245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1C729F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95351A0" w14:textId="77777777" w:rsidR="00D74D86" w:rsidRPr="006C7AF6" w:rsidRDefault="00D74D86" w:rsidP="00651D8C">
            <w:pPr>
              <w:ind w:leftChars="200" w:left="480" w:rightChars="50" w:right="12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1C729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2C6F13A3" w14:textId="77777777" w:rsidR="00D74D86" w:rsidRPr="00E93A5A" w:rsidRDefault="00D74D86" w:rsidP="00247245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E93A5A">
              <w:rPr>
                <w:rFonts w:ascii="標楷體" w:eastAsia="標楷體" w:hAnsi="標楷體" w:hint="eastAsia"/>
                <w:noProof/>
                <w:sz w:val="20"/>
              </w:rPr>
              <w:t>增列應收一般性補助款。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C511203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D2CD92E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C947642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6896C76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112C455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802C612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D758E88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21E9EA20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C784B3" w14:textId="77777777" w:rsidR="00D74D86" w:rsidRPr="00651D8C" w:rsidRDefault="00D74D86" w:rsidP="00651D8C">
            <w:pPr>
              <w:ind w:rightChars="50" w:right="120"/>
              <w:jc w:val="right"/>
              <w:rPr>
                <w:rFonts w:ascii="新細明體" w:hAnsi="新細明體"/>
                <w:sz w:val="20"/>
              </w:rPr>
            </w:pPr>
            <w:r w:rsidRPr="00651D8C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23A8DE8" w14:textId="303B2E0A" w:rsidR="00D74D86" w:rsidRPr="00651D8C" w:rsidRDefault="00D74D86" w:rsidP="00247245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</w:tbl>
    <w:p w14:paraId="6E6514F0" w14:textId="633D20E1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ACD04" w14:textId="77777777" w:rsidR="00D74D86" w:rsidRDefault="00D74D86">
      <w:r>
        <w:separator/>
      </w:r>
    </w:p>
  </w:endnote>
  <w:endnote w:type="continuationSeparator" w:id="0">
    <w:p w14:paraId="6AADCBD6" w14:textId="77777777" w:rsidR="00D74D86" w:rsidRDefault="00D7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25D0" w14:textId="77777777" w:rsidR="00D74D86" w:rsidRDefault="00D74D86">
      <w:r>
        <w:separator/>
      </w:r>
    </w:p>
  </w:footnote>
  <w:footnote w:type="continuationSeparator" w:id="0">
    <w:p w14:paraId="69ECC1BF" w14:textId="77777777" w:rsidR="00D74D86" w:rsidRDefault="00D74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9769" w14:textId="284DDB94" w:rsidR="00763A6B" w:rsidRDefault="00B027D1">
    <w:pPr>
      <w:pStyle w:val="a3"/>
      <w:jc w:val="center"/>
    </w:pPr>
    <w:r w:rsidRPr="00B027D1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B027D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027D1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B027D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408A" w14:textId="69B4C826" w:rsidR="00651D8C" w:rsidRDefault="00651D8C">
    <w:pPr>
      <w:pStyle w:val="a3"/>
      <w:jc w:val="center"/>
      <w:rPr>
        <w:rFonts w:ascii="標楷體" w:eastAsia="標楷體" w:hAnsi="標楷體"/>
        <w:b/>
        <w:spacing w:val="10"/>
        <w:sz w:val="32"/>
        <w:szCs w:val="36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壹、總決算修正數</w:t>
    </w:r>
  </w:p>
  <w:p w14:paraId="69DFE5EB" w14:textId="5BFF467D" w:rsidR="00763A6B" w:rsidRDefault="00651D8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B027D1" w:rsidRPr="00B027D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B027D1" w:rsidRPr="00B027D1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86"/>
    <w:rsid w:val="0016459B"/>
    <w:rsid w:val="002C1B9B"/>
    <w:rsid w:val="004A7EFE"/>
    <w:rsid w:val="00610C0F"/>
    <w:rsid w:val="00651D8C"/>
    <w:rsid w:val="006C7AF6"/>
    <w:rsid w:val="00763A6B"/>
    <w:rsid w:val="00912D0E"/>
    <w:rsid w:val="00A8063F"/>
    <w:rsid w:val="00A95D81"/>
    <w:rsid w:val="00B027D1"/>
    <w:rsid w:val="00C87AFA"/>
    <w:rsid w:val="00C96114"/>
    <w:rsid w:val="00D74D86"/>
    <w:rsid w:val="00E93A5A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EE85EB"/>
  <w15:chartTrackingRefBased/>
  <w15:docId w15:val="{DAA4FE6B-1BD7-44DD-B0AF-A4D46C53D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cexXsuiyX09yx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JcexXsuiyX09yx歲入決算修正數明細表.dot</Template>
  <TotalTime>7</TotalTime>
  <Pages>1</Pages>
  <Words>118</Words>
  <Characters>205</Characters>
  <Application>Microsoft Office Word</Application>
  <DocSecurity>0</DocSecurity>
  <Lines>1</Lines>
  <Paragraphs>1</Paragraphs>
  <ScaleCrop>false</ScaleCrop>
  <Company>N.A.O.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賴怡玲</dc:creator>
  <cp:keywords/>
  <cp:lastModifiedBy>賴怡玲</cp:lastModifiedBy>
  <cp:revision>5</cp:revision>
  <dcterms:created xsi:type="dcterms:W3CDTF">2025-05-16T09:27:00Z</dcterms:created>
  <dcterms:modified xsi:type="dcterms:W3CDTF">2025-05-17T06:39:00Z</dcterms:modified>
</cp:coreProperties>
</file>