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983510" w:rsidRDefault="007E6CF7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79069D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113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79069D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連江縣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:rsidTr="0079069D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bookmarkStart w:id="0" w:name="_GoBack"/>
            <w:bookmarkEnd w:id="0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79069D" w:rsidRPr="002553DA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553DA" w:rsidRDefault="0079069D" w:rsidP="007F54AA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553DA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b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4,784,716,932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9109B7" w:rsidP="009109B7">
            <w:pPr>
              <w:wordWrap w:val="0"/>
              <w:jc w:val="right"/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 w:hint="eastAsia"/>
                <w:b/>
                <w:color w:val="000000"/>
                <w:spacing w:val="8"/>
                <w:sz w:val="20"/>
                <w:szCs w:val="20"/>
              </w:rPr>
              <w:t>+</w:t>
            </w:r>
            <w:r w:rsidRPr="008F62A8"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  <w:t xml:space="preserve"> 58,500,000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5E2A17">
            <w:pPr>
              <w:jc w:val="right"/>
              <w:rPr>
                <w:rFonts w:ascii="新細明體" w:hAnsi="新細明體"/>
                <w:b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4,</w:t>
            </w:r>
            <w:r w:rsidR="005E2A17"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843,216,932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1,031,033,644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1,031,033,644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8,675,961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8,675,961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42,837,203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42,837,203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26,986,029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26,986,029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16,586,676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16,586,676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3,425,537,569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5E2A17" w:rsidP="005E2A17">
            <w:pPr>
              <w:wordWrap w:val="0"/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 w:hint="eastAsia"/>
                <w:color w:val="000000"/>
                <w:spacing w:val="8"/>
                <w:sz w:val="20"/>
                <w:szCs w:val="20"/>
              </w:rPr>
              <w:t>+</w:t>
            </w:r>
            <w:r w:rsidRPr="008F62A8"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  <w:t xml:space="preserve"> 58,500,000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5E2A17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3,4</w:t>
            </w:r>
            <w:r w:rsidR="005E2A17"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84</w:t>
            </w: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,</w:t>
            </w:r>
            <w:r w:rsidR="005E2A17"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037,569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202,786,389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202,786,389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30,273,461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30,273,461</w:t>
            </w:r>
          </w:p>
        </w:tc>
      </w:tr>
      <w:tr w:rsidR="0079069D" w:rsidRPr="002553DA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553DA" w:rsidRDefault="0079069D" w:rsidP="007F54AA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553DA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b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4,380,544,423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AA1D21" w:rsidP="00AA1D21">
            <w:pPr>
              <w:wordWrap w:val="0"/>
              <w:jc w:val="right"/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  <w:t>- 58,500,000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F54AA" w:rsidP="00AA1D21">
            <w:pPr>
              <w:jc w:val="right"/>
              <w:rPr>
                <w:rFonts w:ascii="新細明體" w:hAnsi="新細明體"/>
                <w:b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4,322,044</w:t>
            </w:r>
            <w:r w:rsidRPr="008F62A8">
              <w:rPr>
                <w:rFonts w:ascii="新細明體" w:hAnsi="新細明體" w:hint="eastAsia"/>
                <w:b/>
                <w:noProof/>
                <w:spacing w:val="8"/>
                <w:sz w:val="20"/>
                <w:szCs w:val="20"/>
              </w:rPr>
              <w:t>,</w:t>
            </w: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423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701,048,122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701,048,122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1,048,486,668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1,048,486,668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1,735,058,860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622EEF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 w:hint="eastAsia"/>
                <w:color w:val="000000"/>
                <w:spacing w:val="8"/>
                <w:sz w:val="20"/>
                <w:szCs w:val="20"/>
              </w:rPr>
              <w:t>-</w:t>
            </w:r>
            <w:r w:rsidR="00AA1D21" w:rsidRPr="008F62A8"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  <w:t xml:space="preserve"> </w:t>
            </w:r>
            <w:r w:rsidRPr="008F62A8">
              <w:rPr>
                <w:rFonts w:ascii="新細明體" w:hAnsi="新細明體" w:hint="eastAsia"/>
                <w:color w:val="000000"/>
                <w:spacing w:val="8"/>
                <w:sz w:val="20"/>
                <w:szCs w:val="20"/>
              </w:rPr>
              <w:t>58</w:t>
            </w:r>
            <w:r w:rsidRPr="008F62A8"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  <w:t>,</w:t>
            </w:r>
            <w:r w:rsidRPr="008F62A8">
              <w:rPr>
                <w:rFonts w:ascii="新細明體" w:hAnsi="新細明體" w:hint="eastAsia"/>
                <w:color w:val="000000"/>
                <w:spacing w:val="8"/>
                <w:sz w:val="20"/>
                <w:szCs w:val="20"/>
              </w:rPr>
              <w:t>500</w:t>
            </w:r>
            <w:r w:rsidRPr="008F62A8"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  <w:t>,</w:t>
            </w:r>
            <w:r w:rsidRPr="008F62A8">
              <w:rPr>
                <w:rFonts w:ascii="新細明體" w:hAnsi="新細明體" w:hint="eastAsia"/>
                <w:color w:val="000000"/>
                <w:spacing w:val="8"/>
                <w:sz w:val="20"/>
                <w:szCs w:val="20"/>
              </w:rPr>
              <w:t>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622EEF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1,676,558,860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112,200,524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112,200,524</w:t>
            </w:r>
          </w:p>
        </w:tc>
      </w:tr>
      <w:tr w:rsidR="0079069D" w:rsidRPr="00216B33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79069D" w:rsidRPr="00216B33" w:rsidRDefault="0079069D" w:rsidP="007F54AA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4B5927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783,750,249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noProof/>
                <w:spacing w:val="8"/>
                <w:sz w:val="20"/>
                <w:szCs w:val="20"/>
              </w:rPr>
              <w:t>783,750,249</w:t>
            </w:r>
          </w:p>
        </w:tc>
      </w:tr>
      <w:tr w:rsidR="0079069D" w:rsidRPr="002553DA" w:rsidTr="0079069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069D" w:rsidRPr="002553DA" w:rsidRDefault="0079069D" w:rsidP="007F54AA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553DA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069D" w:rsidRPr="008F62A8" w:rsidRDefault="0079069D" w:rsidP="007F54AA">
            <w:pPr>
              <w:jc w:val="right"/>
              <w:rPr>
                <w:rFonts w:ascii="新細明體" w:hAnsi="新細明體"/>
                <w:b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404,172,509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069D" w:rsidRPr="008F62A8" w:rsidRDefault="005E2A17" w:rsidP="00622EEF">
            <w:pPr>
              <w:wordWrap w:val="0"/>
              <w:jc w:val="right"/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 w:hint="eastAsia"/>
                <w:b/>
                <w:color w:val="000000"/>
                <w:spacing w:val="8"/>
                <w:sz w:val="20"/>
                <w:szCs w:val="20"/>
              </w:rPr>
              <w:t>+</w:t>
            </w:r>
            <w:r w:rsidRPr="008F62A8"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  <w:t xml:space="preserve"> </w:t>
            </w:r>
            <w:r w:rsidR="00622EEF" w:rsidRPr="008F62A8">
              <w:rPr>
                <w:rFonts w:ascii="新細明體" w:hAnsi="新細明體"/>
                <w:b/>
                <w:color w:val="000000"/>
                <w:spacing w:val="8"/>
                <w:sz w:val="20"/>
                <w:szCs w:val="20"/>
              </w:rPr>
              <w:t>117,000,000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069D" w:rsidRPr="008F62A8" w:rsidRDefault="007F54AA" w:rsidP="007F54AA">
            <w:pPr>
              <w:jc w:val="right"/>
              <w:rPr>
                <w:rFonts w:ascii="新細明體" w:hAnsi="新細明體"/>
                <w:b/>
                <w:spacing w:val="8"/>
                <w:sz w:val="20"/>
                <w:szCs w:val="20"/>
              </w:rPr>
            </w:pPr>
            <w:r w:rsidRPr="008F62A8">
              <w:rPr>
                <w:rFonts w:ascii="新細明體" w:hAnsi="新細明體"/>
                <w:b/>
                <w:noProof/>
                <w:spacing w:val="8"/>
                <w:sz w:val="20"/>
                <w:szCs w:val="20"/>
              </w:rPr>
              <w:t>521,172,509</w:t>
            </w:r>
          </w:p>
        </w:tc>
      </w:tr>
    </w:tbl>
    <w:p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4AA" w:rsidRDefault="007F54AA" w:rsidP="00963F24">
      <w:r>
        <w:separator/>
      </w:r>
    </w:p>
  </w:endnote>
  <w:endnote w:type="continuationSeparator" w:id="0">
    <w:p w:rsidR="007F54AA" w:rsidRDefault="007F54AA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4AA" w:rsidRDefault="007F54AA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4AA" w:rsidRDefault="007F54AA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4AA" w:rsidRDefault="007F54AA" w:rsidP="00963F24">
      <w:r>
        <w:separator/>
      </w:r>
    </w:p>
  </w:footnote>
  <w:footnote w:type="continuationSeparator" w:id="0">
    <w:p w:rsidR="007F54AA" w:rsidRDefault="007F54AA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F7DA3"/>
    <w:multiLevelType w:val="hybridMultilevel"/>
    <w:tmpl w:val="73200D16"/>
    <w:lvl w:ilvl="0" w:tplc="9F6A1EC2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71C903E6"/>
    <w:multiLevelType w:val="hybridMultilevel"/>
    <w:tmpl w:val="1F020F5C"/>
    <w:lvl w:ilvl="0" w:tplc="302ED28E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9D"/>
    <w:rsid w:val="00050AF8"/>
    <w:rsid w:val="00066284"/>
    <w:rsid w:val="000B0DAC"/>
    <w:rsid w:val="000B13AF"/>
    <w:rsid w:val="000B5295"/>
    <w:rsid w:val="000F40BE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E2A17"/>
    <w:rsid w:val="005F4F1E"/>
    <w:rsid w:val="00606179"/>
    <w:rsid w:val="006076F6"/>
    <w:rsid w:val="00617BE7"/>
    <w:rsid w:val="00621487"/>
    <w:rsid w:val="00622EEF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069D"/>
    <w:rsid w:val="00794CBB"/>
    <w:rsid w:val="00797E6B"/>
    <w:rsid w:val="007B3064"/>
    <w:rsid w:val="007C2B2A"/>
    <w:rsid w:val="007E6CF7"/>
    <w:rsid w:val="007F2D32"/>
    <w:rsid w:val="007F54AA"/>
    <w:rsid w:val="008466EB"/>
    <w:rsid w:val="00860438"/>
    <w:rsid w:val="00880483"/>
    <w:rsid w:val="0089400A"/>
    <w:rsid w:val="0089665E"/>
    <w:rsid w:val="008B5AEE"/>
    <w:rsid w:val="008C1D74"/>
    <w:rsid w:val="008F1533"/>
    <w:rsid w:val="008F62A8"/>
    <w:rsid w:val="009109B7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85590"/>
    <w:rsid w:val="00AA00F3"/>
    <w:rsid w:val="00AA1D21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644173E0-679E-44E2-BEF9-D4FF73E8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J9j6ulOBp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8FC46-F842-4944-A98B-D2EBE6E4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ZJ9j6ulOBp審定後收入支出彙計表A3.dot</Template>
  <TotalTime>22</TotalTime>
  <Pages>1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鍾湘蘭</dc:creator>
  <cp:keywords/>
  <cp:lastModifiedBy>鍾湘蘭</cp:lastModifiedBy>
  <cp:revision>6</cp:revision>
  <cp:lastPrinted>2025-06-09T02:07:00Z</cp:lastPrinted>
  <dcterms:created xsi:type="dcterms:W3CDTF">2025-06-09T01:48:00Z</dcterms:created>
  <dcterms:modified xsi:type="dcterms:W3CDTF">2025-06-18T08:19:00Z</dcterms:modified>
</cp:coreProperties>
</file>