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12"/>
        <w:gridCol w:w="90"/>
        <w:gridCol w:w="319"/>
        <w:gridCol w:w="21"/>
        <w:gridCol w:w="232"/>
        <w:gridCol w:w="101"/>
        <w:gridCol w:w="68"/>
        <w:gridCol w:w="24"/>
        <w:gridCol w:w="902"/>
        <w:gridCol w:w="210"/>
        <w:gridCol w:w="886"/>
        <w:gridCol w:w="318"/>
        <w:gridCol w:w="233"/>
        <w:gridCol w:w="16"/>
        <w:gridCol w:w="528"/>
        <w:gridCol w:w="427"/>
        <w:gridCol w:w="668"/>
        <w:gridCol w:w="536"/>
        <w:gridCol w:w="560"/>
        <w:gridCol w:w="644"/>
        <w:gridCol w:w="266"/>
        <w:gridCol w:w="28"/>
        <w:gridCol w:w="181"/>
        <w:gridCol w:w="1003"/>
        <w:gridCol w:w="49"/>
        <w:gridCol w:w="20"/>
        <w:gridCol w:w="47"/>
        <w:gridCol w:w="1113"/>
      </w:tblGrid>
      <w:tr w:rsidR="00270023" w:rsidRPr="00941B46" w14:paraId="33A25F71" w14:textId="77777777" w:rsidTr="0066467E">
        <w:trPr>
          <w:cantSplit/>
          <w:trHeight w:val="993"/>
        </w:trPr>
        <w:tc>
          <w:tcPr>
            <w:tcW w:w="5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609A" w14:textId="77777777" w:rsidR="00270023" w:rsidRDefault="00270023" w:rsidP="00F72DB8">
            <w:pPr>
              <w:pStyle w:val="af0"/>
              <w:widowControl/>
              <w:spacing w:before="72" w:after="72" w:line="560" w:lineRule="exact"/>
              <w:ind w:left="360" w:right="-57"/>
            </w:pPr>
            <w:r>
              <w:rPr>
                <w:color w:val="FF0000"/>
              </w:rP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9400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D162" w14:textId="77777777" w:rsidR="00270023" w:rsidRPr="00C03D36" w:rsidRDefault="00270023" w:rsidP="00F72DB8">
            <w:pPr>
              <w:spacing w:line="560" w:lineRule="exact"/>
              <w:ind w:right="-57"/>
              <w:rPr>
                <w:b/>
                <w:spacing w:val="0"/>
                <w:sz w:val="40"/>
                <w:szCs w:val="40"/>
              </w:rPr>
            </w:pPr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t>丁、決算修正</w:t>
            </w:r>
          </w:p>
          <w:p w14:paraId="1B91637C" w14:textId="2CE62810" w:rsidR="00270023" w:rsidRPr="006A4C46" w:rsidRDefault="00270023" w:rsidP="00F72DB8">
            <w:pPr>
              <w:spacing w:line="560" w:lineRule="exact"/>
              <w:ind w:right="-57"/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</w:pPr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壹</w:t>
            </w:r>
            <w:r w:rsidRPr="006A4C46"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、</w:t>
            </w:r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1</w:t>
            </w:r>
            <w:r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1</w:t>
            </w:r>
            <w:r w:rsidR="00941B46">
              <w:rPr>
                <w:rFonts w:hAnsi="標楷體"/>
                <w:b/>
                <w:spacing w:val="20"/>
                <w:sz w:val="36"/>
                <w:szCs w:val="36"/>
                <w:u w:val="single"/>
              </w:rPr>
              <w:t>3</w:t>
            </w:r>
            <w:proofErr w:type="gramEnd"/>
            <w:r w:rsidRPr="006A4C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年度</w:t>
            </w:r>
            <w:r w:rsidR="00941B46">
              <w:rPr>
                <w:rFonts w:hAnsi="標楷體" w:hint="eastAsia"/>
                <w:b/>
                <w:spacing w:val="20"/>
                <w:sz w:val="36"/>
                <w:szCs w:val="36"/>
                <w:u w:val="single"/>
              </w:rPr>
              <w:t>連江縣</w:t>
            </w:r>
          </w:p>
        </w:tc>
      </w:tr>
      <w:tr w:rsidR="00270023" w:rsidRPr="00BF5CFF" w14:paraId="2D449082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272"/>
          <w:jc w:val="center"/>
        </w:trPr>
        <w:tc>
          <w:tcPr>
            <w:tcW w:w="9923" w:type="dxa"/>
            <w:gridSpan w:val="29"/>
            <w:tcBorders>
              <w:top w:val="nil"/>
              <w:bottom w:val="nil"/>
            </w:tcBorders>
            <w:vAlign w:val="center"/>
          </w:tcPr>
          <w:p w14:paraId="77345241" w14:textId="77777777" w:rsidR="00270023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</w:tr>
      <w:tr w:rsidR="00270023" w:rsidRPr="00BF5CFF" w14:paraId="26BA2E56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3853" w:type="dxa"/>
            <w:gridSpan w:val="15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689FAC" w14:textId="77777777" w:rsidR="00270023" w:rsidRPr="00BF5CFF" w:rsidRDefault="00270023" w:rsidP="00F72DB8">
            <w:pPr>
              <w:ind w:left="79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科目</w:t>
            </w:r>
          </w:p>
        </w:tc>
        <w:tc>
          <w:tcPr>
            <w:tcW w:w="3657" w:type="dxa"/>
            <w:gridSpan w:val="8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AC25828" w14:textId="77777777" w:rsidR="00270023" w:rsidRPr="00BF5CFF" w:rsidRDefault="00270023" w:rsidP="00F72DB8">
            <w:pPr>
              <w:ind w:left="91" w:right="91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修正內容</w:t>
            </w:r>
          </w:p>
        </w:tc>
        <w:tc>
          <w:tcPr>
            <w:tcW w:w="2413" w:type="dxa"/>
            <w:gridSpan w:val="6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CBCEC17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修</w:t>
            </w:r>
          </w:p>
        </w:tc>
      </w:tr>
      <w:tr w:rsidR="00270023" w:rsidRPr="00BF5CFF" w14:paraId="148D546A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40"/>
          <w:jc w:val="center"/>
        </w:trPr>
        <w:tc>
          <w:tcPr>
            <w:tcW w:w="3853" w:type="dxa"/>
            <w:gridSpan w:val="15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F905602" w14:textId="77777777" w:rsidR="00270023" w:rsidRPr="00BF5CFF" w:rsidRDefault="00270023" w:rsidP="00F72DB8">
            <w:pPr>
              <w:ind w:left="77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vMerge/>
            <w:tcBorders>
              <w:top w:val="single" w:sz="4" w:space="0" w:color="auto"/>
            </w:tcBorders>
            <w:vAlign w:val="center"/>
          </w:tcPr>
          <w:p w14:paraId="6F40707A" w14:textId="77777777" w:rsidR="00270023" w:rsidRPr="00BF5CFF" w:rsidRDefault="00270023" w:rsidP="00F72DB8">
            <w:pPr>
              <w:ind w:right="414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41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EBCA" w14:textId="77777777" w:rsidR="00270023" w:rsidRPr="00BF5CFF" w:rsidRDefault="00270023" w:rsidP="00F72DB8">
            <w:pPr>
              <w:ind w:left="91" w:right="91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實現數</w:t>
            </w:r>
          </w:p>
        </w:tc>
      </w:tr>
      <w:tr w:rsidR="00270023" w:rsidRPr="00BF5CFF" w14:paraId="6BDB5B15" w14:textId="77777777" w:rsidTr="0066467E">
        <w:tblPrEx>
          <w:jc w:val="center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  <w:jc w:val="center"/>
        </w:trPr>
        <w:tc>
          <w:tcPr>
            <w:tcW w:w="4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CEC2A8C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款</w:t>
            </w:r>
          </w:p>
        </w:tc>
        <w:tc>
          <w:tcPr>
            <w:tcW w:w="430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B28EDA3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項</w:t>
            </w:r>
          </w:p>
        </w:tc>
        <w:tc>
          <w:tcPr>
            <w:tcW w:w="425" w:type="dxa"/>
            <w:gridSpan w:val="4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316992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目</w:t>
            </w:r>
          </w:p>
        </w:tc>
        <w:tc>
          <w:tcPr>
            <w:tcW w:w="2565" w:type="dxa"/>
            <w:gridSpan w:val="6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1EABDA56" w14:textId="77777777" w:rsidR="00270023" w:rsidRPr="00BF5CFF" w:rsidRDefault="00270023" w:rsidP="00F72DB8">
            <w:pPr>
              <w:ind w:left="79" w:right="79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名稱</w:t>
            </w:r>
          </w:p>
        </w:tc>
        <w:tc>
          <w:tcPr>
            <w:tcW w:w="3657" w:type="dxa"/>
            <w:gridSpan w:val="8"/>
            <w:vMerge/>
            <w:tcBorders>
              <w:bottom w:val="single" w:sz="6" w:space="0" w:color="auto"/>
            </w:tcBorders>
            <w:vAlign w:val="center"/>
          </w:tcPr>
          <w:p w14:paraId="41E3D5FB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5C94D5A0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增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433FD" w14:textId="77777777" w:rsidR="00270023" w:rsidRPr="00BF5CFF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BF5CFF">
              <w:rPr>
                <w:rFonts w:hAnsi="標楷體" w:hint="eastAsia"/>
                <w:color w:val="000000" w:themeColor="text1"/>
                <w:sz w:val="20"/>
              </w:rPr>
              <w:t>減</w:t>
            </w:r>
          </w:p>
        </w:tc>
      </w:tr>
      <w:tr w:rsidR="00C16806" w:rsidRPr="00BF5CFF" w14:paraId="45E556F9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33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421D3A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6829CA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17FD8E" w14:textId="77777777" w:rsidR="00C16806" w:rsidRPr="00D817E2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4666FBE4" w14:textId="22A6E8FD" w:rsidR="00C16806" w:rsidRPr="00D817E2" w:rsidRDefault="00C16806" w:rsidP="00C16806">
            <w:pPr>
              <w:ind w:rightChars="59" w:right="83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5C310E">
              <w:rPr>
                <w:rFonts w:hAnsi="標楷體" w:hint="eastAsia"/>
                <w:b/>
                <w:noProof/>
                <w:spacing w:val="0"/>
                <w:sz w:val="20"/>
              </w:rPr>
              <w:t>總計</w:t>
            </w:r>
          </w:p>
        </w:tc>
        <w:tc>
          <w:tcPr>
            <w:tcW w:w="3657" w:type="dxa"/>
            <w:gridSpan w:val="8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DA225B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0664F6AC" w14:textId="0A2E89F4" w:rsidR="00C16806" w:rsidRPr="00AF70C8" w:rsidRDefault="00C16806" w:rsidP="0080149A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3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A57D077" w14:textId="5DF4079A" w:rsidR="00C16806" w:rsidRPr="00AF70C8" w:rsidRDefault="00C16806" w:rsidP="0080149A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color w:val="000000" w:themeColor="text1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4772F840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33" w:type="dxa"/>
            <w:gridSpan w:val="2"/>
            <w:shd w:val="clear" w:color="auto" w:fill="auto"/>
            <w:vAlign w:val="center"/>
          </w:tcPr>
          <w:p w14:paraId="0A465DF6" w14:textId="7563AF15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  <w:r w:rsidRPr="0080149A">
              <w:rPr>
                <w:rFonts w:hAnsi="標楷體"/>
                <w:b/>
                <w:noProof/>
                <w:spacing w:val="-10"/>
                <w:sz w:val="20"/>
              </w:rPr>
              <w:t>6</w:t>
            </w:r>
          </w:p>
        </w:tc>
        <w:tc>
          <w:tcPr>
            <w:tcW w:w="430" w:type="dxa"/>
            <w:gridSpan w:val="3"/>
            <w:shd w:val="clear" w:color="auto" w:fill="auto"/>
            <w:vAlign w:val="center"/>
          </w:tcPr>
          <w:p w14:paraId="488F4F21" w14:textId="77777777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3CDB77A2" w14:textId="77777777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center"/>
          </w:tcPr>
          <w:p w14:paraId="4A89691A" w14:textId="2861A7C0" w:rsidR="00C16806" w:rsidRPr="00D817E2" w:rsidRDefault="00C16806" w:rsidP="00C16806">
            <w:pPr>
              <w:ind w:rightChars="59" w:right="83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5C310E">
              <w:rPr>
                <w:rFonts w:hAnsi="標楷體" w:hint="eastAsia"/>
                <w:b/>
                <w:noProof/>
                <w:spacing w:val="0"/>
                <w:sz w:val="20"/>
              </w:rPr>
              <w:t>補助及協助收入</w:t>
            </w:r>
          </w:p>
        </w:tc>
        <w:tc>
          <w:tcPr>
            <w:tcW w:w="3657" w:type="dxa"/>
            <w:gridSpan w:val="8"/>
            <w:shd w:val="clear" w:color="auto" w:fill="auto"/>
            <w:vAlign w:val="center"/>
          </w:tcPr>
          <w:p w14:paraId="1491EFD4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shd w:val="clear" w:color="auto" w:fill="auto"/>
            <w:vAlign w:val="center"/>
          </w:tcPr>
          <w:p w14:paraId="3DAA4247" w14:textId="0ABF8C75" w:rsidR="00C16806" w:rsidRPr="00AF70C8" w:rsidRDefault="00C16806" w:rsidP="0080149A">
            <w:pPr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47BD625A" w14:textId="3FE4B30A" w:rsidR="00C16806" w:rsidRPr="00AF70C8" w:rsidRDefault="00C16806" w:rsidP="0080149A">
            <w:pPr>
              <w:ind w:rightChars="10" w:right="14"/>
              <w:rPr>
                <w:rFonts w:ascii="新細明體" w:hAnsi="新細明體"/>
                <w:b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5C4917C2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33" w:type="dxa"/>
            <w:gridSpan w:val="2"/>
            <w:shd w:val="clear" w:color="auto" w:fill="auto"/>
            <w:vAlign w:val="center"/>
          </w:tcPr>
          <w:p w14:paraId="20AA9C1F" w14:textId="77777777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shd w:val="clear" w:color="auto" w:fill="auto"/>
            <w:vAlign w:val="center"/>
          </w:tcPr>
          <w:p w14:paraId="4C34282E" w14:textId="1E0F6CFB" w:rsidR="00C16806" w:rsidRPr="0080149A" w:rsidRDefault="00C16806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80149A">
              <w:rPr>
                <w:rFonts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25" w:type="dxa"/>
            <w:gridSpan w:val="4"/>
            <w:shd w:val="clear" w:color="auto" w:fill="auto"/>
            <w:vAlign w:val="center"/>
          </w:tcPr>
          <w:p w14:paraId="07F63B2A" w14:textId="77777777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shd w:val="clear" w:color="auto" w:fill="auto"/>
            <w:vAlign w:val="center"/>
          </w:tcPr>
          <w:p w14:paraId="0C48748E" w14:textId="05643E3A" w:rsidR="00C16806" w:rsidRDefault="00C16806" w:rsidP="00C16806">
            <w:pPr>
              <w:ind w:leftChars="100" w:left="140" w:rightChars="59" w:right="83" w:firstLineChars="49" w:firstLine="98"/>
              <w:jc w:val="distribute"/>
              <w:rPr>
                <w:rFonts w:hAnsi="標楷體"/>
                <w:b/>
                <w:noProof/>
                <w:spacing w:val="-10"/>
                <w:sz w:val="20"/>
              </w:rPr>
            </w:pPr>
            <w:r w:rsidRPr="005C310E">
              <w:rPr>
                <w:rFonts w:hAnsi="標楷體" w:hint="eastAsia"/>
                <w:noProof/>
                <w:spacing w:val="0"/>
                <w:sz w:val="20"/>
              </w:rPr>
              <w:t>縣政府</w:t>
            </w:r>
          </w:p>
        </w:tc>
        <w:tc>
          <w:tcPr>
            <w:tcW w:w="3657" w:type="dxa"/>
            <w:gridSpan w:val="8"/>
            <w:shd w:val="clear" w:color="auto" w:fill="auto"/>
            <w:vAlign w:val="center"/>
          </w:tcPr>
          <w:p w14:paraId="52AC2B33" w14:textId="77777777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shd w:val="clear" w:color="auto" w:fill="auto"/>
            <w:vAlign w:val="center"/>
          </w:tcPr>
          <w:p w14:paraId="32022589" w14:textId="1C11E75D" w:rsidR="00C16806" w:rsidRPr="0096347E" w:rsidRDefault="00C16806" w:rsidP="0080149A">
            <w:pPr>
              <w:ind w:rightChars="10" w:right="14"/>
              <w:rPr>
                <w:rFonts w:ascii="新細明體" w:hAnsi="新細明體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3"/>
            <w:shd w:val="clear" w:color="auto" w:fill="auto"/>
            <w:vAlign w:val="center"/>
          </w:tcPr>
          <w:p w14:paraId="1766C2BA" w14:textId="061BC926" w:rsidR="00C16806" w:rsidRPr="0096347E" w:rsidRDefault="00C16806" w:rsidP="0080149A">
            <w:pPr>
              <w:ind w:rightChars="10" w:right="14"/>
              <w:rPr>
                <w:rFonts w:ascii="新細明體" w:hAnsi="新細明體"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</w:tr>
      <w:tr w:rsidR="00C16806" w:rsidRPr="00BF5CFF" w14:paraId="340E7610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B216489" w14:textId="77777777" w:rsidR="00C16806" w:rsidRPr="0080149A" w:rsidRDefault="00C16806" w:rsidP="00C16806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4B1ACDA9" w14:textId="77777777" w:rsidR="00C16806" w:rsidRPr="0080149A" w:rsidRDefault="00C16806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5E50A9D4" w14:textId="723F1AB9" w:rsidR="00C16806" w:rsidRPr="0080149A" w:rsidRDefault="00C16806" w:rsidP="00C16806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80149A">
              <w:rPr>
                <w:rFonts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2565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14:paraId="57901743" w14:textId="30BCD3B1" w:rsidR="00C16806" w:rsidRDefault="00C16806" w:rsidP="00C16806">
            <w:pPr>
              <w:ind w:leftChars="200" w:left="280" w:rightChars="59" w:right="83" w:firstLineChars="49" w:firstLine="98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 w:rsidRPr="005C310E">
              <w:rPr>
                <w:rFonts w:hAnsi="標楷體" w:hint="eastAsia"/>
                <w:noProof/>
                <w:spacing w:val="0"/>
                <w:sz w:val="20"/>
              </w:rPr>
              <w:t>上級政府補助收入</w:t>
            </w:r>
          </w:p>
        </w:tc>
        <w:tc>
          <w:tcPr>
            <w:tcW w:w="3657" w:type="dxa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4DD938BC" w14:textId="66336995" w:rsidR="00C16806" w:rsidRPr="00D817E2" w:rsidRDefault="00C16806" w:rsidP="00C16806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  <w:r w:rsidRPr="006C33E4">
              <w:rPr>
                <w:rFonts w:hAnsi="標楷體" w:hint="eastAsia"/>
                <w:noProof/>
                <w:spacing w:val="0"/>
                <w:sz w:val="20"/>
              </w:rPr>
              <w:t>增列應收一般性補助款</w:t>
            </w:r>
            <w:r w:rsidRPr="005C310E">
              <w:rPr>
                <w:rFonts w:hAnsi="標楷體" w:hint="eastAsia"/>
                <w:noProof/>
                <w:spacing w:val="0"/>
                <w:sz w:val="20"/>
              </w:rPr>
              <w:t>。</w:t>
            </w:r>
          </w:p>
        </w:tc>
        <w:tc>
          <w:tcPr>
            <w:tcW w:w="1233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21626482" w14:textId="39F700DA" w:rsidR="00C16806" w:rsidRPr="0096347E" w:rsidRDefault="00C16806" w:rsidP="0080149A">
            <w:pPr>
              <w:ind w:rightChars="10" w:right="14"/>
              <w:rPr>
                <w:rFonts w:ascii="新細明體" w:hAnsi="新細明體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18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6B68B65" w14:textId="19BA8227" w:rsidR="00C16806" w:rsidRPr="0096347E" w:rsidRDefault="00C16806" w:rsidP="0080149A">
            <w:pPr>
              <w:ind w:rightChars="10" w:right="14"/>
              <w:rPr>
                <w:rFonts w:ascii="新細明體" w:hAnsi="新細明體"/>
                <w:noProof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</w:tr>
      <w:tr w:rsidR="00270023" w:rsidRPr="00BF5CFF" w14:paraId="61C44E31" w14:textId="77777777" w:rsidTr="00C16806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850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40B85" w14:textId="4E11234D" w:rsidR="00270023" w:rsidRPr="00D817E2" w:rsidRDefault="00270023" w:rsidP="00F72DB8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AC0A3" w14:textId="77777777" w:rsidR="00270023" w:rsidRPr="00D817E2" w:rsidRDefault="00270023" w:rsidP="00F72DB8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D0674" w14:textId="77777777" w:rsidR="00270023" w:rsidRPr="00D817E2" w:rsidRDefault="00270023" w:rsidP="00F72DB8">
            <w:pPr>
              <w:jc w:val="center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D76CC" w14:textId="4B210D89" w:rsidR="00270023" w:rsidRPr="00D817E2" w:rsidRDefault="00270023" w:rsidP="00F72DB8">
            <w:pPr>
              <w:ind w:rightChars="59" w:right="83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C31DE5" w14:textId="77777777" w:rsidR="00270023" w:rsidRPr="00D817E2" w:rsidRDefault="00270023" w:rsidP="00F72DB8">
            <w:pPr>
              <w:jc w:val="both"/>
              <w:rPr>
                <w:rFonts w:hAnsi="標楷體"/>
                <w:b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E8CFD" w14:textId="0144E565" w:rsidR="00270023" w:rsidRPr="00AF70C8" w:rsidRDefault="00270023" w:rsidP="00F72DB8">
            <w:pPr>
              <w:rPr>
                <w:rFonts w:asciiTheme="minorEastAsia" w:eastAsiaTheme="minorEastAsia" w:hAnsiTheme="minorEastAsia"/>
                <w:b/>
                <w:noProof/>
                <w:color w:val="000000" w:themeColor="text1"/>
                <w:spacing w:val="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3CBF6" w14:textId="39515C0B" w:rsidR="00270023" w:rsidRPr="00AF70C8" w:rsidRDefault="00270023" w:rsidP="00F72DB8">
            <w:pPr>
              <w:rPr>
                <w:rFonts w:asciiTheme="minorEastAsia" w:eastAsiaTheme="minorEastAsia" w:hAnsiTheme="minorEastAsia"/>
                <w:b/>
                <w:noProof/>
                <w:color w:val="000000" w:themeColor="text1"/>
                <w:szCs w:val="18"/>
              </w:rPr>
            </w:pPr>
          </w:p>
        </w:tc>
      </w:tr>
      <w:tr w:rsidR="00270023" w:rsidRPr="00BF5CFF" w14:paraId="636DF403" w14:textId="77777777" w:rsidTr="00C16806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850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F8A5F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49BDF" w14:textId="78FD68E2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DCA65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6E3ED" w14:textId="5E8A4171" w:rsidR="00270023" w:rsidRPr="00D817E2" w:rsidRDefault="00270023" w:rsidP="00F72DB8">
            <w:pPr>
              <w:ind w:leftChars="100" w:left="14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2C007" w14:textId="77777777" w:rsidR="00270023" w:rsidRPr="00D817E2" w:rsidRDefault="00270023" w:rsidP="00F72DB8">
            <w:pPr>
              <w:jc w:val="both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DD0F2" w14:textId="21EB64E4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pacing w:val="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59CD3" w14:textId="028420CF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Cs w:val="18"/>
              </w:rPr>
            </w:pPr>
          </w:p>
        </w:tc>
      </w:tr>
      <w:tr w:rsidR="00270023" w:rsidRPr="00BF5CFF" w14:paraId="3265AA5D" w14:textId="77777777" w:rsidTr="00FB7922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850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36FB1F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C9A8C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1AEDE" w14:textId="7251CDBE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E7BD2" w14:textId="4F61B461" w:rsidR="00270023" w:rsidRPr="00D817E2" w:rsidRDefault="00270023" w:rsidP="00F72DB8">
            <w:pPr>
              <w:ind w:leftChars="200" w:left="28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12D30" w14:textId="5998A0E7" w:rsidR="00270023" w:rsidRPr="003E5453" w:rsidRDefault="00270023" w:rsidP="00F72DB8">
            <w:pPr>
              <w:spacing w:line="240" w:lineRule="exact"/>
              <w:jc w:val="both"/>
              <w:rPr>
                <w:rFonts w:hAnsi="標楷體"/>
                <w:noProof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F54B1" w14:textId="1D1F6CAB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pacing w:val="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0E45E" w14:textId="2CADA854" w:rsidR="00270023" w:rsidRPr="00C82AA1" w:rsidRDefault="00270023" w:rsidP="00F72DB8">
            <w:pPr>
              <w:rPr>
                <w:rFonts w:asciiTheme="minorEastAsia" w:eastAsiaTheme="minorEastAsia" w:hAnsiTheme="minorEastAsia"/>
                <w:bCs/>
                <w:noProof/>
                <w:color w:val="000000" w:themeColor="text1"/>
                <w:szCs w:val="18"/>
              </w:rPr>
            </w:pPr>
          </w:p>
        </w:tc>
      </w:tr>
      <w:tr w:rsidR="00270023" w:rsidRPr="00BF5CFF" w14:paraId="5E135347" w14:textId="77777777" w:rsidTr="00FB7922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4422"/>
          <w:jc w:val="center"/>
        </w:trPr>
        <w:tc>
          <w:tcPr>
            <w:tcW w:w="433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1457ED1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3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EC0E9" w14:textId="77777777" w:rsidR="00270023" w:rsidRPr="00D817E2" w:rsidRDefault="00270023" w:rsidP="00F72DB8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425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9232" w14:textId="77777777" w:rsidR="00270023" w:rsidRDefault="00270023" w:rsidP="00F72DB8">
            <w:pPr>
              <w:jc w:val="center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2565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846E85" w14:textId="77777777" w:rsidR="00270023" w:rsidRDefault="00270023" w:rsidP="00F72DB8">
            <w:pPr>
              <w:ind w:leftChars="200" w:left="280" w:rightChars="59" w:right="83" w:firstLineChars="49" w:firstLine="78"/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3657" w:type="dxa"/>
            <w:gridSpan w:val="8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09C6F" w14:textId="77777777" w:rsidR="003B5E86" w:rsidRDefault="003B5E86" w:rsidP="00F72DB8">
            <w:pPr>
              <w:spacing w:line="240" w:lineRule="exact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  <w:p w14:paraId="2FCE5067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18EF3F7C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2D633723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5247114E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0B6FC424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59C454A5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5BF0274A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27202A8F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180D8046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58FECC7A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41F7565D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48B8F2CB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7A473ABF" w14:textId="77777777" w:rsidR="003B5E86" w:rsidRDefault="003B5E86" w:rsidP="003B5E86">
            <w:pPr>
              <w:rPr>
                <w:rFonts w:hAnsi="標楷體"/>
                <w:sz w:val="20"/>
              </w:rPr>
            </w:pPr>
          </w:p>
          <w:p w14:paraId="19A5ABE6" w14:textId="77777777" w:rsidR="003B5E86" w:rsidRPr="003B5E86" w:rsidRDefault="003B5E86" w:rsidP="003B5E86">
            <w:pPr>
              <w:rPr>
                <w:rFonts w:hAnsi="標楷體"/>
                <w:sz w:val="20"/>
              </w:rPr>
            </w:pPr>
          </w:p>
          <w:p w14:paraId="03C0496F" w14:textId="77777777" w:rsidR="003B5E86" w:rsidRDefault="003B5E86" w:rsidP="003B5E86">
            <w:pPr>
              <w:rPr>
                <w:rFonts w:hAnsi="標楷體"/>
                <w:sz w:val="20"/>
              </w:rPr>
            </w:pPr>
          </w:p>
          <w:p w14:paraId="02CDE79E" w14:textId="77777777" w:rsidR="00270023" w:rsidRPr="003B5E86" w:rsidRDefault="00270023" w:rsidP="003B5E86">
            <w:pPr>
              <w:rPr>
                <w:rFonts w:hAnsi="標楷體"/>
                <w:sz w:val="20"/>
              </w:rPr>
            </w:pPr>
          </w:p>
        </w:tc>
        <w:tc>
          <w:tcPr>
            <w:tcW w:w="123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B4608" w14:textId="77777777" w:rsidR="00270023" w:rsidRPr="00872856" w:rsidRDefault="00270023" w:rsidP="00F72DB8">
            <w:pPr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FA6C22" w14:textId="77777777" w:rsidR="00270023" w:rsidRPr="00D817E2" w:rsidRDefault="00270023" w:rsidP="00F72DB8">
            <w:pPr>
              <w:rPr>
                <w:rFonts w:ascii="新細明體" w:hAnsi="新細明體"/>
                <w:noProof/>
                <w:sz w:val="20"/>
              </w:rPr>
            </w:pPr>
          </w:p>
        </w:tc>
      </w:tr>
      <w:tr w:rsidR="00270023" w:rsidRPr="00E71D3D" w14:paraId="442252B5" w14:textId="77777777" w:rsidTr="00FB7922">
        <w:tblPrEx>
          <w:jc w:val="center"/>
          <w:tblBorders>
            <w:top w:val="single" w:sz="6" w:space="0" w:color="000000"/>
            <w:left w:val="none" w:sz="0" w:space="0" w:color="auto"/>
            <w:bottom w:val="single" w:sz="6" w:space="0" w:color="000000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2"/>
          <w:jc w:val="center"/>
        </w:trPr>
        <w:tc>
          <w:tcPr>
            <w:tcW w:w="9923" w:type="dxa"/>
            <w:gridSpan w:val="29"/>
            <w:tcBorders>
              <w:top w:val="nil"/>
              <w:bottom w:val="nil"/>
              <w:right w:val="nil"/>
            </w:tcBorders>
            <w:vAlign w:val="center"/>
          </w:tcPr>
          <w:p w14:paraId="266EBF9C" w14:textId="77777777" w:rsidR="00270023" w:rsidRPr="00C03D36" w:rsidRDefault="00270023" w:rsidP="00F72DB8">
            <w:pPr>
              <w:spacing w:line="560" w:lineRule="exact"/>
              <w:ind w:right="57"/>
              <w:jc w:val="both"/>
              <w:rPr>
                <w:b/>
                <w:spacing w:val="0"/>
                <w:sz w:val="40"/>
                <w:szCs w:val="40"/>
              </w:rPr>
            </w:pPr>
            <w:proofErr w:type="gramStart"/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t>數明細</w:t>
            </w:r>
            <w:proofErr w:type="gramEnd"/>
            <w:r w:rsidRPr="00C03D36">
              <w:rPr>
                <w:rFonts w:hint="eastAsia"/>
                <w:b/>
                <w:spacing w:val="0"/>
                <w:sz w:val="40"/>
                <w:szCs w:val="40"/>
              </w:rPr>
              <w:t>表</w:t>
            </w:r>
          </w:p>
          <w:p w14:paraId="01B97DF8" w14:textId="77777777" w:rsidR="00270023" w:rsidRPr="000F57D3" w:rsidRDefault="00270023" w:rsidP="00270023">
            <w:pPr>
              <w:snapToGrid w:val="0"/>
              <w:spacing w:line="560" w:lineRule="exact"/>
              <w:jc w:val="left"/>
              <w:rPr>
                <w:rFonts w:cs="標楷體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</w:pPr>
            <w:r w:rsidRPr="005700BB">
              <w:rPr>
                <w:rFonts w:cs="標楷體" w:hint="eastAsia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  <w:t>總決算</w:t>
            </w:r>
            <w:r>
              <w:rPr>
                <w:rFonts w:cs="標楷體" w:hint="eastAsia"/>
                <w:b/>
                <w:bCs/>
                <w:color w:val="000000"/>
                <w:spacing w:val="20"/>
                <w:kern w:val="0"/>
                <w:sz w:val="36"/>
                <w:szCs w:val="36"/>
                <w:u w:val="single"/>
              </w:rPr>
              <w:t>歲入決算</w:t>
            </w:r>
            <w:proofErr w:type="gramStart"/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修正數明細</w:t>
            </w:r>
            <w:proofErr w:type="gramEnd"/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270023" w:rsidRPr="0043744A" w14:paraId="6C54D8CB" w14:textId="77777777" w:rsidTr="0066467E">
        <w:tblPrEx>
          <w:jc w:val="center"/>
        </w:tblPrEx>
        <w:trPr>
          <w:cantSplit/>
          <w:trHeight w:hRule="exact" w:val="272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CBCBC2" w14:textId="77777777" w:rsidR="00270023" w:rsidRPr="00DA0F6E" w:rsidRDefault="00270023" w:rsidP="00DA0F6E">
            <w:pPr>
              <w:snapToGrid w:val="0"/>
              <w:rPr>
                <w:rFonts w:hAnsi="標楷體"/>
                <w:spacing w:val="0"/>
                <w:sz w:val="20"/>
              </w:rPr>
            </w:pPr>
            <w:r w:rsidRPr="00DA0F6E">
              <w:rPr>
                <w:rFonts w:hAnsi="標楷體" w:hint="eastAsia"/>
                <w:color w:val="000000"/>
                <w:spacing w:val="0"/>
                <w:sz w:val="20"/>
              </w:rPr>
              <w:t>單位</w:t>
            </w:r>
            <w:r w:rsidRPr="00DA0F6E">
              <w:rPr>
                <w:rFonts w:hAnsi="標楷體"/>
                <w:color w:val="000000"/>
                <w:spacing w:val="0"/>
                <w:sz w:val="20"/>
              </w:rPr>
              <w:t>：</w:t>
            </w:r>
            <w:r w:rsidRPr="00DA0F6E">
              <w:rPr>
                <w:rFonts w:hAnsi="標楷體"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70023" w:rsidRPr="00367DDD" w14:paraId="793F761A" w14:textId="77777777" w:rsidTr="0066467E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7216" w:type="dxa"/>
            <w:gridSpan w:val="21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0E0DE5C0" w14:textId="77777777" w:rsidR="00270023" w:rsidRPr="0044384A" w:rsidRDefault="00270023" w:rsidP="00793713">
            <w:pPr>
              <w:ind w:left="1701" w:right="1985"/>
              <w:jc w:val="distribute"/>
              <w:rPr>
                <w:rFonts w:hAnsi="標楷體"/>
                <w:sz w:val="20"/>
              </w:rPr>
            </w:pPr>
            <w:r w:rsidRPr="00793713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1547" w:type="dxa"/>
            <w:gridSpan w:val="6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633AFEC" w14:textId="04C5F230" w:rsidR="00270023" w:rsidRPr="0044384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應繳回</w:t>
            </w:r>
            <w:r w:rsidR="000E0F74">
              <w:rPr>
                <w:rFonts w:hAnsi="標楷體" w:hint="eastAsia"/>
                <w:sz w:val="20"/>
              </w:rPr>
              <w:t>縣</w:t>
            </w:r>
            <w:r w:rsidRPr="0044384A">
              <w:rPr>
                <w:rFonts w:hAnsi="標楷體" w:hint="eastAsia"/>
                <w:sz w:val="20"/>
              </w:rPr>
              <w:t>庫數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F0BAEA" w14:textId="77777777" w:rsidR="00270023" w:rsidRPr="0044384A" w:rsidRDefault="00270023" w:rsidP="00F72DB8">
            <w:pPr>
              <w:snapToGrid w:val="0"/>
              <w:ind w:left="57" w:right="57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備註</w:t>
            </w:r>
          </w:p>
        </w:tc>
      </w:tr>
      <w:tr w:rsidR="00270023" w:rsidRPr="00367DDD" w14:paraId="1BE7FB8A" w14:textId="77777777" w:rsidTr="0066467E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2400" w:type="dxa"/>
            <w:gridSpan w:val="11"/>
            <w:tcBorders>
              <w:left w:val="nil"/>
              <w:bottom w:val="single" w:sz="4" w:space="0" w:color="auto"/>
            </w:tcBorders>
            <w:vAlign w:val="center"/>
          </w:tcPr>
          <w:p w14:paraId="12A2AE25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應</w:t>
            </w:r>
            <w:r>
              <w:rPr>
                <w:rFonts w:hAnsi="標楷體" w:hint="eastAsia"/>
                <w:sz w:val="20"/>
              </w:rPr>
              <w:t>收</w:t>
            </w:r>
            <w:r w:rsidRPr="0044384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408" w:type="dxa"/>
            <w:gridSpan w:val="6"/>
            <w:tcBorders>
              <w:bottom w:val="single" w:sz="4" w:space="0" w:color="auto"/>
            </w:tcBorders>
            <w:vAlign w:val="center"/>
          </w:tcPr>
          <w:p w14:paraId="05FF8E19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color w:val="000000"/>
                <w:sz w:val="20"/>
              </w:rPr>
              <w:t>保留</w:t>
            </w:r>
            <w:r w:rsidRPr="0044384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408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FB0197" w14:textId="77777777" w:rsidR="00270023" w:rsidRPr="0044384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1547" w:type="dxa"/>
            <w:gridSpan w:val="6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78D3A6" w14:textId="77777777" w:rsidR="00270023" w:rsidRPr="0044384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3D5C6052" w14:textId="77777777" w:rsidR="00270023" w:rsidRPr="0044384A" w:rsidRDefault="00270023" w:rsidP="00F72DB8">
            <w:pPr>
              <w:snapToGrid w:val="0"/>
              <w:ind w:right="414"/>
              <w:rPr>
                <w:rFonts w:hAnsi="標楷體"/>
                <w:sz w:val="20"/>
              </w:rPr>
            </w:pPr>
          </w:p>
        </w:tc>
      </w:tr>
      <w:tr w:rsidR="00270023" w:rsidRPr="00367DDD" w14:paraId="29806EF2" w14:textId="77777777" w:rsidTr="00C16806">
        <w:tblPrEx>
          <w:jc w:val="center"/>
        </w:tblPrEx>
        <w:trPr>
          <w:cantSplit/>
          <w:trHeight w:val="340"/>
          <w:jc w:val="center"/>
        </w:trPr>
        <w:tc>
          <w:tcPr>
            <w:tcW w:w="1196" w:type="dxa"/>
            <w:gridSpan w:val="7"/>
            <w:tcBorders>
              <w:left w:val="nil"/>
              <w:bottom w:val="single" w:sz="6" w:space="0" w:color="auto"/>
            </w:tcBorders>
            <w:vAlign w:val="center"/>
          </w:tcPr>
          <w:p w14:paraId="2DA99721" w14:textId="77777777" w:rsidR="00270023" w:rsidRPr="0044384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4"/>
            <w:tcBorders>
              <w:bottom w:val="single" w:sz="6" w:space="0" w:color="auto"/>
            </w:tcBorders>
            <w:vAlign w:val="center"/>
          </w:tcPr>
          <w:p w14:paraId="5E179717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vAlign w:val="center"/>
          </w:tcPr>
          <w:p w14:paraId="4A0C3FD8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4"/>
            <w:tcBorders>
              <w:bottom w:val="single" w:sz="6" w:space="0" w:color="auto"/>
            </w:tcBorders>
            <w:vAlign w:val="center"/>
          </w:tcPr>
          <w:p w14:paraId="52FA3049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</w:tcBorders>
            <w:vAlign w:val="center"/>
          </w:tcPr>
          <w:p w14:paraId="631B5328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04" w:type="dxa"/>
            <w:gridSpan w:val="2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2A52224A" w14:textId="77777777" w:rsidR="00270023" w:rsidRPr="0044384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44384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547" w:type="dxa"/>
            <w:gridSpan w:val="6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FA34EB" w14:textId="77777777" w:rsidR="00270023" w:rsidRPr="0044384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160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nil"/>
            </w:tcBorders>
          </w:tcPr>
          <w:p w14:paraId="38CCF283" w14:textId="77777777" w:rsidR="00270023" w:rsidRPr="0044384A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z w:val="20"/>
              </w:rPr>
            </w:pPr>
          </w:p>
        </w:tc>
      </w:tr>
      <w:tr w:rsidR="00C16806" w:rsidRPr="00367DDD" w14:paraId="64507BB5" w14:textId="77777777" w:rsidTr="008F4BF1">
        <w:tblPrEx>
          <w:jc w:val="center"/>
        </w:tblPrEx>
        <w:trPr>
          <w:cantSplit/>
          <w:trHeight w:val="1134"/>
          <w:jc w:val="center"/>
        </w:trPr>
        <w:tc>
          <w:tcPr>
            <w:tcW w:w="1196" w:type="dxa"/>
            <w:gridSpan w:val="7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3F2D0E35" w14:textId="0D8BD939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204" w:type="dxa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E86EE5B" w14:textId="60A8D343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972F080" w14:textId="529EBB2F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981375E" w14:textId="7CABDEBD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D35D4F5" w14:textId="05113291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204" w:type="dxa"/>
            <w:gridSpan w:val="2"/>
            <w:tcBorders>
              <w:top w:val="single" w:sz="6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37A39A" w14:textId="0F442B78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6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28C3AA9" w14:textId="626AE40B" w:rsidR="00C16806" w:rsidRPr="00AF70C8" w:rsidRDefault="00C16806" w:rsidP="0080149A">
            <w:pPr>
              <w:snapToGrid w:val="0"/>
              <w:ind w:left="79"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160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08B35F02" w14:textId="77777777" w:rsidR="00C16806" w:rsidRPr="003A364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0ECD058E" w14:textId="77777777" w:rsidTr="008F4BF1">
        <w:tblPrEx>
          <w:jc w:val="center"/>
        </w:tblPrEx>
        <w:trPr>
          <w:cantSplit/>
          <w:trHeight w:val="1134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EA6C07E" w14:textId="6AC9BF4F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3397A2" w14:textId="6C57FC33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4D1769" w14:textId="0A863A1A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81720" w14:textId="0AFF7A43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BE364" w14:textId="16C40682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7F5914" w14:textId="502B49BE" w:rsidR="00C16806" w:rsidRPr="00AF70C8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b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947BC" w14:textId="63E4FAE5" w:rsidR="00C16806" w:rsidRPr="00AF70C8" w:rsidRDefault="00C16806" w:rsidP="0080149A">
            <w:pPr>
              <w:snapToGrid w:val="0"/>
              <w:ind w:left="79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58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500</w:t>
            </w:r>
            <w:r w:rsidRPr="00EB7ED2"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,</w:t>
            </w:r>
            <w:r>
              <w:rPr>
                <w:rFonts w:ascii="新細明體" w:eastAsia="新細明體" w:hAnsi="新細明體"/>
                <w:b/>
                <w:noProof/>
                <w:spacing w:val="8"/>
                <w:szCs w:val="18"/>
              </w:rPr>
              <w:t>000</w:t>
            </w: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091A754" w14:textId="77777777" w:rsidR="00C16806" w:rsidRPr="003A364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61D249C3" w14:textId="77777777" w:rsidTr="008F4BF1">
        <w:tblPrEx>
          <w:jc w:val="center"/>
        </w:tblPrEx>
        <w:trPr>
          <w:cantSplit/>
          <w:trHeight w:val="1134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A5AC95D" w14:textId="78D0CFDE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BD824" w14:textId="4F413349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CFB15F" w14:textId="665373EB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D4709D" w14:textId="5FD09207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10E7B" w14:textId="25A49C95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5C53730" w14:textId="27EC9DF5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2F03F" w14:textId="7D7CA71C" w:rsidR="00C16806" w:rsidRPr="0096347E" w:rsidRDefault="00C16806" w:rsidP="0080149A">
            <w:pPr>
              <w:snapToGrid w:val="0"/>
              <w:ind w:left="79"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227897D" w14:textId="77777777" w:rsidR="00C16806" w:rsidRPr="0096347E" w:rsidRDefault="00C16806" w:rsidP="00C16806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C16806" w:rsidRPr="00367DDD" w14:paraId="5746AD56" w14:textId="77777777" w:rsidTr="008F4BF1">
        <w:tblPrEx>
          <w:jc w:val="center"/>
        </w:tblPrEx>
        <w:trPr>
          <w:cantSplit/>
          <w:trHeight w:val="1134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64B75F" w14:textId="02EE48C4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BA92E" w14:textId="28543725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6123E" w14:textId="0A5BCCEB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26A7C5" w14:textId="36258BCE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F02D6" w14:textId="64699C70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1CB684" w14:textId="0DFCE33C" w:rsidR="00C16806" w:rsidRPr="0096347E" w:rsidRDefault="00C16806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EB7ED2">
              <w:rPr>
                <w:rFonts w:ascii="新細明體" w:eastAsia="新細明體" w:hAnsi="新細明體" w:hint="eastAsia"/>
                <w:noProof/>
                <w:spacing w:val="-10"/>
                <w:szCs w:val="18"/>
              </w:rPr>
              <w:t>－</w:t>
            </w:r>
          </w:p>
        </w:tc>
        <w:tc>
          <w:tcPr>
            <w:tcW w:w="1547" w:type="dxa"/>
            <w:gridSpan w:val="6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92B993" w14:textId="22BD16F9" w:rsidR="00C16806" w:rsidRPr="0096347E" w:rsidRDefault="00C16806" w:rsidP="0080149A">
            <w:pPr>
              <w:snapToGrid w:val="0"/>
              <w:ind w:left="79" w:rightChars="10" w:right="14"/>
              <w:rPr>
                <w:rFonts w:asciiTheme="minorEastAsia" w:eastAsiaTheme="minorEastAsia" w:hAnsiTheme="minorEastAsia"/>
                <w:spacing w:val="8"/>
                <w:szCs w:val="18"/>
              </w:rPr>
            </w:pPr>
            <w:r w:rsidRPr="006C33E4">
              <w:rPr>
                <w:rFonts w:ascii="新細明體" w:eastAsia="新細明體" w:hAnsi="新細明體"/>
                <w:bCs/>
                <w:noProof/>
                <w:spacing w:val="8"/>
                <w:szCs w:val="18"/>
              </w:rPr>
              <w:t>58,500,000</w:t>
            </w: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FE60B27" w14:textId="77777777" w:rsidR="00C16806" w:rsidRPr="0096347E" w:rsidRDefault="00C16806" w:rsidP="00C16806">
            <w:pPr>
              <w:snapToGrid w:val="0"/>
              <w:ind w:left="77" w:right="79"/>
              <w:rPr>
                <w:rFonts w:hAnsi="標楷體"/>
                <w:spacing w:val="-10"/>
                <w:sz w:val="20"/>
              </w:rPr>
            </w:pPr>
          </w:p>
        </w:tc>
      </w:tr>
      <w:tr w:rsidR="00270023" w:rsidRPr="00367DDD" w14:paraId="363FCF5C" w14:textId="77777777" w:rsidTr="00A77DF3">
        <w:tblPrEx>
          <w:jc w:val="center"/>
        </w:tblPrEx>
        <w:trPr>
          <w:cantSplit/>
          <w:trHeight w:val="850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D7491BC" w14:textId="15EE0F1D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0C07BCCE" w14:textId="75CB5E50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1FE2E6B5" w14:textId="53B58565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5EB96640" w14:textId="64E22BC1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09947D72" w14:textId="205480E9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209D29E0" w14:textId="3A6A6FEC" w:rsidR="00270023" w:rsidRPr="00AF70C8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54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85C3756" w14:textId="474EF06D" w:rsidR="00270023" w:rsidRPr="00AF70C8" w:rsidRDefault="00270023" w:rsidP="00F72DB8">
            <w:pPr>
              <w:snapToGrid w:val="0"/>
              <w:ind w:left="79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C3CA97" w14:textId="77777777" w:rsidR="00270023" w:rsidRPr="003A364E" w:rsidRDefault="00270023" w:rsidP="00F72DB8">
            <w:pPr>
              <w:snapToGrid w:val="0"/>
              <w:ind w:right="79"/>
              <w:rPr>
                <w:rFonts w:hAnsi="標楷體"/>
                <w:spacing w:val="-10"/>
                <w:sz w:val="20"/>
              </w:rPr>
            </w:pPr>
          </w:p>
        </w:tc>
      </w:tr>
      <w:tr w:rsidR="00270023" w:rsidRPr="00367DDD" w14:paraId="4AA89AF7" w14:textId="77777777" w:rsidTr="00F567E4">
        <w:tblPrEx>
          <w:jc w:val="center"/>
        </w:tblPrEx>
        <w:trPr>
          <w:cantSplit/>
          <w:trHeight w:val="850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902C15B" w14:textId="400BD9FA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09C09E19" w14:textId="0B0E5627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3D7DD6FC" w14:textId="42BDEBDD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1FAD5A57" w14:textId="5205C75C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586F7872" w14:textId="75C9992A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476C9A23" w14:textId="219BEC6B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54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C61F9B2" w14:textId="68C67C50" w:rsidR="00270023" w:rsidRPr="00C82AA1" w:rsidRDefault="00270023" w:rsidP="00F72DB8">
            <w:pPr>
              <w:snapToGrid w:val="0"/>
              <w:ind w:left="79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B4F85B" w14:textId="77777777" w:rsidR="00270023" w:rsidRPr="00C82AA1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pacing w:val="-10"/>
                <w:sz w:val="20"/>
              </w:rPr>
            </w:pPr>
          </w:p>
        </w:tc>
      </w:tr>
      <w:tr w:rsidR="00270023" w:rsidRPr="00367DDD" w14:paraId="5BC54B7D" w14:textId="77777777" w:rsidTr="00F567E4">
        <w:tblPrEx>
          <w:jc w:val="center"/>
        </w:tblPrEx>
        <w:trPr>
          <w:cantSplit/>
          <w:trHeight w:val="850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14DE2C0" w14:textId="7C107D1E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6400C49A" w14:textId="68FAE42D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0C833485" w14:textId="0F346B09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nil"/>
            </w:tcBorders>
            <w:vAlign w:val="center"/>
          </w:tcPr>
          <w:p w14:paraId="20828D5D" w14:textId="6A95C85C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</w:tcBorders>
            <w:vAlign w:val="center"/>
          </w:tcPr>
          <w:p w14:paraId="4B75E15B" w14:textId="4C2CB7D8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04533F39" w14:textId="09EC6008" w:rsidR="00270023" w:rsidRPr="00C82AA1" w:rsidRDefault="00270023" w:rsidP="00F72DB8">
            <w:pPr>
              <w:snapToGrid w:val="0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547" w:type="dxa"/>
            <w:gridSpan w:val="6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AD150C" w14:textId="6605DC96" w:rsidR="00270023" w:rsidRPr="00C82AA1" w:rsidRDefault="00270023" w:rsidP="00F72DB8">
            <w:pPr>
              <w:snapToGrid w:val="0"/>
              <w:ind w:left="79"/>
              <w:rPr>
                <w:rFonts w:asciiTheme="minorEastAsia" w:eastAsiaTheme="minorEastAsia" w:hAnsiTheme="minorEastAsia"/>
                <w:spacing w:val="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30D2EB2" w14:textId="21B6346C" w:rsidR="00270023" w:rsidRPr="00C82AA1" w:rsidRDefault="00270023" w:rsidP="00F72DB8">
            <w:pPr>
              <w:kinsoku w:val="0"/>
              <w:overflowPunct w:val="0"/>
              <w:autoSpaceDE w:val="0"/>
              <w:autoSpaceDN w:val="0"/>
              <w:snapToGrid w:val="0"/>
              <w:jc w:val="both"/>
              <w:rPr>
                <w:rFonts w:hAnsi="標楷體"/>
                <w:sz w:val="20"/>
              </w:rPr>
            </w:pPr>
          </w:p>
        </w:tc>
      </w:tr>
      <w:tr w:rsidR="00270023" w:rsidRPr="00367DDD" w14:paraId="07F19ABA" w14:textId="77777777" w:rsidTr="00F567E4">
        <w:tblPrEx>
          <w:jc w:val="center"/>
        </w:tblPrEx>
        <w:trPr>
          <w:cantSplit/>
          <w:trHeight w:val="4422"/>
          <w:jc w:val="center"/>
        </w:trPr>
        <w:tc>
          <w:tcPr>
            <w:tcW w:w="1196" w:type="dxa"/>
            <w:gridSpan w:val="7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14:paraId="3AEDD8BF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14:paraId="51A0E529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4844491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4"/>
            <w:tcBorders>
              <w:top w:val="nil"/>
              <w:bottom w:val="single" w:sz="6" w:space="0" w:color="auto"/>
            </w:tcBorders>
            <w:vAlign w:val="center"/>
          </w:tcPr>
          <w:p w14:paraId="01472D05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296D117" w14:textId="77777777" w:rsidR="00270023" w:rsidRPr="00872856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204" w:type="dxa"/>
            <w:gridSpan w:val="2"/>
            <w:tcBorders>
              <w:top w:val="nil"/>
              <w:bottom w:val="single" w:sz="6" w:space="0" w:color="auto"/>
              <w:right w:val="single" w:sz="12" w:space="0" w:color="auto"/>
            </w:tcBorders>
            <w:vAlign w:val="center"/>
          </w:tcPr>
          <w:p w14:paraId="0EE022A5" w14:textId="77777777" w:rsidR="00270023" w:rsidRPr="00872856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547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9DD744" w14:textId="77777777" w:rsidR="00270023" w:rsidRPr="00872856" w:rsidRDefault="00270023" w:rsidP="00F72DB8">
            <w:pPr>
              <w:snapToGrid w:val="0"/>
              <w:ind w:left="79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D581A32" w14:textId="77777777" w:rsidR="00270023" w:rsidRDefault="00270023" w:rsidP="00F72DB8">
            <w:pPr>
              <w:snapToGrid w:val="0"/>
              <w:ind w:left="77" w:right="79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</w:tc>
      </w:tr>
      <w:tr w:rsidR="00270023" w:rsidRPr="008B230A" w14:paraId="00FEE3A8" w14:textId="77777777" w:rsidTr="0066467E">
        <w:tblPrEx>
          <w:jc w:val="center"/>
        </w:tblPrEx>
        <w:trPr>
          <w:cantSplit/>
          <w:trHeight w:hRule="exact" w:val="571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98BA3" w14:textId="072823D2" w:rsidR="00270023" w:rsidRPr="008B230A" w:rsidRDefault="00270023" w:rsidP="00F72DB8">
            <w:pPr>
              <w:snapToGrid w:val="0"/>
              <w:spacing w:line="560" w:lineRule="exact"/>
              <w:rPr>
                <w:rFonts w:hAnsi="標楷體"/>
                <w:b/>
                <w:color w:val="000000"/>
                <w:spacing w:val="20"/>
                <w:sz w:val="36"/>
                <w:szCs w:val="36"/>
                <w:u w:val="single"/>
              </w:rPr>
            </w:pPr>
            <w:r>
              <w:rPr>
                <w:rFonts w:hAnsi="標楷體" w:hint="eastAsia"/>
                <w:b/>
                <w:bCs/>
                <w:sz w:val="36"/>
                <w:szCs w:val="36"/>
                <w:u w:val="single"/>
              </w:rPr>
              <w:t>貳</w:t>
            </w:r>
            <w:r w:rsidRPr="008B230A">
              <w:rPr>
                <w:rFonts w:hAnsi="標楷體"/>
                <w:b/>
                <w:color w:val="000000"/>
                <w:spacing w:val="20"/>
                <w:sz w:val="36"/>
                <w:szCs w:val="36"/>
                <w:u w:val="single"/>
              </w:rPr>
              <w:t>、</w:t>
            </w:r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中華民國</w:t>
            </w:r>
            <w:proofErr w:type="gramStart"/>
            <w:r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11</w:t>
            </w:r>
            <w:r w:rsidR="00941B46">
              <w:rPr>
                <w:rFonts w:hAnsi="標楷體"/>
                <w:b/>
                <w:color w:val="000000"/>
                <w:spacing w:val="20"/>
                <w:sz w:val="36"/>
                <w:szCs w:val="36"/>
                <w:u w:val="single"/>
              </w:rPr>
              <w:t>3</w:t>
            </w:r>
            <w:proofErr w:type="gramEnd"/>
            <w:r w:rsidRPr="008B230A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年度</w:t>
            </w:r>
            <w:r w:rsidR="00941B46"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連江縣</w:t>
            </w:r>
          </w:p>
        </w:tc>
      </w:tr>
      <w:tr w:rsidR="00270023" w:rsidRPr="008B230A" w14:paraId="622BD56E" w14:textId="77777777" w:rsidTr="0066467E">
        <w:tblPrEx>
          <w:jc w:val="center"/>
        </w:tblPrEx>
        <w:trPr>
          <w:cantSplit/>
          <w:trHeight w:hRule="exact" w:val="272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4D7045AC" w14:textId="77777777" w:rsidR="00270023" w:rsidRPr="008B230A" w:rsidRDefault="00270023" w:rsidP="00F72DB8">
            <w:pPr>
              <w:rPr>
                <w:rFonts w:hAnsi="標楷體"/>
                <w:color w:val="000000"/>
                <w:spacing w:val="20"/>
              </w:rPr>
            </w:pPr>
          </w:p>
          <w:p w14:paraId="672DC6AD" w14:textId="77777777" w:rsidR="00270023" w:rsidRPr="008B230A" w:rsidRDefault="00270023" w:rsidP="00F72DB8">
            <w:pPr>
              <w:rPr>
                <w:rFonts w:hAnsi="標楷體"/>
                <w:color w:val="000000"/>
                <w:spacing w:val="20"/>
              </w:rPr>
            </w:pPr>
          </w:p>
        </w:tc>
      </w:tr>
      <w:tr w:rsidR="00270023" w:rsidRPr="008B230A" w14:paraId="2C0E1D48" w14:textId="77777777" w:rsidTr="0066467E">
        <w:tblPrEx>
          <w:jc w:val="center"/>
        </w:tblPrEx>
        <w:trPr>
          <w:cantSplit/>
          <w:trHeight w:val="340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A7BD18" w14:textId="77777777" w:rsidR="00270023" w:rsidRPr="00270023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</w:p>
        </w:tc>
      </w:tr>
      <w:tr w:rsidR="00270023" w:rsidRPr="008B230A" w14:paraId="7EC2B0ED" w14:textId="77777777" w:rsidTr="0066467E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3837" w:type="dxa"/>
            <w:gridSpan w:val="14"/>
            <w:vMerge w:val="restart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14:paraId="34862BA6" w14:textId="77777777" w:rsidR="00270023" w:rsidRPr="008B230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color w:val="000000"/>
                <w:sz w:val="20"/>
              </w:rPr>
              <w:t>科目</w:t>
            </w:r>
          </w:p>
        </w:tc>
        <w:tc>
          <w:tcPr>
            <w:tcW w:w="3645" w:type="dxa"/>
            <w:gridSpan w:val="8"/>
            <w:vMerge w:val="restart"/>
            <w:tcBorders>
              <w:top w:val="single" w:sz="6" w:space="0" w:color="auto"/>
              <w:bottom w:val="nil"/>
            </w:tcBorders>
            <w:vAlign w:val="center"/>
          </w:tcPr>
          <w:p w14:paraId="1A4546A4" w14:textId="77777777" w:rsidR="00270023" w:rsidRPr="008B230A" w:rsidRDefault="00270023" w:rsidP="00F72DB8">
            <w:pPr>
              <w:snapToGrid w:val="0"/>
              <w:ind w:left="91" w:right="91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修正內容</w:t>
            </w:r>
          </w:p>
        </w:tc>
        <w:tc>
          <w:tcPr>
            <w:tcW w:w="2441" w:type="dxa"/>
            <w:gridSpan w:val="7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14:paraId="6EB3B20E" w14:textId="77777777" w:rsidR="00270023" w:rsidRPr="008B230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修</w:t>
            </w:r>
          </w:p>
        </w:tc>
      </w:tr>
      <w:tr w:rsidR="00270023" w:rsidRPr="008B230A" w14:paraId="15197102" w14:textId="77777777" w:rsidTr="0066467E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3837" w:type="dxa"/>
            <w:gridSpan w:val="14"/>
            <w:vMerge/>
            <w:tcBorders>
              <w:top w:val="nil"/>
              <w:left w:val="nil"/>
              <w:bottom w:val="nil"/>
            </w:tcBorders>
          </w:tcPr>
          <w:p w14:paraId="0E0A7F65" w14:textId="77777777" w:rsidR="00270023" w:rsidRPr="008B230A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3645" w:type="dxa"/>
            <w:gridSpan w:val="8"/>
            <w:vMerge/>
            <w:tcBorders>
              <w:top w:val="nil"/>
              <w:bottom w:val="nil"/>
            </w:tcBorders>
            <w:vAlign w:val="center"/>
          </w:tcPr>
          <w:p w14:paraId="43C5EC94" w14:textId="77777777" w:rsidR="00270023" w:rsidRPr="008B230A" w:rsidRDefault="00270023" w:rsidP="00F72DB8">
            <w:pPr>
              <w:snapToGrid w:val="0"/>
              <w:ind w:right="414"/>
              <w:rPr>
                <w:rFonts w:hAnsi="標楷體"/>
                <w:sz w:val="20"/>
              </w:rPr>
            </w:pPr>
          </w:p>
        </w:tc>
        <w:tc>
          <w:tcPr>
            <w:tcW w:w="2441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1CE06" w14:textId="77777777" w:rsidR="00270023" w:rsidRPr="008B230A" w:rsidRDefault="00270023" w:rsidP="00F72DB8">
            <w:pPr>
              <w:snapToGrid w:val="0"/>
              <w:ind w:left="91" w:right="91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實現數</w:t>
            </w:r>
          </w:p>
        </w:tc>
      </w:tr>
      <w:tr w:rsidR="00270023" w:rsidRPr="008B230A" w14:paraId="092FE598" w14:textId="77777777" w:rsidTr="0066467E">
        <w:tblPrEx>
          <w:jc w:val="center"/>
        </w:tblPrEx>
        <w:trPr>
          <w:cantSplit/>
          <w:trHeight w:val="340"/>
          <w:jc w:val="center"/>
        </w:trPr>
        <w:tc>
          <w:tcPr>
            <w:tcW w:w="421" w:type="dxa"/>
            <w:tcBorders>
              <w:left w:val="nil"/>
              <w:bottom w:val="single" w:sz="6" w:space="0" w:color="auto"/>
            </w:tcBorders>
            <w:vAlign w:val="center"/>
          </w:tcPr>
          <w:p w14:paraId="0C110F61" w14:textId="77777777" w:rsidR="00270023" w:rsidRPr="008B230A" w:rsidRDefault="00270023" w:rsidP="0066467E">
            <w:pPr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款</w:t>
            </w:r>
          </w:p>
        </w:tc>
        <w:tc>
          <w:tcPr>
            <w:tcW w:w="421" w:type="dxa"/>
            <w:gridSpan w:val="3"/>
            <w:tcBorders>
              <w:bottom w:val="single" w:sz="6" w:space="0" w:color="auto"/>
            </w:tcBorders>
            <w:vAlign w:val="center"/>
          </w:tcPr>
          <w:p w14:paraId="0587B1D1" w14:textId="77777777" w:rsidR="00270023" w:rsidRPr="008B230A" w:rsidRDefault="00270023" w:rsidP="00F72DB8">
            <w:pPr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項</w:t>
            </w:r>
          </w:p>
        </w:tc>
        <w:tc>
          <w:tcPr>
            <w:tcW w:w="422" w:type="dxa"/>
            <w:gridSpan w:val="4"/>
            <w:tcBorders>
              <w:bottom w:val="single" w:sz="6" w:space="0" w:color="auto"/>
            </w:tcBorders>
            <w:vAlign w:val="center"/>
          </w:tcPr>
          <w:p w14:paraId="41BD4D88" w14:textId="77777777" w:rsidR="00270023" w:rsidRPr="008B230A" w:rsidRDefault="00270023" w:rsidP="00F72DB8">
            <w:pPr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目</w:t>
            </w:r>
          </w:p>
        </w:tc>
        <w:tc>
          <w:tcPr>
            <w:tcW w:w="2573" w:type="dxa"/>
            <w:gridSpan w:val="6"/>
            <w:tcBorders>
              <w:bottom w:val="single" w:sz="6" w:space="0" w:color="auto"/>
            </w:tcBorders>
            <w:vAlign w:val="center"/>
          </w:tcPr>
          <w:p w14:paraId="16543380" w14:textId="77777777" w:rsidR="00270023" w:rsidRPr="008B230A" w:rsidRDefault="00270023" w:rsidP="00F72DB8">
            <w:pPr>
              <w:ind w:left="79" w:right="79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名稱</w:t>
            </w:r>
          </w:p>
        </w:tc>
        <w:tc>
          <w:tcPr>
            <w:tcW w:w="3645" w:type="dxa"/>
            <w:gridSpan w:val="8"/>
            <w:vMerge/>
            <w:tcBorders>
              <w:bottom w:val="single" w:sz="6" w:space="0" w:color="auto"/>
            </w:tcBorders>
            <w:vAlign w:val="center"/>
          </w:tcPr>
          <w:p w14:paraId="374867DA" w14:textId="77777777" w:rsidR="00270023" w:rsidRPr="008B230A" w:rsidRDefault="00270023" w:rsidP="00F72DB8">
            <w:pPr>
              <w:ind w:right="414"/>
              <w:rPr>
                <w:rFonts w:hAnsi="標楷體"/>
                <w:sz w:val="20"/>
              </w:rPr>
            </w:pPr>
          </w:p>
        </w:tc>
        <w:tc>
          <w:tcPr>
            <w:tcW w:w="1212" w:type="dxa"/>
            <w:gridSpan w:val="3"/>
            <w:tcBorders>
              <w:bottom w:val="single" w:sz="6" w:space="0" w:color="auto"/>
            </w:tcBorders>
            <w:vAlign w:val="center"/>
          </w:tcPr>
          <w:p w14:paraId="6FC4F26E" w14:textId="77777777" w:rsidR="00270023" w:rsidRPr="008B230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229" w:type="dxa"/>
            <w:gridSpan w:val="4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719556CD" w14:textId="77777777" w:rsidR="00270023" w:rsidRPr="008B230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減</w:t>
            </w:r>
          </w:p>
        </w:tc>
      </w:tr>
      <w:tr w:rsidR="000E0F74" w:rsidRPr="008B230A" w14:paraId="69154C22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2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87BA16" w14:textId="77777777" w:rsidR="000E0F74" w:rsidRPr="008B230A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A8482" w14:textId="77777777" w:rsidR="000E0F74" w:rsidRPr="008B230A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Cs w:val="18"/>
              </w:rPr>
            </w:pPr>
          </w:p>
        </w:tc>
        <w:tc>
          <w:tcPr>
            <w:tcW w:w="422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A30A3" w14:textId="77777777" w:rsidR="000E0F74" w:rsidRPr="008B230A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Cs w:val="18"/>
              </w:rPr>
            </w:pPr>
          </w:p>
        </w:tc>
        <w:tc>
          <w:tcPr>
            <w:tcW w:w="2573" w:type="dxa"/>
            <w:gridSpan w:val="6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E8CD01" w14:textId="77777777" w:rsidR="000E0F74" w:rsidRPr="008B230A" w:rsidRDefault="000E0F74" w:rsidP="0080149A">
            <w:pPr>
              <w:snapToGrid w:val="0"/>
              <w:ind w:rightChars="59" w:right="83"/>
              <w:jc w:val="distribute"/>
              <w:rPr>
                <w:rFonts w:hAnsi="標楷體"/>
                <w:b/>
                <w:spacing w:val="-10"/>
                <w:sz w:val="20"/>
              </w:rPr>
            </w:pPr>
            <w:r w:rsidRPr="008B230A">
              <w:rPr>
                <w:rFonts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645" w:type="dxa"/>
            <w:gridSpan w:val="8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D9FDE" w14:textId="77777777" w:rsidR="000E0F74" w:rsidRPr="008B230A" w:rsidRDefault="000E0F74" w:rsidP="000E0F74">
            <w:pPr>
              <w:snapToGrid w:val="0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ACEE8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b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06A28" w14:textId="425398EC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0E0F74" w:rsidRPr="008B230A" w14:paraId="1679E162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1698C1" w14:textId="77777777" w:rsidR="000E0F74" w:rsidRPr="0080149A" w:rsidRDefault="000E0F74" w:rsidP="000E0F74">
            <w:pPr>
              <w:jc w:val="center"/>
              <w:rPr>
                <w:rFonts w:hAnsi="標楷體"/>
                <w:b/>
                <w:spacing w:val="-10"/>
                <w:sz w:val="20"/>
                <w:szCs w:val="18"/>
              </w:rPr>
            </w:pPr>
            <w:r w:rsidRPr="0080149A">
              <w:rPr>
                <w:rFonts w:hAnsi="標楷體" w:hint="eastAsia"/>
                <w:b/>
                <w:spacing w:val="-10"/>
                <w:sz w:val="20"/>
                <w:szCs w:val="18"/>
              </w:rPr>
              <w:t>2</w:t>
            </w:r>
          </w:p>
        </w:tc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F0D3E" w14:textId="77777777" w:rsidR="000E0F74" w:rsidRPr="00A105EF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</w:p>
        </w:tc>
        <w:tc>
          <w:tcPr>
            <w:tcW w:w="4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BB102" w14:textId="77777777" w:rsidR="000E0F74" w:rsidRPr="00A105EF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</w:p>
        </w:tc>
        <w:tc>
          <w:tcPr>
            <w:tcW w:w="25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225704" w14:textId="2B94A4AB" w:rsidR="000E0F74" w:rsidRPr="008B230A" w:rsidRDefault="000E0F74" w:rsidP="0080149A">
            <w:pPr>
              <w:snapToGrid w:val="0"/>
              <w:ind w:rightChars="59" w:right="83"/>
              <w:jc w:val="distribute"/>
              <w:rPr>
                <w:rFonts w:hAnsi="標楷體"/>
                <w:b/>
                <w:spacing w:val="-10"/>
                <w:sz w:val="20"/>
              </w:rPr>
            </w:pPr>
            <w:r>
              <w:rPr>
                <w:rFonts w:hAnsi="標楷體" w:hint="eastAsia"/>
                <w:b/>
                <w:noProof/>
                <w:spacing w:val="-10"/>
                <w:sz w:val="20"/>
              </w:rPr>
              <w:t>縣政府</w:t>
            </w:r>
            <w:r w:rsidRPr="00054FA0">
              <w:rPr>
                <w:rFonts w:hAnsi="標楷體" w:hint="eastAsia"/>
                <w:b/>
                <w:noProof/>
                <w:spacing w:val="-10"/>
                <w:sz w:val="20"/>
              </w:rPr>
              <w:t>主管</w:t>
            </w:r>
          </w:p>
        </w:tc>
        <w:tc>
          <w:tcPr>
            <w:tcW w:w="364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124A0" w14:textId="77777777" w:rsidR="000E0F74" w:rsidRPr="008B230A" w:rsidRDefault="000E0F74" w:rsidP="000E0F74">
            <w:pPr>
              <w:snapToGrid w:val="0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96BE75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b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15480C" w14:textId="588B367A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0E0F74" w:rsidRPr="008B230A" w14:paraId="104146BF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C82B17" w14:textId="77777777" w:rsidR="000E0F74" w:rsidRPr="00A105EF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9FDEE" w14:textId="77777777" w:rsidR="000E0F74" w:rsidRPr="00A105EF" w:rsidRDefault="000E0F74" w:rsidP="000E0F74">
            <w:pPr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  <w:r w:rsidRPr="00A105EF">
              <w:rPr>
                <w:rFonts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F4E82" w14:textId="77777777" w:rsidR="000E0F74" w:rsidRPr="00A105EF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</w:p>
        </w:tc>
        <w:tc>
          <w:tcPr>
            <w:tcW w:w="25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389CC" w14:textId="531F2093" w:rsidR="000E0F74" w:rsidRPr="00B34D2C" w:rsidRDefault="000E0F74" w:rsidP="0080149A">
            <w:pPr>
              <w:snapToGrid w:val="0"/>
              <w:ind w:leftChars="100" w:left="140" w:rightChars="59" w:right="83"/>
              <w:jc w:val="distribute"/>
              <w:rPr>
                <w:rFonts w:hAnsi="標楷體"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縣政府</w:t>
            </w:r>
          </w:p>
        </w:tc>
        <w:tc>
          <w:tcPr>
            <w:tcW w:w="364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7A3645" w14:textId="77777777" w:rsidR="000E0F74" w:rsidRPr="008B230A" w:rsidRDefault="000E0F74" w:rsidP="000E0F74">
            <w:pPr>
              <w:snapToGrid w:val="0"/>
              <w:jc w:val="both"/>
              <w:rPr>
                <w:rFonts w:hAnsi="標楷體"/>
                <w:b/>
                <w:spacing w:val="-10"/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80C2C5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b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BCC0E8" w14:textId="2AE19356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noProof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58,500,000</w:t>
            </w:r>
          </w:p>
        </w:tc>
      </w:tr>
      <w:tr w:rsidR="000E0F74" w:rsidRPr="008B230A" w14:paraId="17200D00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43C549" w14:textId="77777777" w:rsidR="000E0F74" w:rsidRPr="00A105EF" w:rsidRDefault="000E0F74" w:rsidP="000E0F74">
            <w:pPr>
              <w:snapToGrid w:val="0"/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F44854" w14:textId="77777777" w:rsidR="000E0F74" w:rsidRPr="00A105EF" w:rsidRDefault="000E0F74" w:rsidP="000E0F74">
            <w:pPr>
              <w:jc w:val="center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4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78AF1" w14:textId="2AC8106A" w:rsidR="000E0F74" w:rsidRPr="00A105EF" w:rsidRDefault="005E4111" w:rsidP="000E0F74">
            <w:pPr>
              <w:jc w:val="center"/>
              <w:rPr>
                <w:rFonts w:ascii="細明體" w:eastAsia="細明體" w:hAnsi="細明體"/>
                <w:b/>
                <w:spacing w:val="-10"/>
                <w:sz w:val="20"/>
                <w:szCs w:val="18"/>
              </w:rPr>
            </w:pPr>
            <w:r>
              <w:rPr>
                <w:rFonts w:hAnsi="標楷體"/>
                <w:noProof/>
                <w:spacing w:val="-10"/>
                <w:sz w:val="20"/>
              </w:rPr>
              <w:t>12</w:t>
            </w:r>
          </w:p>
        </w:tc>
        <w:tc>
          <w:tcPr>
            <w:tcW w:w="25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23E1" w14:textId="7FAE5B40" w:rsidR="000E0F74" w:rsidRDefault="000E0F74" w:rsidP="0080149A">
            <w:pPr>
              <w:snapToGrid w:val="0"/>
              <w:ind w:leftChars="200" w:left="280" w:rightChars="59" w:right="83"/>
              <w:jc w:val="distribute"/>
              <w:rPr>
                <w:rFonts w:hAnsi="標楷體"/>
                <w:noProof/>
                <w:spacing w:val="-10"/>
                <w:sz w:val="20"/>
              </w:rPr>
            </w:pPr>
            <w:r>
              <w:rPr>
                <w:rFonts w:hAnsi="標楷體" w:hint="eastAsia"/>
                <w:noProof/>
                <w:spacing w:val="-10"/>
                <w:sz w:val="20"/>
              </w:rPr>
              <w:t>教育處</w:t>
            </w:r>
          </w:p>
        </w:tc>
        <w:tc>
          <w:tcPr>
            <w:tcW w:w="364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6F50E6" w14:textId="671AEDAF" w:rsidR="000E0F74" w:rsidRPr="009B65D8" w:rsidRDefault="000E0F74" w:rsidP="000E0F74">
            <w:pPr>
              <w:snapToGrid w:val="0"/>
              <w:jc w:val="both"/>
              <w:rPr>
                <w:rFonts w:hAnsi="標楷體"/>
                <w:b/>
                <w:spacing w:val="4"/>
                <w:sz w:val="20"/>
              </w:rPr>
            </w:pPr>
            <w:r w:rsidRPr="009B65D8">
              <w:rPr>
                <w:rFonts w:hAnsi="標楷體" w:hint="eastAsia"/>
                <w:noProof/>
                <w:spacing w:val="4"/>
                <w:sz w:val="20"/>
              </w:rPr>
              <w:t>減列</w:t>
            </w:r>
            <w:r w:rsidR="00A40E69" w:rsidRPr="009B65D8">
              <w:rPr>
                <w:rFonts w:hAnsi="標楷體" w:hint="eastAsia"/>
                <w:noProof/>
                <w:spacing w:val="4"/>
                <w:sz w:val="20"/>
              </w:rPr>
              <w:t>補助</w:t>
            </w:r>
            <w:r w:rsidRPr="009B65D8">
              <w:rPr>
                <w:rFonts w:hAnsi="標楷體" w:hint="eastAsia"/>
                <w:noProof/>
                <w:spacing w:val="4"/>
                <w:sz w:val="20"/>
              </w:rPr>
              <w:t>中正國民中小學國中部教學大樓拆除重建工程未執行款項</w:t>
            </w:r>
            <w:r w:rsidR="00A40E69" w:rsidRPr="009B65D8">
              <w:rPr>
                <w:rFonts w:hAnsi="標楷體" w:hint="eastAsia"/>
                <w:noProof/>
                <w:spacing w:val="4"/>
                <w:sz w:val="20"/>
              </w:rPr>
              <w:t>，並增列保留數</w:t>
            </w:r>
            <w:r w:rsidRPr="009B65D8">
              <w:rPr>
                <w:rFonts w:hAnsi="標楷體" w:hint="eastAsia"/>
                <w:noProof/>
                <w:spacing w:val="4"/>
                <w:sz w:val="20"/>
              </w:rPr>
              <w:t>。</w:t>
            </w:r>
          </w:p>
        </w:tc>
        <w:tc>
          <w:tcPr>
            <w:tcW w:w="12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F3914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noProof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BDB6F0" w14:textId="231BB958" w:rsidR="000E0F74" w:rsidRPr="000E0F74" w:rsidRDefault="000E0F74" w:rsidP="0080149A">
            <w:pPr>
              <w:snapToGrid w:val="0"/>
              <w:ind w:rightChars="10" w:right="14"/>
              <w:rPr>
                <w:rFonts w:asciiTheme="majorEastAsia" w:eastAsiaTheme="majorEastAsia" w:hAnsiTheme="majorEastAsia"/>
                <w:noProof/>
                <w:spacing w:val="8"/>
                <w:szCs w:val="18"/>
              </w:rPr>
            </w:pPr>
            <w:r w:rsidRPr="000E0F74">
              <w:rPr>
                <w:rFonts w:asciiTheme="majorEastAsia" w:eastAsiaTheme="majorEastAsia" w:hAnsiTheme="majorEastAsia" w:hint="eastAsia"/>
                <w:noProof/>
                <w:spacing w:val="8"/>
                <w:szCs w:val="18"/>
              </w:rPr>
              <w:t>58,500,000</w:t>
            </w:r>
          </w:p>
        </w:tc>
      </w:tr>
      <w:tr w:rsidR="00270023" w:rsidRPr="008B230A" w14:paraId="6E640EF5" w14:textId="77777777" w:rsidTr="000E0F74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855"/>
          <w:jc w:val="center"/>
        </w:trPr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9F7D7C" w14:textId="77777777" w:rsidR="00270023" w:rsidRPr="00A105EF" w:rsidRDefault="00270023" w:rsidP="00F72DB8">
            <w:pPr>
              <w:snapToGrid w:val="0"/>
              <w:jc w:val="center"/>
              <w:rPr>
                <w:rFonts w:ascii="細明體" w:eastAsia="細明體" w:hAnsi="細明體"/>
                <w:spacing w:val="-10"/>
                <w:sz w:val="20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9DD8A2" w14:textId="77777777" w:rsidR="00270023" w:rsidRPr="00A105EF" w:rsidRDefault="00270023" w:rsidP="00F72DB8">
            <w:pPr>
              <w:snapToGrid w:val="0"/>
              <w:jc w:val="center"/>
              <w:rPr>
                <w:rFonts w:ascii="細明體" w:eastAsia="細明體" w:hAnsi="細明體"/>
                <w:spacing w:val="-10"/>
                <w:sz w:val="20"/>
                <w:szCs w:val="18"/>
              </w:rPr>
            </w:pPr>
          </w:p>
        </w:tc>
        <w:tc>
          <w:tcPr>
            <w:tcW w:w="42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8CAFD8" w14:textId="3D580163" w:rsidR="00270023" w:rsidRPr="00A105EF" w:rsidRDefault="00270023" w:rsidP="00F72DB8">
            <w:pPr>
              <w:jc w:val="center"/>
              <w:rPr>
                <w:rFonts w:ascii="細明體" w:eastAsia="細明體" w:hAnsi="細明體"/>
                <w:noProof/>
                <w:spacing w:val="-10"/>
                <w:sz w:val="20"/>
                <w:szCs w:val="18"/>
              </w:rPr>
            </w:pPr>
          </w:p>
        </w:tc>
        <w:tc>
          <w:tcPr>
            <w:tcW w:w="25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42C803" w14:textId="712897E4" w:rsidR="00270023" w:rsidRPr="008B230A" w:rsidRDefault="00270023" w:rsidP="00F72DB8">
            <w:pPr>
              <w:snapToGrid w:val="0"/>
              <w:ind w:leftChars="200" w:left="280" w:rightChars="59" w:right="83"/>
              <w:jc w:val="distribute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364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FED10" w14:textId="64A03546" w:rsidR="00270023" w:rsidRPr="008B230A" w:rsidRDefault="00270023" w:rsidP="00F72DB8">
            <w:pPr>
              <w:snapToGrid w:val="0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64DB6" w14:textId="428E3551" w:rsidR="00270023" w:rsidRPr="005157E3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0233A" w14:textId="6C31837D" w:rsidR="00270023" w:rsidRPr="005157E3" w:rsidRDefault="00270023" w:rsidP="00F72DB8">
            <w:pPr>
              <w:snapToGrid w:val="0"/>
              <w:rPr>
                <w:rFonts w:ascii="新細明體" w:hAnsi="新細明體"/>
                <w:noProof/>
                <w:spacing w:val="8"/>
                <w:szCs w:val="18"/>
              </w:rPr>
            </w:pPr>
          </w:p>
        </w:tc>
      </w:tr>
      <w:tr w:rsidR="00270023" w:rsidRPr="008B230A" w14:paraId="531CE9E5" w14:textId="77777777" w:rsidTr="008F4BF1">
        <w:tblPrEx>
          <w:jc w:val="center"/>
          <w:tblBorders>
            <w:top w:val="none" w:sz="0" w:space="0" w:color="auto"/>
            <w:left w:val="none" w:sz="0" w:space="0" w:color="auto"/>
            <w:insideH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6350"/>
          <w:jc w:val="center"/>
        </w:trPr>
        <w:tc>
          <w:tcPr>
            <w:tcW w:w="42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0F9EB143" w14:textId="77777777" w:rsidR="00270023" w:rsidRPr="00A105EF" w:rsidRDefault="00270023" w:rsidP="00F72DB8">
            <w:pPr>
              <w:snapToGrid w:val="0"/>
              <w:jc w:val="center"/>
              <w:rPr>
                <w:rFonts w:ascii="細明體" w:eastAsia="細明體" w:hAnsi="細明體"/>
                <w:spacing w:val="-10"/>
                <w:sz w:val="20"/>
                <w:szCs w:val="18"/>
              </w:rPr>
            </w:pPr>
          </w:p>
        </w:tc>
        <w:tc>
          <w:tcPr>
            <w:tcW w:w="421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C50" w14:textId="77777777" w:rsidR="00270023" w:rsidRPr="00A105EF" w:rsidRDefault="00270023" w:rsidP="00F72DB8">
            <w:pPr>
              <w:snapToGrid w:val="0"/>
              <w:jc w:val="center"/>
              <w:rPr>
                <w:rFonts w:ascii="細明體" w:eastAsia="細明體" w:hAnsi="細明體"/>
                <w:spacing w:val="-10"/>
                <w:sz w:val="20"/>
                <w:szCs w:val="18"/>
              </w:rPr>
            </w:pPr>
          </w:p>
        </w:tc>
        <w:tc>
          <w:tcPr>
            <w:tcW w:w="422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C4303" w14:textId="77777777" w:rsidR="00270023" w:rsidRDefault="00270023" w:rsidP="00F72DB8">
            <w:pPr>
              <w:jc w:val="center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257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39DC8" w14:textId="77777777" w:rsidR="00270023" w:rsidRDefault="00270023" w:rsidP="00F72DB8">
            <w:pPr>
              <w:snapToGrid w:val="0"/>
              <w:ind w:leftChars="200" w:left="280" w:rightChars="59" w:right="83"/>
              <w:jc w:val="distribute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3645" w:type="dxa"/>
            <w:gridSpan w:val="8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8FDBC" w14:textId="77777777" w:rsidR="00270023" w:rsidRDefault="00270023" w:rsidP="00F72DB8">
            <w:pPr>
              <w:snapToGrid w:val="0"/>
              <w:jc w:val="both"/>
              <w:rPr>
                <w:rFonts w:hAnsi="標楷體"/>
                <w:noProof/>
                <w:spacing w:val="-10"/>
                <w:sz w:val="20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B0DB4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  <w:tc>
          <w:tcPr>
            <w:tcW w:w="1229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29AE9F" w14:textId="77777777" w:rsidR="00270023" w:rsidRPr="00243B5E" w:rsidRDefault="00270023" w:rsidP="00F72DB8">
            <w:pPr>
              <w:snapToGrid w:val="0"/>
              <w:rPr>
                <w:rFonts w:ascii="新細明體" w:hAnsi="新細明體"/>
                <w:noProof/>
                <w:sz w:val="20"/>
              </w:rPr>
            </w:pPr>
          </w:p>
        </w:tc>
      </w:tr>
      <w:tr w:rsidR="00270023" w:rsidRPr="008B230A" w14:paraId="6C8CB19A" w14:textId="77777777" w:rsidTr="0066467E">
        <w:tblPrEx>
          <w:jc w:val="center"/>
        </w:tblPrEx>
        <w:trPr>
          <w:cantSplit/>
          <w:trHeight w:hRule="exact" w:val="576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5D1C2" w14:textId="77777777" w:rsidR="00270023" w:rsidRPr="008B230A" w:rsidRDefault="00270023" w:rsidP="00270023">
            <w:pPr>
              <w:snapToGrid w:val="0"/>
              <w:spacing w:line="560" w:lineRule="exact"/>
              <w:jc w:val="left"/>
              <w:rPr>
                <w:rFonts w:hAnsi="標楷體"/>
                <w:b/>
                <w:color w:val="000000"/>
                <w:spacing w:val="20"/>
                <w:sz w:val="36"/>
                <w:szCs w:val="36"/>
                <w:u w:val="single"/>
              </w:rPr>
            </w:pPr>
            <w:r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總決算歲出決算</w:t>
            </w:r>
            <w:proofErr w:type="gramStart"/>
            <w:r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修正數明細</w:t>
            </w:r>
            <w:proofErr w:type="gramEnd"/>
            <w:r>
              <w:rPr>
                <w:rFonts w:hAnsi="標楷體" w:hint="eastAsia"/>
                <w:b/>
                <w:color w:val="000000"/>
                <w:spacing w:val="20"/>
                <w:sz w:val="36"/>
                <w:szCs w:val="36"/>
                <w:u w:val="single"/>
              </w:rPr>
              <w:t>表</w:t>
            </w:r>
          </w:p>
        </w:tc>
      </w:tr>
      <w:tr w:rsidR="00270023" w:rsidRPr="008B230A" w14:paraId="1479B6CB" w14:textId="77777777" w:rsidTr="0066467E">
        <w:tblPrEx>
          <w:jc w:val="center"/>
        </w:tblPrEx>
        <w:trPr>
          <w:cantSplit/>
          <w:trHeight w:hRule="exact" w:val="272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nil"/>
              <w:right w:val="nil"/>
            </w:tcBorders>
          </w:tcPr>
          <w:p w14:paraId="6C864EA3" w14:textId="77777777" w:rsidR="00270023" w:rsidRPr="008B230A" w:rsidRDefault="00270023" w:rsidP="00F72DB8">
            <w:pPr>
              <w:rPr>
                <w:rFonts w:hAnsi="標楷體"/>
                <w:color w:val="000000"/>
                <w:spacing w:val="20"/>
              </w:rPr>
            </w:pPr>
          </w:p>
          <w:p w14:paraId="7783C06B" w14:textId="77777777" w:rsidR="00270023" w:rsidRPr="008B230A" w:rsidRDefault="00270023" w:rsidP="00F72DB8">
            <w:pPr>
              <w:rPr>
                <w:rFonts w:hAnsi="標楷體"/>
                <w:color w:val="000000"/>
                <w:spacing w:val="20"/>
              </w:rPr>
            </w:pPr>
          </w:p>
        </w:tc>
      </w:tr>
      <w:tr w:rsidR="00270023" w:rsidRPr="008B230A" w14:paraId="1BF96658" w14:textId="77777777" w:rsidTr="0066467E">
        <w:tblPrEx>
          <w:jc w:val="center"/>
        </w:tblPrEx>
        <w:trPr>
          <w:cantSplit/>
          <w:trHeight w:val="340"/>
          <w:jc w:val="center"/>
        </w:trPr>
        <w:tc>
          <w:tcPr>
            <w:tcW w:w="9923" w:type="dxa"/>
            <w:gridSpan w:val="29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1C664F35" w14:textId="77777777" w:rsidR="00270023" w:rsidRPr="00DA0F6E" w:rsidRDefault="00270023" w:rsidP="0066467E">
            <w:pPr>
              <w:snapToGrid w:val="0"/>
              <w:rPr>
                <w:rFonts w:hAnsi="標楷體"/>
                <w:spacing w:val="0"/>
                <w:sz w:val="20"/>
              </w:rPr>
            </w:pPr>
            <w:r w:rsidRPr="00DA0F6E">
              <w:rPr>
                <w:rFonts w:hAnsi="標楷體" w:hint="eastAsia"/>
                <w:color w:val="000000"/>
                <w:spacing w:val="0"/>
                <w:sz w:val="20"/>
              </w:rPr>
              <w:t>單位</w:t>
            </w:r>
            <w:r w:rsidRPr="00DA0F6E">
              <w:rPr>
                <w:rFonts w:hAnsi="標楷體"/>
                <w:color w:val="000000"/>
                <w:spacing w:val="0"/>
                <w:sz w:val="20"/>
              </w:rPr>
              <w:t>：</w:t>
            </w:r>
            <w:r w:rsidRPr="00DA0F6E">
              <w:rPr>
                <w:rFonts w:hAnsi="標楷體" w:hint="eastAsia"/>
                <w:color w:val="000000"/>
                <w:spacing w:val="0"/>
                <w:sz w:val="20"/>
              </w:rPr>
              <w:t>新臺幣元</w:t>
            </w:r>
          </w:p>
        </w:tc>
      </w:tr>
      <w:tr w:rsidR="00270023" w:rsidRPr="008B230A" w14:paraId="32953865" w14:textId="77777777" w:rsidTr="0066467E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6572" w:type="dxa"/>
            <w:gridSpan w:val="20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14:paraId="49D7F963" w14:textId="77777777" w:rsidR="00270023" w:rsidRPr="008B230A" w:rsidRDefault="00270023" w:rsidP="00793713">
            <w:pPr>
              <w:ind w:left="1701" w:right="1985"/>
              <w:jc w:val="distribute"/>
              <w:rPr>
                <w:rFonts w:hAnsi="標楷體"/>
                <w:sz w:val="20"/>
              </w:rPr>
            </w:pPr>
            <w:r w:rsidRPr="00793713">
              <w:rPr>
                <w:rFonts w:hint="eastAsia"/>
                <w:spacing w:val="0"/>
                <w:sz w:val="20"/>
              </w:rPr>
              <w:t>正數</w:t>
            </w:r>
          </w:p>
        </w:tc>
        <w:tc>
          <w:tcPr>
            <w:tcW w:w="2238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872660" w14:textId="2C41C778" w:rsidR="00270023" w:rsidRPr="008B230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應繳回</w:t>
            </w:r>
            <w:r w:rsidR="000E0F74">
              <w:rPr>
                <w:rFonts w:hAnsi="標楷體" w:hint="eastAsia"/>
                <w:sz w:val="20"/>
              </w:rPr>
              <w:t>縣</w:t>
            </w:r>
            <w:r w:rsidRPr="008B230A">
              <w:rPr>
                <w:rFonts w:hAnsi="標楷體" w:hint="eastAsia"/>
                <w:sz w:val="20"/>
              </w:rPr>
              <w:t>庫數</w:t>
            </w:r>
          </w:p>
        </w:tc>
        <w:tc>
          <w:tcPr>
            <w:tcW w:w="1113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44D821CB" w14:textId="77777777" w:rsidR="00270023" w:rsidRPr="008B230A" w:rsidRDefault="00270023" w:rsidP="00F72DB8">
            <w:pPr>
              <w:snapToGrid w:val="0"/>
              <w:ind w:left="57" w:right="57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備註</w:t>
            </w:r>
          </w:p>
        </w:tc>
      </w:tr>
      <w:tr w:rsidR="00270023" w:rsidRPr="008B230A" w14:paraId="1F6853E4" w14:textId="77777777" w:rsidTr="000E0F74">
        <w:tblPrEx>
          <w:jc w:val="center"/>
        </w:tblPrEx>
        <w:trPr>
          <w:cantSplit/>
          <w:trHeight w:hRule="exact" w:val="340"/>
          <w:jc w:val="center"/>
        </w:trPr>
        <w:tc>
          <w:tcPr>
            <w:tcW w:w="2190" w:type="dxa"/>
            <w:gridSpan w:val="10"/>
            <w:tcBorders>
              <w:left w:val="nil"/>
              <w:bottom w:val="nil"/>
            </w:tcBorders>
            <w:vAlign w:val="center"/>
          </w:tcPr>
          <w:p w14:paraId="21A157C1" w14:textId="77777777" w:rsidR="00270023" w:rsidRPr="008B230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應付數</w:t>
            </w:r>
          </w:p>
        </w:tc>
        <w:tc>
          <w:tcPr>
            <w:tcW w:w="2191" w:type="dxa"/>
            <w:gridSpan w:val="6"/>
            <w:tcBorders>
              <w:bottom w:val="nil"/>
            </w:tcBorders>
            <w:vAlign w:val="center"/>
          </w:tcPr>
          <w:p w14:paraId="45B05184" w14:textId="77777777" w:rsidR="00270023" w:rsidRPr="008B230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color w:val="000000"/>
                <w:sz w:val="20"/>
              </w:rPr>
              <w:t>保留</w:t>
            </w:r>
            <w:r w:rsidRPr="008B230A">
              <w:rPr>
                <w:rFonts w:hAnsi="標楷體" w:hint="eastAsia"/>
                <w:sz w:val="20"/>
              </w:rPr>
              <w:t>數</w:t>
            </w:r>
          </w:p>
        </w:tc>
        <w:tc>
          <w:tcPr>
            <w:tcW w:w="2191" w:type="dxa"/>
            <w:gridSpan w:val="4"/>
            <w:tcBorders>
              <w:bottom w:val="nil"/>
              <w:right w:val="single" w:sz="12" w:space="0" w:color="auto"/>
            </w:tcBorders>
            <w:vAlign w:val="center"/>
          </w:tcPr>
          <w:p w14:paraId="18341CF5" w14:textId="77777777" w:rsidR="00270023" w:rsidRPr="008B230A" w:rsidRDefault="00270023" w:rsidP="00F72DB8">
            <w:pPr>
              <w:snapToGrid w:val="0"/>
              <w:ind w:left="57" w:right="91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合計</w:t>
            </w:r>
          </w:p>
        </w:tc>
        <w:tc>
          <w:tcPr>
            <w:tcW w:w="2238" w:type="dxa"/>
            <w:gridSpan w:val="8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479AFA" w14:textId="77777777" w:rsidR="00270023" w:rsidRPr="008B230A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1113" w:type="dxa"/>
            <w:vMerge/>
            <w:tcBorders>
              <w:left w:val="single" w:sz="12" w:space="0" w:color="auto"/>
              <w:bottom w:val="single" w:sz="6" w:space="0" w:color="auto"/>
              <w:right w:val="nil"/>
            </w:tcBorders>
          </w:tcPr>
          <w:p w14:paraId="30113699" w14:textId="77777777" w:rsidR="00270023" w:rsidRPr="008B230A" w:rsidRDefault="00270023" w:rsidP="00F72DB8">
            <w:pPr>
              <w:snapToGrid w:val="0"/>
              <w:ind w:right="414"/>
              <w:rPr>
                <w:rFonts w:hAnsi="標楷體"/>
                <w:sz w:val="20"/>
              </w:rPr>
            </w:pPr>
          </w:p>
        </w:tc>
      </w:tr>
      <w:tr w:rsidR="00270023" w:rsidRPr="008B230A" w14:paraId="08BC3046" w14:textId="77777777" w:rsidTr="000E0F74">
        <w:tblPrEx>
          <w:jc w:val="center"/>
        </w:tblPrEx>
        <w:trPr>
          <w:cantSplit/>
          <w:trHeight w:val="340"/>
          <w:jc w:val="center"/>
        </w:trPr>
        <w:tc>
          <w:tcPr>
            <w:tcW w:w="1095" w:type="dxa"/>
            <w:gridSpan w:val="6"/>
            <w:tcBorders>
              <w:left w:val="nil"/>
              <w:bottom w:val="single" w:sz="6" w:space="0" w:color="auto"/>
            </w:tcBorders>
            <w:vAlign w:val="center"/>
          </w:tcPr>
          <w:p w14:paraId="0067102C" w14:textId="77777777" w:rsidR="00270023" w:rsidRPr="008B230A" w:rsidRDefault="00270023" w:rsidP="00F72DB8">
            <w:pPr>
              <w:snapToGrid w:val="0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095" w:type="dxa"/>
            <w:gridSpan w:val="4"/>
            <w:tcBorders>
              <w:bottom w:val="single" w:sz="6" w:space="0" w:color="auto"/>
            </w:tcBorders>
            <w:vAlign w:val="center"/>
          </w:tcPr>
          <w:p w14:paraId="0CE42042" w14:textId="77777777" w:rsidR="00270023" w:rsidRPr="008B230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096" w:type="dxa"/>
            <w:gridSpan w:val="2"/>
            <w:tcBorders>
              <w:bottom w:val="single" w:sz="6" w:space="0" w:color="auto"/>
            </w:tcBorders>
            <w:vAlign w:val="center"/>
          </w:tcPr>
          <w:p w14:paraId="26B64744" w14:textId="77777777" w:rsidR="00270023" w:rsidRPr="008B230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095" w:type="dxa"/>
            <w:gridSpan w:val="4"/>
            <w:tcBorders>
              <w:bottom w:val="single" w:sz="6" w:space="0" w:color="auto"/>
            </w:tcBorders>
            <w:vAlign w:val="center"/>
          </w:tcPr>
          <w:p w14:paraId="39D8C1E7" w14:textId="77777777" w:rsidR="00270023" w:rsidRPr="008B230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095" w:type="dxa"/>
            <w:gridSpan w:val="2"/>
            <w:tcBorders>
              <w:bottom w:val="single" w:sz="6" w:space="0" w:color="auto"/>
            </w:tcBorders>
            <w:vAlign w:val="center"/>
          </w:tcPr>
          <w:p w14:paraId="4B938D14" w14:textId="77777777" w:rsidR="00270023" w:rsidRPr="008B230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增</w:t>
            </w:r>
          </w:p>
        </w:tc>
        <w:tc>
          <w:tcPr>
            <w:tcW w:w="1096" w:type="dxa"/>
            <w:gridSpan w:val="2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14:paraId="76980570" w14:textId="77777777" w:rsidR="00270023" w:rsidRPr="008B230A" w:rsidRDefault="00270023" w:rsidP="00F72DB8">
            <w:pPr>
              <w:snapToGrid w:val="0"/>
              <w:ind w:right="-2"/>
              <w:jc w:val="center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減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59D56" w14:textId="77777777" w:rsidR="00270023" w:rsidRPr="008B230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剔除數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41CB9F" w14:textId="77777777" w:rsidR="00270023" w:rsidRPr="008B230A" w:rsidRDefault="00270023" w:rsidP="00F72DB8">
            <w:pPr>
              <w:snapToGrid w:val="0"/>
              <w:ind w:left="79" w:right="79"/>
              <w:jc w:val="distribute"/>
              <w:rPr>
                <w:rFonts w:hAnsi="標楷體"/>
                <w:sz w:val="20"/>
              </w:rPr>
            </w:pPr>
            <w:r w:rsidRPr="008B230A">
              <w:rPr>
                <w:rFonts w:hAnsi="標楷體" w:hint="eastAsia"/>
                <w:sz w:val="20"/>
              </w:rPr>
              <w:t>減列數</w:t>
            </w:r>
          </w:p>
        </w:tc>
        <w:tc>
          <w:tcPr>
            <w:tcW w:w="1113" w:type="dxa"/>
            <w:vMerge/>
            <w:tcBorders>
              <w:left w:val="single" w:sz="12" w:space="0" w:color="auto"/>
              <w:bottom w:val="single" w:sz="6" w:space="0" w:color="auto"/>
              <w:right w:val="nil"/>
            </w:tcBorders>
          </w:tcPr>
          <w:p w14:paraId="782D9BBA" w14:textId="77777777" w:rsidR="00270023" w:rsidRPr="008B230A" w:rsidRDefault="00270023" w:rsidP="00F72DB8">
            <w:pPr>
              <w:snapToGrid w:val="0"/>
              <w:ind w:left="77" w:right="79"/>
              <w:jc w:val="distribute"/>
              <w:rPr>
                <w:rFonts w:hAnsi="標楷體"/>
                <w:sz w:val="20"/>
              </w:rPr>
            </w:pPr>
          </w:p>
        </w:tc>
      </w:tr>
      <w:tr w:rsidR="000E0F74" w:rsidRPr="008B230A" w14:paraId="0248B679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1095" w:type="dxa"/>
            <w:gridSpan w:val="6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694B117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5A9A06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D3836B" w14:textId="1FFB9899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5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654BEE" w14:textId="6C904415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1EC74F" w14:textId="18B7A475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68D0FBC3" w14:textId="4992A919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574E6B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1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4682BE6" w14:textId="517A0B83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113" w:type="dxa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7B68E5E7" w14:textId="77777777" w:rsidR="000E0F74" w:rsidRPr="005157E3" w:rsidRDefault="000E0F74" w:rsidP="000E0F74">
            <w:pPr>
              <w:snapToGrid w:val="0"/>
              <w:jc w:val="both"/>
              <w:rPr>
                <w:rFonts w:ascii="新細明體" w:eastAsia="細明體" w:hAnsi="新細明體"/>
                <w:b/>
                <w:spacing w:val="-10"/>
                <w:szCs w:val="18"/>
              </w:rPr>
            </w:pPr>
          </w:p>
        </w:tc>
      </w:tr>
      <w:tr w:rsidR="000E0F74" w:rsidRPr="008B230A" w14:paraId="770C20BE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10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8CF4A2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1B8EE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705748" w14:textId="067D710B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9D13050" w14:textId="4F07A8E3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3727A8" w14:textId="08B8D82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3F93385" w14:textId="28D0319E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b/>
                <w:noProof/>
                <w:spacing w:val="8"/>
                <w:szCs w:val="18"/>
              </w:rPr>
              <w:t>58,500,000</w:t>
            </w:r>
          </w:p>
        </w:tc>
        <w:tc>
          <w:tcPr>
            <w:tcW w:w="1119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A46D6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8BC718F" w14:textId="56880390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1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05D517D" w14:textId="77777777" w:rsidR="000E0F74" w:rsidRPr="005157E3" w:rsidRDefault="000E0F74" w:rsidP="000E0F74">
            <w:pPr>
              <w:snapToGrid w:val="0"/>
              <w:jc w:val="both"/>
              <w:rPr>
                <w:rFonts w:ascii="新細明體" w:eastAsia="細明體" w:hAnsi="新細明體"/>
                <w:b/>
                <w:spacing w:val="-10"/>
                <w:szCs w:val="18"/>
              </w:rPr>
            </w:pPr>
          </w:p>
        </w:tc>
      </w:tr>
      <w:tr w:rsidR="000E0F74" w:rsidRPr="008B230A" w14:paraId="17B25E63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10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510E4A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DEAB2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41A940" w14:textId="173641F2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6B606" w14:textId="7C910AD5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1B961" w14:textId="2EDDDE4E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DB196BA" w14:textId="4E712F9C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119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50F04B44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D84468C" w14:textId="3A839652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1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6933057" w14:textId="77777777" w:rsidR="000E0F74" w:rsidRPr="00AB4E29" w:rsidRDefault="000E0F74" w:rsidP="000E0F74">
            <w:pPr>
              <w:snapToGrid w:val="0"/>
              <w:rPr>
                <w:rFonts w:ascii="新細明體" w:eastAsia="細明體" w:hAnsi="新細明體"/>
                <w:spacing w:val="-10"/>
                <w:szCs w:val="18"/>
              </w:rPr>
            </w:pPr>
          </w:p>
        </w:tc>
      </w:tr>
      <w:tr w:rsidR="000E0F74" w:rsidRPr="008B230A" w14:paraId="351EFDCD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10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DBBB35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A99F6A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5AA6F" w14:textId="0AFF85A5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820CA" w14:textId="7BD8F30C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8ED5A0" w14:textId="127309DD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20A638B6" w14:textId="6B2D6D18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="新細明體" w:hAnsi="新細明體" w:hint="eastAsia"/>
                <w:noProof/>
                <w:spacing w:val="8"/>
                <w:szCs w:val="18"/>
              </w:rPr>
              <w:t>58,500,000</w:t>
            </w:r>
          </w:p>
        </w:tc>
        <w:tc>
          <w:tcPr>
            <w:tcW w:w="1119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3DA72F0" w14:textId="77777777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0E782C58" w14:textId="301168F4" w:rsidR="000E0F74" w:rsidRPr="000E0F74" w:rsidRDefault="000E0F74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  <w:r w:rsidRPr="000E0F74">
              <w:rPr>
                <w:rFonts w:asciiTheme="minorEastAsia" w:eastAsiaTheme="minorEastAsia" w:hAnsiTheme="minorEastAsia" w:hint="eastAsia"/>
                <w:noProof/>
                <w:spacing w:val="8"/>
                <w:szCs w:val="18"/>
              </w:rPr>
              <w:t>－</w:t>
            </w:r>
          </w:p>
        </w:tc>
        <w:tc>
          <w:tcPr>
            <w:tcW w:w="11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349E690" w14:textId="117BD883" w:rsidR="000E0F74" w:rsidRPr="00AB4E29" w:rsidRDefault="000E0F74" w:rsidP="000E0F74">
            <w:pPr>
              <w:snapToGrid w:val="0"/>
              <w:jc w:val="distribute"/>
              <w:rPr>
                <w:rFonts w:hAnsi="標楷體"/>
                <w:noProof/>
                <w:spacing w:val="-14"/>
                <w:sz w:val="20"/>
              </w:rPr>
            </w:pPr>
          </w:p>
        </w:tc>
      </w:tr>
      <w:tr w:rsidR="00270023" w:rsidRPr="008B230A" w14:paraId="15AA39AD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1134"/>
          <w:jc w:val="center"/>
        </w:trPr>
        <w:tc>
          <w:tcPr>
            <w:tcW w:w="109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0FB7300" w14:textId="43790C27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76C17" w14:textId="289A5343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A84D4" w14:textId="18204240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46691F" w14:textId="6B96ED73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B9544" w14:textId="0CF69AA2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8DA24BA" w14:textId="47FE9713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03BFB0F1" w14:textId="6F526BCD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bCs/>
                <w:spacing w:val="8"/>
                <w:szCs w:val="18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6BF3B7F5" w14:textId="7439FAAB" w:rsidR="00270023" w:rsidRPr="00AB4E29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FE52ADC" w14:textId="77777777" w:rsidR="00270023" w:rsidRPr="00AB4E29" w:rsidRDefault="00270023" w:rsidP="00F72DB8">
            <w:pPr>
              <w:snapToGrid w:val="0"/>
              <w:jc w:val="both"/>
              <w:rPr>
                <w:rFonts w:ascii="新細明體" w:eastAsia="細明體" w:hAnsi="新細明體"/>
                <w:bCs/>
                <w:spacing w:val="-10"/>
                <w:szCs w:val="18"/>
              </w:rPr>
            </w:pPr>
          </w:p>
        </w:tc>
      </w:tr>
      <w:tr w:rsidR="00270023" w:rsidRPr="008B230A" w14:paraId="64E11634" w14:textId="77777777" w:rsidTr="008F4BF1">
        <w:tblPrEx>
          <w:jc w:val="center"/>
          <w:tblLook w:val="04A0" w:firstRow="1" w:lastRow="0" w:firstColumn="1" w:lastColumn="0" w:noHBand="0" w:noVBand="1"/>
        </w:tblPrEx>
        <w:trPr>
          <w:cantSplit/>
          <w:trHeight w:val="6066"/>
          <w:jc w:val="center"/>
        </w:trPr>
        <w:tc>
          <w:tcPr>
            <w:tcW w:w="1095" w:type="dxa"/>
            <w:gridSpan w:val="6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3E737026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23486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C5E6E7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095" w:type="dxa"/>
            <w:gridSpan w:val="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7E6E2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16A6E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7CF852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F2D05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19" w:type="dxa"/>
            <w:gridSpan w:val="4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7EDA61" w14:textId="77777777" w:rsidR="00270023" w:rsidRPr="004636F4" w:rsidRDefault="00270023" w:rsidP="00F72DB8">
            <w:pPr>
              <w:snapToGrid w:val="0"/>
              <w:rPr>
                <w:rFonts w:asciiTheme="minorEastAsia" w:eastAsiaTheme="minorEastAsia" w:hAnsiTheme="minorEastAsia"/>
                <w:noProof/>
                <w:spacing w:val="8"/>
                <w:szCs w:val="18"/>
              </w:rPr>
            </w:pPr>
          </w:p>
        </w:tc>
        <w:tc>
          <w:tcPr>
            <w:tcW w:w="1113" w:type="dxa"/>
            <w:tcBorders>
              <w:top w:val="nil"/>
              <w:left w:val="single" w:sz="12" w:space="0" w:color="auto"/>
              <w:bottom w:val="single" w:sz="6" w:space="0" w:color="auto"/>
              <w:right w:val="nil"/>
            </w:tcBorders>
            <w:vAlign w:val="center"/>
          </w:tcPr>
          <w:p w14:paraId="0D8C929C" w14:textId="77777777" w:rsidR="00270023" w:rsidRPr="008B230A" w:rsidRDefault="00270023" w:rsidP="00F72DB8">
            <w:pPr>
              <w:snapToGrid w:val="0"/>
              <w:jc w:val="both"/>
              <w:rPr>
                <w:rFonts w:ascii="新細明體" w:eastAsia="細明體" w:hAnsi="新細明體"/>
                <w:bCs/>
                <w:spacing w:val="-10"/>
                <w:sz w:val="20"/>
              </w:rPr>
            </w:pPr>
          </w:p>
        </w:tc>
      </w:tr>
    </w:tbl>
    <w:p w14:paraId="75F66A3C" w14:textId="77777777" w:rsidR="0080149A" w:rsidRPr="00B8370F" w:rsidRDefault="0080149A" w:rsidP="00B5259E">
      <w:pPr>
        <w:snapToGrid w:val="0"/>
        <w:spacing w:line="20" w:lineRule="exact"/>
        <w:jc w:val="both"/>
        <w:rPr>
          <w:rFonts w:ascii="新細明體" w:hAnsi="新細明體"/>
          <w:sz w:val="20"/>
        </w:rPr>
      </w:pPr>
    </w:p>
    <w:p w14:paraId="095673DD" w14:textId="77777777" w:rsidR="0080149A" w:rsidRDefault="0080149A" w:rsidP="00201AFE">
      <w:pPr>
        <w:spacing w:line="14" w:lineRule="exact"/>
        <w:jc w:val="both"/>
        <w:rPr>
          <w:sz w:val="20"/>
        </w:rPr>
      </w:pPr>
    </w:p>
    <w:tbl>
      <w:tblPr>
        <w:tblW w:w="992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8"/>
        <w:gridCol w:w="1312"/>
        <w:gridCol w:w="520"/>
        <w:gridCol w:w="642"/>
        <w:gridCol w:w="1701"/>
        <w:gridCol w:w="773"/>
        <w:gridCol w:w="858"/>
        <w:gridCol w:w="1617"/>
        <w:gridCol w:w="14"/>
      </w:tblGrid>
      <w:tr w:rsidR="0080149A" w14:paraId="3EB2EA75" w14:textId="77777777" w:rsidTr="00752BF4">
        <w:trPr>
          <w:cantSplit/>
          <w:trHeight w:val="510"/>
        </w:trPr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54A7A6B2" w14:textId="77777777" w:rsidR="0080149A" w:rsidRDefault="0080149A" w:rsidP="00B34CEE">
            <w:pPr>
              <w:wordWrap w:val="0"/>
              <w:rPr>
                <w:rFonts w:hAnsi="標楷體"/>
                <w:b/>
                <w:color w:val="000000"/>
                <w:spacing w:val="20"/>
                <w:sz w:val="32"/>
                <w:u w:val="single"/>
              </w:rPr>
            </w:pP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t>參</w:t>
            </w:r>
            <w:r w:rsidRPr="003F1A66">
              <w:rPr>
                <w:rFonts w:hAnsi="標楷體" w:hint="eastAsia"/>
                <w:b/>
                <w:spacing w:val="20"/>
                <w:sz w:val="36"/>
                <w:u w:val="single"/>
              </w:rPr>
              <w:t>、</w:t>
            </w: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t>連江縣</w:t>
            </w:r>
            <w:r w:rsidRPr="003F1A66">
              <w:rPr>
                <w:rFonts w:hAnsi="標楷體" w:hint="eastAsia"/>
                <w:b/>
                <w:spacing w:val="20"/>
                <w:sz w:val="36"/>
                <w:u w:val="single"/>
              </w:rPr>
              <w:t>營業</w:t>
            </w:r>
            <w:r>
              <w:rPr>
                <w:rFonts w:hAnsi="標楷體" w:hint="eastAsia"/>
                <w:b/>
                <w:spacing w:val="20"/>
                <w:sz w:val="36"/>
                <w:u w:val="single"/>
              </w:rPr>
              <w:t>基金及非營業</w:t>
            </w:r>
          </w:p>
        </w:tc>
      </w:tr>
      <w:tr w:rsidR="0080149A" w14:paraId="5EF6D51F" w14:textId="77777777" w:rsidTr="00D514BA">
        <w:trPr>
          <w:cantSplit/>
          <w:trHeight w:hRule="exact" w:val="454"/>
        </w:trPr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964A4" w14:textId="77777777" w:rsidR="0080149A" w:rsidRPr="0080149A" w:rsidRDefault="0080149A" w:rsidP="00D514BA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pacing w:val="0"/>
                <w:sz w:val="24"/>
                <w:szCs w:val="24"/>
              </w:rPr>
            </w:pPr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中華民國</w:t>
            </w:r>
          </w:p>
        </w:tc>
      </w:tr>
      <w:tr w:rsidR="0080149A" w14:paraId="428FF1DF" w14:textId="77777777" w:rsidTr="00674D23">
        <w:trPr>
          <w:cantSplit/>
          <w:trHeight w:hRule="exact" w:val="340"/>
        </w:trPr>
        <w:tc>
          <w:tcPr>
            <w:tcW w:w="99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3E5AF5AE" w14:textId="77777777" w:rsidR="0080149A" w:rsidRDefault="0080149A" w:rsidP="00B34CEE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zCs w:val="24"/>
              </w:rPr>
            </w:pPr>
          </w:p>
        </w:tc>
      </w:tr>
      <w:tr w:rsidR="0080149A" w14:paraId="32C7CA22" w14:textId="77777777" w:rsidTr="00674D23">
        <w:trPr>
          <w:cantSplit/>
          <w:trHeight w:hRule="exact" w:val="454"/>
        </w:trPr>
        <w:tc>
          <w:tcPr>
            <w:tcW w:w="3800" w:type="dxa"/>
            <w:gridSpan w:val="2"/>
            <w:vMerge w:val="restar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D3CD" w14:textId="77777777" w:rsidR="0080149A" w:rsidRDefault="0080149A" w:rsidP="0080149A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基金名稱</w:t>
            </w:r>
          </w:p>
        </w:tc>
        <w:tc>
          <w:tcPr>
            <w:tcW w:w="2863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2682" w14:textId="77777777" w:rsidR="0080149A" w:rsidRDefault="0080149A" w:rsidP="0080149A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修正事項</w:t>
            </w:r>
          </w:p>
        </w:tc>
        <w:tc>
          <w:tcPr>
            <w:tcW w:w="3262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20433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 xml:space="preserve">修正收入(基金來源) </w:t>
            </w:r>
          </w:p>
        </w:tc>
      </w:tr>
      <w:tr w:rsidR="0080149A" w14:paraId="71D60544" w14:textId="77777777" w:rsidTr="00674D23">
        <w:trPr>
          <w:cantSplit/>
          <w:trHeight w:hRule="exact" w:val="709"/>
        </w:trPr>
        <w:tc>
          <w:tcPr>
            <w:tcW w:w="3800" w:type="dxa"/>
            <w:gridSpan w:val="2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5A23745" w14:textId="77777777" w:rsidR="0080149A" w:rsidRDefault="0080149A" w:rsidP="00B34CEE">
            <w:pPr>
              <w:widowControl/>
              <w:rPr>
                <w:rFonts w:hAnsi="標楷體"/>
                <w:sz w:val="20"/>
              </w:rPr>
            </w:pPr>
          </w:p>
        </w:tc>
        <w:tc>
          <w:tcPr>
            <w:tcW w:w="28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2F1F65" w14:textId="77777777" w:rsidR="0080149A" w:rsidRDefault="0080149A" w:rsidP="00B34CEE">
            <w:pPr>
              <w:widowControl/>
              <w:rPr>
                <w:rFonts w:hAnsi="標楷體"/>
                <w:sz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D42A8D" w14:textId="77777777" w:rsidR="0080149A" w:rsidRDefault="0080149A" w:rsidP="0080149A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增列金額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713A49" w14:textId="77777777" w:rsidR="0080149A" w:rsidRDefault="0080149A" w:rsidP="0080149A">
            <w:pPr>
              <w:spacing w:line="240" w:lineRule="exact"/>
              <w:ind w:leftChars="10" w:left="14" w:rightChars="20" w:right="28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減列金額</w:t>
            </w:r>
          </w:p>
        </w:tc>
      </w:tr>
      <w:tr w:rsidR="0080149A" w14:paraId="64BC6C2A" w14:textId="77777777" w:rsidTr="00674D23">
        <w:trPr>
          <w:trHeight w:val="624"/>
        </w:trPr>
        <w:tc>
          <w:tcPr>
            <w:tcW w:w="3800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A95008F" w14:textId="77777777" w:rsidR="0080149A" w:rsidRDefault="0080149A" w:rsidP="0080149A">
            <w:pPr>
              <w:spacing w:line="300" w:lineRule="exact"/>
              <w:ind w:rightChars="20" w:right="28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非營業部分</w:t>
            </w:r>
          </w:p>
        </w:tc>
        <w:tc>
          <w:tcPr>
            <w:tcW w:w="2863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43355C" w14:textId="77777777" w:rsidR="0080149A" w:rsidRDefault="0080149A" w:rsidP="00752BF4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b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總計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62C1DF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B44B61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14:paraId="2AD9CE70" w14:textId="77777777" w:rsidTr="00B34CEE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B8E77FD" w14:textId="77777777" w:rsidR="0080149A" w:rsidRDefault="0080149A" w:rsidP="0080149A">
            <w:pPr>
              <w:spacing w:line="300" w:lineRule="exact"/>
              <w:ind w:leftChars="100" w:left="140" w:rightChars="20" w:right="28"/>
              <w:jc w:val="distribute"/>
              <w:rPr>
                <w:rFonts w:hAnsi="標楷體"/>
                <w:sz w:val="20"/>
                <w:szCs w:val="22"/>
              </w:rPr>
            </w:pPr>
            <w:r w:rsidRPr="00752BF4">
              <w:rPr>
                <w:rFonts w:hAnsi="標楷體" w:hint="eastAsia"/>
                <w:b/>
                <w:sz w:val="20"/>
                <w:szCs w:val="22"/>
              </w:rPr>
              <w:t>特別收入基金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9DF649" w14:textId="77777777" w:rsidR="0080149A" w:rsidRDefault="0080149A" w:rsidP="00E900CC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>
              <w:rPr>
                <w:rFonts w:hAnsi="標楷體" w:hint="eastAsia"/>
                <w:b/>
                <w:sz w:val="20"/>
                <w:szCs w:val="22"/>
              </w:rPr>
              <w:t>合計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FE0C09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093FC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14:paraId="24D3382E" w14:textId="77777777" w:rsidTr="00B34CEE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D178C1" w14:textId="77777777" w:rsidR="0080149A" w:rsidRDefault="0080149A" w:rsidP="0080149A">
            <w:pPr>
              <w:spacing w:line="300" w:lineRule="exact"/>
              <w:ind w:leftChars="200" w:left="280" w:rightChars="20" w:right="28"/>
              <w:jc w:val="distribute"/>
              <w:rPr>
                <w:rFonts w:hAnsi="標楷體"/>
                <w:sz w:val="20"/>
                <w:szCs w:val="22"/>
              </w:rPr>
            </w:pPr>
            <w:r w:rsidRPr="00E900CC">
              <w:rPr>
                <w:rFonts w:hAnsi="標楷體" w:hint="eastAsia"/>
                <w:sz w:val="20"/>
                <w:szCs w:val="22"/>
              </w:rPr>
              <w:t>連江縣地方教育發展基金</w:t>
            </w: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124453" w14:textId="77777777" w:rsidR="0080149A" w:rsidRDefault="0080149A" w:rsidP="00E900CC">
            <w:pPr>
              <w:spacing w:line="300" w:lineRule="exact"/>
              <w:ind w:leftChars="100" w:left="140" w:rightChars="100" w:right="140"/>
              <w:jc w:val="distribute"/>
              <w:rPr>
                <w:rFonts w:hAnsi="標楷體"/>
                <w:sz w:val="20"/>
                <w:szCs w:val="22"/>
              </w:rPr>
            </w:pPr>
            <w:r w:rsidRPr="00034EEB">
              <w:rPr>
                <w:rFonts w:hAnsi="標楷體" w:hint="eastAsia"/>
                <w:b/>
                <w:sz w:val="20"/>
                <w:szCs w:val="22"/>
              </w:rPr>
              <w:t>小計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D4178A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980A63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:rsidRPr="00E900CC" w14:paraId="547E5674" w14:textId="77777777" w:rsidTr="00B34CEE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1F09BC" w14:textId="77777777" w:rsidR="0080149A" w:rsidRPr="00DE2BCA" w:rsidRDefault="0080149A" w:rsidP="00E900CC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56701" w14:textId="77777777" w:rsidR="0080149A" w:rsidRPr="00F567E4" w:rsidRDefault="0080149A" w:rsidP="00E900CC">
            <w:pPr>
              <w:spacing w:line="300" w:lineRule="exact"/>
              <w:jc w:val="both"/>
              <w:rPr>
                <w:rFonts w:hAnsi="標楷體"/>
                <w:spacing w:val="0"/>
                <w:sz w:val="20"/>
                <w:szCs w:val="22"/>
              </w:rPr>
            </w:pPr>
            <w:r w:rsidRPr="00F567E4">
              <w:rPr>
                <w:rFonts w:hAnsi="標楷體" w:hint="eastAsia"/>
                <w:spacing w:val="0"/>
                <w:sz w:val="20"/>
                <w:szCs w:val="22"/>
              </w:rPr>
              <w:t>修正減列政府撥入收入。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9F47" w14:textId="77777777" w:rsidR="0080149A" w:rsidRPr="00C32384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441D5" w14:textId="77777777" w:rsidR="0080149A" w:rsidRPr="00E900CC" w:rsidRDefault="0080149A" w:rsidP="0080149A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58,500,000</w:t>
            </w:r>
          </w:p>
        </w:tc>
      </w:tr>
      <w:tr w:rsidR="0080149A" w14:paraId="79D6FA89" w14:textId="77777777" w:rsidTr="00674D23">
        <w:trPr>
          <w:trHeight w:val="624"/>
        </w:trPr>
        <w:tc>
          <w:tcPr>
            <w:tcW w:w="38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C78453" w14:textId="77777777" w:rsidR="0080149A" w:rsidRPr="00752BF4" w:rsidRDefault="0080149A" w:rsidP="00752BF4">
            <w:pPr>
              <w:spacing w:line="300" w:lineRule="exact"/>
              <w:ind w:leftChars="200" w:left="280" w:rightChars="10" w:right="14"/>
              <w:jc w:val="distribute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C1202" w14:textId="77777777" w:rsidR="0080149A" w:rsidRPr="00752BF4" w:rsidRDefault="0080149A" w:rsidP="006D62CA">
            <w:pPr>
              <w:snapToGrid w:val="0"/>
              <w:jc w:val="both"/>
              <w:rPr>
                <w:rFonts w:hAnsi="標楷體"/>
                <w:sz w:val="20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BB6DC" w14:textId="77777777" w:rsidR="0080149A" w:rsidRPr="00C32384" w:rsidRDefault="0080149A" w:rsidP="00C32384">
            <w:pPr>
              <w:snapToGrid w:val="0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2F17D" w14:textId="77777777" w:rsidR="0080149A" w:rsidRPr="00C32384" w:rsidRDefault="0080149A" w:rsidP="00C32384">
            <w:pPr>
              <w:snapToGrid w:val="0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</w:tr>
      <w:tr w:rsidR="0080149A" w:rsidRPr="002A3E8A" w14:paraId="4A7725D7" w14:textId="77777777" w:rsidTr="00674D23">
        <w:trPr>
          <w:trHeight w:hRule="exact" w:val="7824"/>
        </w:trPr>
        <w:tc>
          <w:tcPr>
            <w:tcW w:w="3800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7564777" w14:textId="77777777" w:rsidR="0080149A" w:rsidRPr="002A3E8A" w:rsidRDefault="0080149A" w:rsidP="00B34CEE">
            <w:pPr>
              <w:spacing w:line="300" w:lineRule="exact"/>
              <w:ind w:rightChars="10" w:right="14"/>
              <w:jc w:val="distribute"/>
              <w:rPr>
                <w:rFonts w:hAnsi="標楷體"/>
                <w:noProof/>
                <w:sz w:val="22"/>
                <w:szCs w:val="22"/>
              </w:rPr>
            </w:pPr>
          </w:p>
        </w:tc>
        <w:tc>
          <w:tcPr>
            <w:tcW w:w="2863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007712" w14:textId="77777777" w:rsidR="0080149A" w:rsidRPr="002A3E8A" w:rsidRDefault="0080149A" w:rsidP="00B34CEE">
            <w:pPr>
              <w:spacing w:line="300" w:lineRule="exact"/>
              <w:ind w:rightChars="10" w:right="14"/>
              <w:jc w:val="distribute"/>
              <w:rPr>
                <w:rFonts w:hAnsi="標楷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4DB63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12361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  <w:tr w:rsidR="0080149A" w:rsidRPr="00020E36" w14:paraId="35B3BB69" w14:textId="77777777" w:rsidTr="00674D23">
        <w:trPr>
          <w:trHeight w:val="58"/>
        </w:trPr>
        <w:tc>
          <w:tcPr>
            <w:tcW w:w="9925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14:paraId="57F38EA2" w14:textId="77777777" w:rsidR="0080149A" w:rsidRPr="00020E36" w:rsidRDefault="0080149A" w:rsidP="00B34CEE">
            <w:pPr>
              <w:spacing w:line="20" w:lineRule="exact"/>
              <w:ind w:rightChars="10" w:right="14"/>
              <w:jc w:val="both"/>
              <w:rPr>
                <w:rFonts w:hAnsi="標楷體"/>
                <w:noProof/>
                <w:sz w:val="20"/>
                <w:szCs w:val="22"/>
              </w:rPr>
            </w:pPr>
          </w:p>
        </w:tc>
      </w:tr>
      <w:tr w:rsidR="0080149A" w14:paraId="1432B9F6" w14:textId="77777777" w:rsidTr="00B34CEE">
        <w:trPr>
          <w:gridAfter w:val="1"/>
          <w:wAfter w:w="14" w:type="dxa"/>
          <w:cantSplit/>
          <w:trHeight w:val="8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B298DD3" w14:textId="77777777" w:rsidR="0080149A" w:rsidRPr="00F567E4" w:rsidRDefault="0080149A" w:rsidP="00B34CE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hAnsi="標楷體"/>
                <w:bCs/>
                <w:color w:val="000000"/>
                <w:spacing w:val="0"/>
                <w:sz w:val="20"/>
              </w:rPr>
            </w:pPr>
            <w:r>
              <w:rPr>
                <w:rFonts w:hAnsi="標楷體" w:hint="eastAsia"/>
              </w:rPr>
              <w:br w:type="page"/>
            </w:r>
            <w:proofErr w:type="gramStart"/>
            <w:r w:rsidRPr="00F567E4">
              <w:rPr>
                <w:rFonts w:hAnsi="標楷體" w:hint="eastAsia"/>
                <w:bCs/>
                <w:spacing w:val="0"/>
                <w:sz w:val="20"/>
              </w:rPr>
              <w:t>註</w:t>
            </w:r>
            <w:proofErr w:type="gramEnd"/>
            <w:r w:rsidRPr="00F567E4">
              <w:rPr>
                <w:rFonts w:hAnsi="標楷體" w:hint="eastAsia"/>
                <w:bCs/>
                <w:spacing w:val="0"/>
                <w:sz w:val="20"/>
              </w:rPr>
              <w:t>：營業基金無修正事項。</w:t>
            </w:r>
          </w:p>
        </w:tc>
      </w:tr>
      <w:tr w:rsidR="0080149A" w14:paraId="2EC2AC73" w14:textId="77777777" w:rsidTr="00752BF4">
        <w:trPr>
          <w:gridAfter w:val="1"/>
          <w:wAfter w:w="14" w:type="dxa"/>
          <w:cantSplit/>
          <w:trHeight w:val="51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14D1D4" w14:textId="77777777" w:rsidR="0080149A" w:rsidRPr="0080149A" w:rsidRDefault="0080149A" w:rsidP="0080149A">
            <w:pPr>
              <w:autoSpaceDE w:val="0"/>
              <w:autoSpaceDN w:val="0"/>
              <w:adjustRightInd w:val="0"/>
              <w:jc w:val="left"/>
              <w:rPr>
                <w:rFonts w:hAnsi="標楷體"/>
                <w:color w:val="000000"/>
                <w:spacing w:val="20"/>
                <w:sz w:val="20"/>
              </w:rPr>
            </w:pPr>
            <w:r w:rsidRPr="0080149A">
              <w:rPr>
                <w:rFonts w:hAnsi="標楷體" w:hint="eastAsia"/>
                <w:b/>
                <w:spacing w:val="20"/>
                <w:sz w:val="36"/>
                <w:u w:val="single"/>
              </w:rPr>
              <w:lastRenderedPageBreak/>
              <w:t>特種基金修正事項明細表</w:t>
            </w:r>
          </w:p>
        </w:tc>
      </w:tr>
      <w:tr w:rsidR="0080149A" w14:paraId="3DF72B03" w14:textId="77777777" w:rsidTr="00D514BA">
        <w:trPr>
          <w:gridAfter w:val="1"/>
          <w:wAfter w:w="14" w:type="dxa"/>
          <w:cantSplit/>
          <w:trHeight w:hRule="exact" w:val="454"/>
        </w:trPr>
        <w:tc>
          <w:tcPr>
            <w:tcW w:w="43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E8A1F" w14:textId="77777777" w:rsidR="0080149A" w:rsidRPr="0080149A" w:rsidRDefault="0080149A" w:rsidP="00D514BA">
            <w:pPr>
              <w:autoSpaceDE w:val="0"/>
              <w:autoSpaceDN w:val="0"/>
              <w:adjustRightInd w:val="0"/>
              <w:jc w:val="both"/>
              <w:rPr>
                <w:rFonts w:hAnsi="標楷體"/>
                <w:color w:val="000000"/>
                <w:spacing w:val="0"/>
                <w:sz w:val="24"/>
                <w:szCs w:val="24"/>
              </w:rPr>
            </w:pPr>
            <w:proofErr w:type="gramStart"/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113</w:t>
            </w:r>
            <w:proofErr w:type="gramEnd"/>
            <w:r w:rsidRPr="0080149A">
              <w:rPr>
                <w:rFonts w:hAnsi="標楷體" w:hint="eastAsia"/>
                <w:color w:val="000000"/>
                <w:spacing w:val="0"/>
                <w:sz w:val="24"/>
                <w:szCs w:val="24"/>
              </w:rPr>
              <w:t>年度</w:t>
            </w:r>
          </w:p>
        </w:tc>
        <w:tc>
          <w:tcPr>
            <w:tcW w:w="559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E5B901" w14:textId="77777777" w:rsidR="0080149A" w:rsidRDefault="0080149A" w:rsidP="00B34CEE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z w:val="20"/>
              </w:rPr>
            </w:pPr>
          </w:p>
        </w:tc>
      </w:tr>
      <w:tr w:rsidR="0080149A" w14:paraId="36E34A0A" w14:textId="77777777" w:rsidTr="00674D23">
        <w:trPr>
          <w:gridAfter w:val="1"/>
          <w:wAfter w:w="14" w:type="dxa"/>
          <w:cantSplit/>
          <w:trHeight w:hRule="exact" w:val="340"/>
        </w:trPr>
        <w:tc>
          <w:tcPr>
            <w:tcW w:w="43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39EF26" w14:textId="77777777" w:rsidR="0080149A" w:rsidRDefault="0080149A" w:rsidP="00B34CEE">
            <w:pPr>
              <w:autoSpaceDE w:val="0"/>
              <w:autoSpaceDN w:val="0"/>
              <w:adjustRightInd w:val="0"/>
              <w:jc w:val="both"/>
              <w:rPr>
                <w:rFonts w:hAnsi="標楷體"/>
                <w:color w:val="000000"/>
                <w:szCs w:val="24"/>
              </w:rPr>
            </w:pPr>
          </w:p>
        </w:tc>
        <w:tc>
          <w:tcPr>
            <w:tcW w:w="559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987593" w14:textId="77777777" w:rsidR="0080149A" w:rsidRPr="00F567E4" w:rsidRDefault="0080149A" w:rsidP="00B34CEE">
            <w:pPr>
              <w:autoSpaceDE w:val="0"/>
              <w:autoSpaceDN w:val="0"/>
              <w:adjustRightInd w:val="0"/>
              <w:rPr>
                <w:rFonts w:hAnsi="標楷體"/>
                <w:color w:val="000000"/>
                <w:spacing w:val="0"/>
                <w:sz w:val="20"/>
              </w:rPr>
            </w:pPr>
            <w:r w:rsidRPr="00F567E4">
              <w:rPr>
                <w:rFonts w:hAnsi="標楷體" w:hint="eastAsia"/>
                <w:color w:val="000000"/>
                <w:spacing w:val="0"/>
                <w:sz w:val="20"/>
              </w:rPr>
              <w:t>單位：新臺幣元</w:t>
            </w:r>
          </w:p>
        </w:tc>
      </w:tr>
      <w:tr w:rsidR="0080149A" w14:paraId="452F6551" w14:textId="77777777" w:rsidTr="00674D23">
        <w:trPr>
          <w:gridAfter w:val="1"/>
          <w:wAfter w:w="14" w:type="dxa"/>
          <w:cantSplit/>
          <w:trHeight w:val="454"/>
        </w:trPr>
        <w:tc>
          <w:tcPr>
            <w:tcW w:w="4962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3FF8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修正支出(基金用途)</w:t>
            </w:r>
          </w:p>
        </w:tc>
        <w:tc>
          <w:tcPr>
            <w:tcW w:w="494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4EDADF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盈虧(餘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)增減數</w:t>
            </w:r>
          </w:p>
        </w:tc>
      </w:tr>
      <w:tr w:rsidR="0080149A" w14:paraId="55748D2C" w14:textId="77777777" w:rsidTr="00674D23">
        <w:trPr>
          <w:gridAfter w:val="1"/>
          <w:wAfter w:w="14" w:type="dxa"/>
          <w:cantSplit/>
          <w:trHeight w:val="709"/>
        </w:trPr>
        <w:tc>
          <w:tcPr>
            <w:tcW w:w="2488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4EB921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增列金額</w:t>
            </w: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21059F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減列金額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E18E68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增列淨利或賸餘</w:t>
            </w:r>
          </w:p>
          <w:p w14:paraId="5E213054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(</w:t>
            </w:r>
            <w:proofErr w:type="gramStart"/>
            <w:r>
              <w:rPr>
                <w:rFonts w:hAnsi="標楷體" w:hint="eastAsia"/>
                <w:sz w:val="20"/>
              </w:rPr>
              <w:t>減列淨損</w:t>
            </w:r>
            <w:proofErr w:type="gramEnd"/>
            <w:r>
              <w:rPr>
                <w:rFonts w:hAnsi="標楷體" w:hint="eastAsia"/>
                <w:sz w:val="20"/>
              </w:rPr>
              <w:t>或短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  <w:hideMark/>
          </w:tcPr>
          <w:p w14:paraId="3A47ECCB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減列淨利或賸餘</w:t>
            </w:r>
          </w:p>
          <w:p w14:paraId="7453FF42" w14:textId="77777777" w:rsidR="0080149A" w:rsidRDefault="0080149A" w:rsidP="00B34CEE">
            <w:pPr>
              <w:spacing w:line="240" w:lineRule="exact"/>
              <w:ind w:leftChars="10" w:left="14" w:rightChars="10" w:right="14"/>
              <w:jc w:val="distribute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(</w:t>
            </w:r>
            <w:proofErr w:type="gramStart"/>
            <w:r>
              <w:rPr>
                <w:rFonts w:hAnsi="標楷體" w:hint="eastAsia"/>
                <w:sz w:val="20"/>
              </w:rPr>
              <w:t>增列淨損</w:t>
            </w:r>
            <w:proofErr w:type="gramEnd"/>
            <w:r>
              <w:rPr>
                <w:rFonts w:hAnsi="標楷體" w:hint="eastAsia"/>
                <w:sz w:val="20"/>
              </w:rPr>
              <w:t>或短</w:t>
            </w:r>
            <w:proofErr w:type="gramStart"/>
            <w:r>
              <w:rPr>
                <w:rFonts w:hAnsi="標楷體" w:hint="eastAsia"/>
                <w:sz w:val="20"/>
              </w:rPr>
              <w:t>絀</w:t>
            </w:r>
            <w:proofErr w:type="gramEnd"/>
            <w:r>
              <w:rPr>
                <w:rFonts w:hAnsi="標楷體" w:hint="eastAsia"/>
                <w:sz w:val="20"/>
              </w:rPr>
              <w:t>)</w:t>
            </w:r>
          </w:p>
        </w:tc>
      </w:tr>
      <w:tr w:rsidR="0080149A" w14:paraId="1FE97642" w14:textId="77777777" w:rsidTr="00674D23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58B71C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759D1E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1949C3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92F8AB8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14:paraId="25165D85" w14:textId="77777777" w:rsidTr="00B34CEE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6A8B68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72EEEC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449AEC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F7F247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:rsidRPr="002A3E8A" w14:paraId="0B63959D" w14:textId="77777777" w:rsidTr="00B34CEE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0E74FB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AAADD4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DB8664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1BF8524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/>
                <w:noProof/>
                <w:spacing w:val="8"/>
                <w:szCs w:val="18"/>
              </w:rPr>
              <w:t>58,500,000</w:t>
            </w:r>
          </w:p>
        </w:tc>
      </w:tr>
      <w:tr w:rsidR="0080149A" w:rsidRPr="002A3E8A" w14:paraId="014EA288" w14:textId="77777777" w:rsidTr="00B34CEE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6F7238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D7B13" w14:textId="77777777" w:rsidR="0080149A" w:rsidRPr="00C32384" w:rsidRDefault="0080149A" w:rsidP="009D6ECB">
            <w:pPr>
              <w:snapToGrid w:val="0"/>
              <w:ind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77299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C32384">
              <w:rPr>
                <w:rFonts w:asciiTheme="minorEastAsia" w:eastAsiaTheme="minorEastAsia" w:hAnsiTheme="minorEastAsia" w:hint="eastAsia"/>
                <w:bCs/>
                <w:noProof/>
                <w:spacing w:val="8"/>
                <w:szCs w:val="18"/>
              </w:rPr>
              <w:t>－</w:t>
            </w: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244A98" w14:textId="77777777" w:rsidR="0080149A" w:rsidRPr="00C32384" w:rsidRDefault="0080149A" w:rsidP="009D6ECB">
            <w:pPr>
              <w:snapToGrid w:val="0"/>
              <w:ind w:left="113" w:rightChars="10" w:right="14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  <w:r w:rsidRPr="00E900CC"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  <w:t>58,500,000</w:t>
            </w:r>
          </w:p>
        </w:tc>
      </w:tr>
      <w:tr w:rsidR="0080149A" w:rsidRPr="002A3E8A" w14:paraId="54F8333C" w14:textId="77777777" w:rsidTr="00674D23">
        <w:trPr>
          <w:gridAfter w:val="1"/>
          <w:wAfter w:w="14" w:type="dxa"/>
          <w:trHeight w:val="624"/>
        </w:trPr>
        <w:tc>
          <w:tcPr>
            <w:tcW w:w="24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BDF1E1" w14:textId="77777777" w:rsidR="0080149A" w:rsidRPr="00C32384" w:rsidRDefault="0080149A" w:rsidP="00C32384">
            <w:pPr>
              <w:snapToGrid w:val="0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5209A" w14:textId="77777777" w:rsidR="0080149A" w:rsidRPr="00C32384" w:rsidRDefault="0080149A" w:rsidP="00C32384">
            <w:pPr>
              <w:snapToGrid w:val="0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08D69" w14:textId="77777777" w:rsidR="0080149A" w:rsidRPr="00C32384" w:rsidRDefault="0080149A" w:rsidP="00C32384">
            <w:pPr>
              <w:snapToGrid w:val="0"/>
              <w:ind w:left="113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6DCA56" w14:textId="77777777" w:rsidR="0080149A" w:rsidRPr="00C32384" w:rsidRDefault="0080149A" w:rsidP="00C32384">
            <w:pPr>
              <w:snapToGrid w:val="0"/>
              <w:ind w:left="113"/>
              <w:rPr>
                <w:rFonts w:asciiTheme="minorEastAsia" w:eastAsiaTheme="minorEastAsia" w:hAnsiTheme="minorEastAsia"/>
                <w:bCs/>
                <w:noProof/>
                <w:spacing w:val="8"/>
                <w:szCs w:val="18"/>
              </w:rPr>
            </w:pPr>
          </w:p>
        </w:tc>
      </w:tr>
      <w:tr w:rsidR="0080149A" w:rsidRPr="002A3E8A" w14:paraId="469E7547" w14:textId="77777777" w:rsidTr="00674D23">
        <w:trPr>
          <w:gridAfter w:val="1"/>
          <w:wAfter w:w="14" w:type="dxa"/>
          <w:trHeight w:hRule="exact" w:val="7824"/>
        </w:trPr>
        <w:tc>
          <w:tcPr>
            <w:tcW w:w="2488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0D27783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3FB9F4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4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CD858D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14:paraId="2F89701A" w14:textId="77777777" w:rsidR="0080149A" w:rsidRPr="002A3E8A" w:rsidRDefault="0080149A" w:rsidP="00B34CEE">
            <w:pPr>
              <w:spacing w:line="300" w:lineRule="exact"/>
              <w:ind w:rightChars="10" w:right="14"/>
              <w:rPr>
                <w:rFonts w:ascii="新細明體" w:hAnsi="新細明體"/>
                <w:noProof/>
                <w:sz w:val="22"/>
                <w:szCs w:val="22"/>
              </w:rPr>
            </w:pPr>
          </w:p>
        </w:tc>
      </w:tr>
    </w:tbl>
    <w:p w14:paraId="48060AD8" w14:textId="77777777" w:rsidR="0080149A" w:rsidRDefault="0080149A" w:rsidP="00201AFE">
      <w:pPr>
        <w:snapToGrid w:val="0"/>
        <w:spacing w:line="20" w:lineRule="exact"/>
        <w:jc w:val="both"/>
        <w:rPr>
          <w:sz w:val="20"/>
        </w:rPr>
      </w:pPr>
    </w:p>
    <w:p w14:paraId="2ADAE972" w14:textId="77777777" w:rsidR="0080149A" w:rsidRPr="00051E92" w:rsidRDefault="0080149A" w:rsidP="00844F21">
      <w:pPr>
        <w:snapToGrid w:val="0"/>
        <w:spacing w:line="20" w:lineRule="exact"/>
        <w:jc w:val="both"/>
        <w:rPr>
          <w:sz w:val="20"/>
        </w:rPr>
      </w:pPr>
    </w:p>
    <w:p w14:paraId="7282BEA5" w14:textId="77777777" w:rsidR="001E34D0" w:rsidRDefault="001E34D0" w:rsidP="0080149A">
      <w:pPr>
        <w:spacing w:line="20" w:lineRule="exact"/>
        <w:jc w:val="left"/>
        <w:rPr>
          <w:color w:val="FF0000"/>
        </w:rPr>
      </w:pPr>
    </w:p>
    <w:sectPr w:rsidR="001E34D0" w:rsidSect="00924E2D">
      <w:footerReference w:type="even" r:id="rId8"/>
      <w:footerReference w:type="default" r:id="rId9"/>
      <w:pgSz w:w="11906" w:h="16838" w:code="9"/>
      <w:pgMar w:top="1418" w:right="1134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0CBD" w14:textId="77777777" w:rsidR="00F72DB8" w:rsidRDefault="00F72DB8">
      <w:r>
        <w:separator/>
      </w:r>
    </w:p>
  </w:endnote>
  <w:endnote w:type="continuationSeparator" w:id="0">
    <w:p w14:paraId="202F3234" w14:textId="77777777" w:rsidR="00F72DB8" w:rsidRDefault="00F72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1433" w14:textId="77777777" w:rsidR="00F72DB8" w:rsidRDefault="00F72DB8">
    <w:pPr>
      <w:pStyle w:val="a4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9630F" w14:textId="77777777" w:rsidR="00F72DB8" w:rsidRPr="008E5AAA" w:rsidRDefault="00F72DB8" w:rsidP="008E5AAA">
    <w:pPr>
      <w:pStyle w:val="a4"/>
      <w:tabs>
        <w:tab w:val="clear" w:pos="4153"/>
        <w:tab w:val="clear" w:pos="8306"/>
      </w:tabs>
      <w:jc w:val="center"/>
      <w:rPr>
        <w:rFonts w:hAnsi="標楷體"/>
        <w:spacing w:val="0"/>
      </w:rPr>
    </w:pPr>
    <w:r w:rsidRPr="008E5AAA">
      <w:rPr>
        <w:rFonts w:hAnsi="標楷體" w:hint="eastAsia"/>
        <w:spacing w:val="0"/>
      </w:rPr>
      <w:t>丁－</w:t>
    </w:r>
    <w:r w:rsidRPr="008E5AAA">
      <w:rPr>
        <w:rFonts w:hAnsi="標楷體"/>
        <w:spacing w:val="0"/>
      </w:rPr>
      <w:fldChar w:fldCharType="begin"/>
    </w:r>
    <w:r w:rsidRPr="008E5AAA">
      <w:rPr>
        <w:rFonts w:hAnsi="標楷體"/>
        <w:spacing w:val="0"/>
      </w:rPr>
      <w:instrText>PAGE   \* MERGEFORMAT</w:instrText>
    </w:r>
    <w:r w:rsidRPr="008E5AAA">
      <w:rPr>
        <w:rFonts w:hAnsi="標楷體"/>
        <w:spacing w:val="0"/>
      </w:rPr>
      <w:fldChar w:fldCharType="separate"/>
    </w:r>
    <w:r w:rsidR="00162AF8" w:rsidRPr="00162AF8">
      <w:rPr>
        <w:rFonts w:hAnsi="標楷體"/>
        <w:noProof/>
        <w:spacing w:val="0"/>
        <w:lang w:val="zh-TW"/>
      </w:rPr>
      <w:t>7</w:t>
    </w:r>
    <w:r w:rsidRPr="008E5AAA">
      <w:rPr>
        <w:rFonts w:hAnsi="標楷體"/>
        <w:spacing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2A1B6" w14:textId="77777777" w:rsidR="00F72DB8" w:rsidRDefault="00F72DB8">
      <w:r>
        <w:separator/>
      </w:r>
    </w:p>
  </w:footnote>
  <w:footnote w:type="continuationSeparator" w:id="0">
    <w:p w14:paraId="31A83AF1" w14:textId="77777777" w:rsidR="00F72DB8" w:rsidRDefault="00F72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5789"/>
    <w:multiLevelType w:val="hybridMultilevel"/>
    <w:tmpl w:val="8B8A9820"/>
    <w:lvl w:ilvl="0" w:tplc="9252F8B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3B84968"/>
    <w:multiLevelType w:val="hybridMultilevel"/>
    <w:tmpl w:val="D19CFAD2"/>
    <w:lvl w:ilvl="0" w:tplc="390ABACC">
      <w:start w:val="36"/>
      <w:numFmt w:val="decimal"/>
      <w:lvlText w:val="%1."/>
      <w:lvlJc w:val="left"/>
      <w:pPr>
        <w:tabs>
          <w:tab w:val="num" w:pos="1080"/>
        </w:tabs>
        <w:ind w:left="1080" w:hanging="570"/>
      </w:pPr>
      <w:rPr>
        <w:rFonts w:hAnsi="Times New Roman" w:hint="eastAsia"/>
        <w:b w:val="0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2" w15:restartNumberingAfterBreak="0">
    <w:nsid w:val="0AB867C7"/>
    <w:multiLevelType w:val="hybridMultilevel"/>
    <w:tmpl w:val="ED20A098"/>
    <w:lvl w:ilvl="0" w:tplc="15B29948">
      <w:start w:val="1"/>
      <w:numFmt w:val="decimal"/>
      <w:lvlText w:val="%1."/>
      <w:lvlJc w:val="left"/>
      <w:pPr>
        <w:tabs>
          <w:tab w:val="num" w:pos="667"/>
        </w:tabs>
        <w:ind w:left="667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67"/>
        </w:tabs>
        <w:ind w:left="126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7"/>
        </w:tabs>
        <w:ind w:left="174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7"/>
        </w:tabs>
        <w:ind w:left="222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07"/>
        </w:tabs>
        <w:ind w:left="270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7"/>
        </w:tabs>
        <w:ind w:left="318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7"/>
        </w:tabs>
        <w:ind w:left="366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47"/>
        </w:tabs>
        <w:ind w:left="414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27"/>
        </w:tabs>
        <w:ind w:left="4627" w:hanging="480"/>
      </w:pPr>
    </w:lvl>
  </w:abstractNum>
  <w:abstractNum w:abstractNumId="3" w15:restartNumberingAfterBreak="0">
    <w:nsid w:val="0DDF4BCE"/>
    <w:multiLevelType w:val="hybridMultilevel"/>
    <w:tmpl w:val="1BD889E0"/>
    <w:lvl w:ilvl="0" w:tplc="E76814A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4" w15:restartNumberingAfterBreak="0">
    <w:nsid w:val="16FE374C"/>
    <w:multiLevelType w:val="hybridMultilevel"/>
    <w:tmpl w:val="53100D96"/>
    <w:lvl w:ilvl="0" w:tplc="7D767D3C">
      <w:start w:val="1"/>
      <w:numFmt w:val="decimal"/>
      <w:lvlText w:val="（%1）"/>
      <w:lvlJc w:val="left"/>
      <w:pPr>
        <w:tabs>
          <w:tab w:val="num" w:pos="2040"/>
        </w:tabs>
        <w:ind w:left="2040" w:hanging="720"/>
      </w:pPr>
      <w:rPr>
        <w:rFonts w:ascii="標楷體" w:hAnsi="Courier New" w:hint="eastAsia"/>
      </w:rPr>
    </w:lvl>
    <w:lvl w:ilvl="1" w:tplc="A4A867FA">
      <w:start w:val="1"/>
      <w:numFmt w:val="decimal"/>
      <w:lvlText w:val="（%2）"/>
      <w:lvlJc w:val="left"/>
      <w:pPr>
        <w:tabs>
          <w:tab w:val="num" w:pos="2520"/>
        </w:tabs>
        <w:ind w:left="2520" w:hanging="720"/>
      </w:pPr>
      <w:rPr>
        <w:rFonts w:ascii="標楷體" w:hAnsi="Courier New" w:hint="eastAsia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20"/>
        </w:tabs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60"/>
        </w:tabs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480"/>
      </w:pPr>
    </w:lvl>
  </w:abstractNum>
  <w:abstractNum w:abstractNumId="5" w15:restartNumberingAfterBreak="0">
    <w:nsid w:val="17704F31"/>
    <w:multiLevelType w:val="hybridMultilevel"/>
    <w:tmpl w:val="EEE430BE"/>
    <w:lvl w:ilvl="0" w:tplc="FFFFFFFF">
      <w:start w:val="1"/>
      <w:numFmt w:val="taiwaneseCountingThousand"/>
      <w:lvlText w:val="%1、"/>
      <w:lvlJc w:val="left"/>
      <w:pPr>
        <w:tabs>
          <w:tab w:val="num" w:pos="915"/>
        </w:tabs>
        <w:ind w:left="915" w:hanging="405"/>
      </w:pPr>
      <w:rPr>
        <w:rFonts w:hint="default"/>
      </w:rPr>
    </w:lvl>
    <w:lvl w:ilvl="1" w:tplc="FFFFFFFF">
      <w:start w:val="1"/>
      <w:numFmt w:val="taiwaneseCountingThousand"/>
      <w:lvlText w:val="(%2)"/>
      <w:lvlJc w:val="left"/>
      <w:pPr>
        <w:tabs>
          <w:tab w:val="num" w:pos="1395"/>
        </w:tabs>
        <w:ind w:left="1395" w:hanging="4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6" w15:restartNumberingAfterBreak="0">
    <w:nsid w:val="2E791BA4"/>
    <w:multiLevelType w:val="hybridMultilevel"/>
    <w:tmpl w:val="066E2700"/>
    <w:lvl w:ilvl="0" w:tplc="6694A33E">
      <w:start w:val="1"/>
      <w:numFmt w:val="taiwaneseCountingThousand"/>
      <w:lvlText w:val="（%1）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32D41AE6"/>
    <w:multiLevelType w:val="singleLevel"/>
    <w:tmpl w:val="1C0A2E7C"/>
    <w:lvl w:ilvl="0">
      <w:start w:val="1"/>
      <w:numFmt w:val="taiwaneseCountingThousand"/>
      <w:lvlText w:val="%1、"/>
      <w:lvlJc w:val="left"/>
      <w:pPr>
        <w:tabs>
          <w:tab w:val="num" w:pos="408"/>
        </w:tabs>
        <w:ind w:left="408" w:hanging="408"/>
      </w:pPr>
      <w:rPr>
        <w:rFonts w:hint="eastAsia"/>
      </w:rPr>
    </w:lvl>
  </w:abstractNum>
  <w:abstractNum w:abstractNumId="8" w15:restartNumberingAfterBreak="0">
    <w:nsid w:val="3FFB41D4"/>
    <w:multiLevelType w:val="hybridMultilevel"/>
    <w:tmpl w:val="1DDE348A"/>
    <w:lvl w:ilvl="0" w:tplc="7F567384">
      <w:start w:val="1"/>
      <w:numFmt w:val="decimal"/>
      <w:suff w:val="space"/>
      <w:lvlText w:val="%1."/>
      <w:lvlJc w:val="left"/>
      <w:pPr>
        <w:ind w:left="210" w:hanging="2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65270D0"/>
    <w:multiLevelType w:val="hybridMultilevel"/>
    <w:tmpl w:val="27707F0C"/>
    <w:lvl w:ilvl="0" w:tplc="253AA46A">
      <w:start w:val="1"/>
      <w:numFmt w:val="taiwaneseCountingThousand"/>
      <w:lvlText w:val="(%1)"/>
      <w:lvlJc w:val="left"/>
      <w:pPr>
        <w:tabs>
          <w:tab w:val="num" w:pos="960"/>
        </w:tabs>
        <w:ind w:left="960" w:hanging="45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0" w15:restartNumberingAfterBreak="0">
    <w:nsid w:val="4C4D6A06"/>
    <w:multiLevelType w:val="hybridMultilevel"/>
    <w:tmpl w:val="B5D64C92"/>
    <w:lvl w:ilvl="0" w:tplc="F27AD632">
      <w:start w:val="1"/>
      <w:numFmt w:val="taiwaneseCountingThousand"/>
      <w:lvlText w:val="（%1）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0"/>
        </w:tabs>
        <w:ind w:left="14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0"/>
        </w:tabs>
        <w:ind w:left="29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0"/>
        </w:tabs>
        <w:ind w:left="38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0"/>
        </w:tabs>
        <w:ind w:left="43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80"/>
      </w:pPr>
    </w:lvl>
  </w:abstractNum>
  <w:abstractNum w:abstractNumId="11" w15:restartNumberingAfterBreak="0">
    <w:nsid w:val="50EA76E2"/>
    <w:multiLevelType w:val="hybridMultilevel"/>
    <w:tmpl w:val="E954F3BE"/>
    <w:lvl w:ilvl="0" w:tplc="CF5A446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2" w15:restartNumberingAfterBreak="0">
    <w:nsid w:val="534677CE"/>
    <w:multiLevelType w:val="singleLevel"/>
    <w:tmpl w:val="EF308FB4"/>
    <w:lvl w:ilvl="0">
      <w:start w:val="1"/>
      <w:numFmt w:val="taiwaneseCountingThousand"/>
      <w:lvlText w:val="(%1)"/>
      <w:lvlJc w:val="left"/>
      <w:pPr>
        <w:tabs>
          <w:tab w:val="num" w:pos="978"/>
        </w:tabs>
        <w:ind w:left="978" w:hanging="468"/>
      </w:pPr>
      <w:rPr>
        <w:rFonts w:hint="eastAsia"/>
      </w:rPr>
    </w:lvl>
  </w:abstractNum>
  <w:abstractNum w:abstractNumId="13" w15:restartNumberingAfterBreak="0">
    <w:nsid w:val="59F54E7C"/>
    <w:multiLevelType w:val="hybridMultilevel"/>
    <w:tmpl w:val="3E48D984"/>
    <w:lvl w:ilvl="0" w:tplc="5308E426">
      <w:start w:val="1"/>
      <w:numFmt w:val="ideographTraditional"/>
      <w:lvlText w:val="%1、"/>
      <w:lvlJc w:val="left"/>
      <w:pPr>
        <w:tabs>
          <w:tab w:val="num" w:pos="795"/>
        </w:tabs>
        <w:ind w:left="795" w:hanging="79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8E6340"/>
    <w:multiLevelType w:val="hybridMultilevel"/>
    <w:tmpl w:val="547C6E7E"/>
    <w:lvl w:ilvl="0" w:tplc="E1D8CEC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標楷體" w:hint="default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6DFF13AC"/>
    <w:multiLevelType w:val="singleLevel"/>
    <w:tmpl w:val="BB74FB98"/>
    <w:lvl w:ilvl="0">
      <w:start w:val="1"/>
      <w:numFmt w:val="ideographTraditional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6" w15:restartNumberingAfterBreak="0">
    <w:nsid w:val="71FF0638"/>
    <w:multiLevelType w:val="hybridMultilevel"/>
    <w:tmpl w:val="9438B8D6"/>
    <w:lvl w:ilvl="0" w:tplc="CCFEB5D0">
      <w:start w:val="36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eastAsia"/>
        <w:sz w:val="1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2"/>
  </w:num>
  <w:num w:numId="9">
    <w:abstractNumId w:val="10"/>
  </w:num>
  <w:num w:numId="10">
    <w:abstractNumId w:val="5"/>
  </w:num>
  <w:num w:numId="11">
    <w:abstractNumId w:val="13"/>
  </w:num>
  <w:num w:numId="12">
    <w:abstractNumId w:val="11"/>
  </w:num>
  <w:num w:numId="13">
    <w:abstractNumId w:val="1"/>
  </w:num>
  <w:num w:numId="14">
    <w:abstractNumId w:val="16"/>
  </w:num>
  <w:num w:numId="15">
    <w:abstractNumId w:val="4"/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mirrorMargins/>
  <w:bordersDoNotSurroundHeader/>
  <w:bordersDoNotSurroundFooter/>
  <w:hideSpellingErrors/>
  <w:hideGrammaticalErrors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81"/>
  <w:displayHorizontalDrawingGridEvery w:val="0"/>
  <w:displayVerticalDrawingGridEvery w:val="2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4D0"/>
    <w:rsid w:val="00067A93"/>
    <w:rsid w:val="000A781B"/>
    <w:rsid w:val="000C3C57"/>
    <w:rsid w:val="000D4970"/>
    <w:rsid w:val="000E0F74"/>
    <w:rsid w:val="00162AF8"/>
    <w:rsid w:val="0017748A"/>
    <w:rsid w:val="001D2A2B"/>
    <w:rsid w:val="001E34D0"/>
    <w:rsid w:val="00270023"/>
    <w:rsid w:val="002751E2"/>
    <w:rsid w:val="002C1551"/>
    <w:rsid w:val="002C60C1"/>
    <w:rsid w:val="002F6553"/>
    <w:rsid w:val="00353D8D"/>
    <w:rsid w:val="003A3854"/>
    <w:rsid w:val="003B5E86"/>
    <w:rsid w:val="004070C3"/>
    <w:rsid w:val="0042176E"/>
    <w:rsid w:val="00481F2C"/>
    <w:rsid w:val="005075A6"/>
    <w:rsid w:val="00531B25"/>
    <w:rsid w:val="0053701E"/>
    <w:rsid w:val="00577D7B"/>
    <w:rsid w:val="005D2BA5"/>
    <w:rsid w:val="005E4111"/>
    <w:rsid w:val="0066467E"/>
    <w:rsid w:val="00674D23"/>
    <w:rsid w:val="00793713"/>
    <w:rsid w:val="007A471D"/>
    <w:rsid w:val="007C2C94"/>
    <w:rsid w:val="0080149A"/>
    <w:rsid w:val="008560D3"/>
    <w:rsid w:val="008E5AAA"/>
    <w:rsid w:val="008F4BF1"/>
    <w:rsid w:val="008F6550"/>
    <w:rsid w:val="00900BC4"/>
    <w:rsid w:val="00924E2D"/>
    <w:rsid w:val="00941B46"/>
    <w:rsid w:val="0096347E"/>
    <w:rsid w:val="009B3B9B"/>
    <w:rsid w:val="009B4C39"/>
    <w:rsid w:val="009B65D8"/>
    <w:rsid w:val="009D47B1"/>
    <w:rsid w:val="00A24FE3"/>
    <w:rsid w:val="00A40E69"/>
    <w:rsid w:val="00A77DF3"/>
    <w:rsid w:val="00AB4E29"/>
    <w:rsid w:val="00B23286"/>
    <w:rsid w:val="00BE7FF3"/>
    <w:rsid w:val="00C03D36"/>
    <w:rsid w:val="00C16806"/>
    <w:rsid w:val="00C65B4A"/>
    <w:rsid w:val="00C82AA1"/>
    <w:rsid w:val="00C84748"/>
    <w:rsid w:val="00C9244F"/>
    <w:rsid w:val="00CA6003"/>
    <w:rsid w:val="00D2036D"/>
    <w:rsid w:val="00DA0F6E"/>
    <w:rsid w:val="00DA4B6E"/>
    <w:rsid w:val="00DE1E5D"/>
    <w:rsid w:val="00DE2A44"/>
    <w:rsid w:val="00E536B2"/>
    <w:rsid w:val="00E91273"/>
    <w:rsid w:val="00EA2EDE"/>
    <w:rsid w:val="00F35562"/>
    <w:rsid w:val="00F567E4"/>
    <w:rsid w:val="00F72DB8"/>
    <w:rsid w:val="00F74881"/>
    <w:rsid w:val="00FA55CA"/>
    <w:rsid w:val="00FB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4CF81368"/>
  <w15:chartTrackingRefBased/>
  <w15:docId w15:val="{4B1B4F37-CD25-40A0-9279-8EA63CFC3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spacing w:val="-20"/>
      <w:kern w:val="2"/>
      <w:sz w:val="1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pacing w:val="-1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5">
    <w:name w:val="甲乙丙"/>
    <w:basedOn w:val="a"/>
    <w:pPr>
      <w:spacing w:after="360" w:line="360" w:lineRule="auto"/>
      <w:jc w:val="center"/>
    </w:pPr>
    <w:rPr>
      <w:b/>
      <w:sz w:val="40"/>
    </w:rPr>
  </w:style>
  <w:style w:type="paragraph" w:customStyle="1" w:styleId="a6">
    <w:name w:val="壹貳參"/>
    <w:basedOn w:val="a5"/>
    <w:pPr>
      <w:spacing w:after="240"/>
      <w:ind w:left="624"/>
      <w:jc w:val="left"/>
    </w:pPr>
    <w:rPr>
      <w:sz w:val="36"/>
    </w:rPr>
  </w:style>
  <w:style w:type="paragraph" w:customStyle="1" w:styleId="a7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8">
    <w:name w:val="括號一二三"/>
    <w:basedOn w:val="a7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8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9">
    <w:name w:val="Body Text"/>
    <w:basedOn w:val="a"/>
    <w:semiHidden/>
    <w:pPr>
      <w:spacing w:line="360" w:lineRule="auto"/>
      <w:ind w:firstLine="482"/>
      <w:jc w:val="both"/>
    </w:p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rPr>
      <w:rFonts w:ascii="Arial" w:eastAsia="新細明體" w:hAnsi="Arial"/>
      <w:spacing w:val="0"/>
    </w:rPr>
  </w:style>
  <w:style w:type="paragraph" w:styleId="20">
    <w:name w:val="Body Text 2"/>
    <w:basedOn w:val="a"/>
    <w:semiHidden/>
    <w:pPr>
      <w:jc w:val="both"/>
    </w:pPr>
  </w:style>
  <w:style w:type="paragraph" w:customStyle="1" w:styleId="21">
    <w:name w:val="樣式2"/>
    <w:basedOn w:val="a"/>
    <w:autoRedefine/>
    <w:pPr>
      <w:spacing w:before="440" w:after="80"/>
      <w:jc w:val="both"/>
    </w:pPr>
    <w:rPr>
      <w:rFonts w:hAnsi="標楷體"/>
      <w:b/>
      <w:spacing w:val="20"/>
      <w:sz w:val="32"/>
    </w:rPr>
  </w:style>
  <w:style w:type="paragraph" w:customStyle="1" w:styleId="6">
    <w:name w:val="樣式6"/>
    <w:basedOn w:val="a"/>
    <w:autoRedefine/>
    <w:pPr>
      <w:spacing w:line="440" w:lineRule="exact"/>
      <w:ind w:firstLine="510"/>
      <w:jc w:val="both"/>
    </w:pPr>
    <w:rPr>
      <w:spacing w:val="0"/>
      <w:sz w:val="24"/>
    </w:rPr>
  </w:style>
  <w:style w:type="paragraph" w:customStyle="1" w:styleId="5">
    <w:name w:val="樣式5"/>
    <w:basedOn w:val="a"/>
    <w:autoRedefine/>
    <w:pPr>
      <w:spacing w:before="60" w:line="440" w:lineRule="exact"/>
      <w:jc w:val="both"/>
    </w:pPr>
    <w:rPr>
      <w:rFonts w:hAnsi="標楷體"/>
      <w:b/>
      <w:spacing w:val="20"/>
      <w:sz w:val="28"/>
    </w:rPr>
  </w:style>
  <w:style w:type="paragraph" w:customStyle="1" w:styleId="7">
    <w:name w:val="樣式7"/>
    <w:basedOn w:val="a"/>
    <w:autoRedefine/>
    <w:pPr>
      <w:spacing w:before="60" w:after="60" w:line="440" w:lineRule="exact"/>
      <w:ind w:firstLine="510"/>
      <w:jc w:val="both"/>
    </w:pPr>
    <w:rPr>
      <w:rFonts w:ascii="新細明體" w:eastAsia="新細明體"/>
      <w:b/>
      <w:spacing w:val="20"/>
      <w:sz w:val="24"/>
    </w:rPr>
  </w:style>
  <w:style w:type="paragraph" w:styleId="ac">
    <w:name w:val="Plain Text"/>
    <w:basedOn w:val="a"/>
    <w:semiHidden/>
    <w:pPr>
      <w:jc w:val="left"/>
    </w:pPr>
    <w:rPr>
      <w:rFonts w:ascii="細明體" w:eastAsia="細明體" w:hAnsi="Courier New"/>
      <w:spacing w:val="0"/>
      <w:sz w:val="24"/>
      <w:szCs w:val="24"/>
    </w:rPr>
  </w:style>
  <w:style w:type="paragraph" w:styleId="ad">
    <w:name w:val="Document Map"/>
    <w:basedOn w:val="a"/>
    <w:semiHidden/>
    <w:pPr>
      <w:shd w:val="clear" w:color="auto" w:fill="000080"/>
    </w:pPr>
    <w:rPr>
      <w:rFonts w:ascii="Arial" w:eastAsia="新細明體" w:hAnsi="Arial"/>
    </w:rPr>
  </w:style>
  <w:style w:type="paragraph" w:customStyle="1" w:styleId="ae">
    <w:name w:val="三自來水事業處"/>
    <w:basedOn w:val="ac"/>
    <w:pPr>
      <w:spacing w:line="440" w:lineRule="exact"/>
      <w:ind w:firstLine="19"/>
      <w:jc w:val="both"/>
    </w:pPr>
    <w:rPr>
      <w:rFonts w:ascii="標楷體" w:eastAsia="標楷體" w:hAnsi="標楷體"/>
      <w:b/>
      <w:spacing w:val="20"/>
      <w:sz w:val="28"/>
      <w:szCs w:val="20"/>
    </w:rPr>
  </w:style>
  <w:style w:type="character" w:customStyle="1" w:styleId="af">
    <w:name w:val="(臺)"/>
    <w:rPr>
      <w:rFonts w:ascii="標楷體" w:eastAsia="標楷體" w:hAnsi="標楷體"/>
      <w:b/>
      <w:bCs/>
      <w:spacing w:val="20"/>
      <w:sz w:val="30"/>
    </w:rPr>
  </w:style>
  <w:style w:type="paragraph" w:styleId="af0">
    <w:name w:val="annotation text"/>
    <w:basedOn w:val="a"/>
    <w:link w:val="af1"/>
    <w:semiHidden/>
    <w:rsid w:val="00270023"/>
    <w:pPr>
      <w:jc w:val="left"/>
    </w:pPr>
    <w:rPr>
      <w:rFonts w:ascii="Times New Roman" w:eastAsia="新細明體"/>
      <w:spacing w:val="0"/>
      <w:sz w:val="24"/>
    </w:rPr>
  </w:style>
  <w:style w:type="character" w:customStyle="1" w:styleId="af1">
    <w:name w:val="註解文字 字元"/>
    <w:basedOn w:val="a0"/>
    <w:link w:val="af0"/>
    <w:semiHidden/>
    <w:rsid w:val="0027002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43PzKZ3EChs&#20197;&#21069;&#24180;&#24230;&#27506;&#20986;&#27770;&#31639;&#20462;&#27491;&#25976;&#26126;&#32048;&#34920;(&#24038;&#38913;)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074D-ED60-4A03-A461-1D58E5363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43PzKZ3EChs以前年度歲出決算修正數明細表(左頁).dot</Template>
  <TotalTime>20</TotalTime>
  <Pages>6</Pages>
  <Words>523</Words>
  <Characters>800</Characters>
  <Application>Microsoft Office Word</Application>
  <DocSecurity>0</DocSecurity>
  <Lines>6</Lines>
  <Paragraphs>2</Paragraphs>
  <ScaleCrop>false</ScaleCrop>
  <Company>Taipei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玖、社會局主管</dc:title>
  <dc:subject/>
  <dc:creator>蕭茹方</dc:creator>
  <cp:keywords/>
  <dc:description/>
  <cp:lastModifiedBy>賴怡玲</cp:lastModifiedBy>
  <cp:revision>6</cp:revision>
  <cp:lastPrinted>2025-06-26T08:52:00Z</cp:lastPrinted>
  <dcterms:created xsi:type="dcterms:W3CDTF">2025-06-13T03:45:00Z</dcterms:created>
  <dcterms:modified xsi:type="dcterms:W3CDTF">2025-06-26T09:02:00Z</dcterms:modified>
</cp:coreProperties>
</file>