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63" w:rsidRPr="003922B2" w:rsidRDefault="00BE4629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2339D9">
        <w:rPr>
          <w:rFonts w:ascii="標楷體" w:eastAsia="標楷體" w:hAnsi="標楷體"/>
          <w:b/>
          <w:spacing w:val="60"/>
          <w:sz w:val="32"/>
          <w:szCs w:val="32"/>
          <w:u w:val="single"/>
        </w:rPr>
        <w:t>112</w:t>
      </w:r>
      <w:proofErr w:type="gramEnd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2339D9">
        <w:rPr>
          <w:rFonts w:ascii="標楷體" w:eastAsia="標楷體" w:hAnsi="標楷體"/>
          <w:b/>
          <w:spacing w:val="60"/>
          <w:sz w:val="32"/>
          <w:szCs w:val="32"/>
          <w:u w:val="single"/>
        </w:rPr>
        <w:t>花蓮縣</w:t>
      </w:r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2339D9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283417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2339D9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83417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A84E54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84E54">
              <w:rPr>
                <w:rFonts w:ascii="新細明體" w:hAnsi="新細明體"/>
                <w:b/>
                <w:noProof/>
              </w:rPr>
              <w:t>29,584,476,000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A84E54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84E54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29,410,156,380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- 174,319,620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- 0.59</w:t>
            </w:r>
          </w:p>
        </w:tc>
      </w:tr>
      <w:tr w:rsidR="002339D9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5A1810" w:rsidRDefault="002339D9" w:rsidP="00B36036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015D17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A84E54" w:rsidRDefault="00966F57" w:rsidP="00966F5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A84E54">
              <w:rPr>
                <w:rFonts w:ascii="新細明體" w:hAnsi="新細明體"/>
                <w:noProof/>
              </w:rPr>
              <w:t>5</w:t>
            </w:r>
            <w:r w:rsidR="002339D9" w:rsidRPr="00A84E54">
              <w:rPr>
                <w:rFonts w:ascii="新細明體" w:hAnsi="新細明體"/>
                <w:noProof/>
              </w:rPr>
              <w:t>,</w:t>
            </w:r>
            <w:r w:rsidRPr="00A84E54">
              <w:rPr>
                <w:rFonts w:ascii="新細明體" w:hAnsi="新細明體"/>
                <w:noProof/>
              </w:rPr>
              <w:t>079</w:t>
            </w:r>
            <w:r w:rsidR="002339D9" w:rsidRPr="00A84E54">
              <w:rPr>
                <w:rFonts w:ascii="新細明體" w:hAnsi="新細明體"/>
                <w:noProof/>
              </w:rPr>
              <w:t>,</w:t>
            </w:r>
            <w:r w:rsidRPr="00A84E54">
              <w:rPr>
                <w:rFonts w:ascii="新細明體" w:hAnsi="新細明體"/>
                <w:noProof/>
              </w:rPr>
              <w:t>341</w:t>
            </w:r>
            <w:r w:rsidRPr="00A84E54">
              <w:rPr>
                <w:rFonts w:ascii="新細明體" w:hAnsi="新細明體" w:hint="eastAsia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A84E54" w:rsidRDefault="00966F57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A84E54">
              <w:rPr>
                <w:rFonts w:ascii="新細明體" w:eastAsia="新細明體" w:hAnsi="新細明體" w:hint="eastAsia"/>
              </w:rPr>
              <w:t>17.17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6B0955" w:rsidRDefault="00B36036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4</w:t>
            </w:r>
            <w:r w:rsidR="002339D9" w:rsidRPr="00015D17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 w:hint="eastAsia"/>
                <w:noProof/>
              </w:rPr>
              <w:t>677</w:t>
            </w:r>
            <w:r w:rsidR="002339D9" w:rsidRPr="00015D17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 w:hint="eastAsia"/>
                <w:noProof/>
              </w:rPr>
              <w:t>953</w:t>
            </w:r>
            <w:r w:rsidR="002339D9" w:rsidRPr="00015D17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 w:hint="eastAsia"/>
                <w:noProof/>
              </w:rPr>
              <w:t>876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6B0955" w:rsidRDefault="00B36036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15.91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C07233" w:rsidP="00C0723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 w:hint="eastAsia"/>
                <w:noProof/>
              </w:rPr>
              <w:t>- 401</w:t>
            </w:r>
            <w:r w:rsidR="002339D9" w:rsidRPr="000836D7">
              <w:rPr>
                <w:rFonts w:ascii="新細明體" w:hAnsi="新細明體"/>
                <w:noProof/>
              </w:rPr>
              <w:t>,</w:t>
            </w:r>
            <w:r w:rsidRPr="000836D7">
              <w:rPr>
                <w:rFonts w:ascii="新細明體" w:hAnsi="新細明體" w:hint="eastAsia"/>
                <w:noProof/>
              </w:rPr>
              <w:t>387</w:t>
            </w:r>
            <w:r w:rsidR="002339D9" w:rsidRPr="000836D7">
              <w:rPr>
                <w:rFonts w:ascii="新細明體" w:hAnsi="新細明體"/>
                <w:noProof/>
              </w:rPr>
              <w:t>,</w:t>
            </w:r>
            <w:r w:rsidRPr="000836D7">
              <w:rPr>
                <w:rFonts w:ascii="新細明體" w:hAnsi="新細明體" w:hint="eastAsia"/>
                <w:noProof/>
              </w:rPr>
              <w:t>124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0836D7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eastAsia="新細明體" w:hAnsi="新細明體" w:hint="eastAsia"/>
              </w:rPr>
              <w:t>-7.90</w:t>
            </w:r>
          </w:p>
        </w:tc>
      </w:tr>
      <w:tr w:rsidR="002339D9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5A1810" w:rsidRDefault="002339D9" w:rsidP="00B36036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015D17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A84E54" w:rsidRDefault="00966F57" w:rsidP="00966F5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A84E54">
              <w:rPr>
                <w:rFonts w:ascii="新細明體" w:hAnsi="新細明體" w:hint="eastAsia"/>
                <w:noProof/>
              </w:rPr>
              <w:t>6</w:t>
            </w:r>
            <w:r w:rsidR="002339D9" w:rsidRPr="00A84E54">
              <w:rPr>
                <w:rFonts w:ascii="新細明體" w:hAnsi="新細明體"/>
                <w:noProof/>
              </w:rPr>
              <w:t>,</w:t>
            </w:r>
            <w:r w:rsidRPr="00A84E54">
              <w:rPr>
                <w:rFonts w:ascii="新細明體" w:hAnsi="新細明體" w:hint="eastAsia"/>
                <w:noProof/>
              </w:rPr>
              <w:t>004</w:t>
            </w:r>
            <w:r w:rsidR="002339D9" w:rsidRPr="00A84E54">
              <w:rPr>
                <w:rFonts w:ascii="新細明體" w:hAnsi="新細明體"/>
                <w:noProof/>
              </w:rPr>
              <w:t>,</w:t>
            </w:r>
            <w:r w:rsidRPr="00A84E54">
              <w:rPr>
                <w:rFonts w:ascii="新細明體" w:hAnsi="新細明體" w:hint="eastAsia"/>
                <w:noProof/>
              </w:rPr>
              <w:t>531</w:t>
            </w:r>
            <w:r w:rsidR="002339D9" w:rsidRPr="00A84E54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A84E54" w:rsidRDefault="00966F57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A84E54">
              <w:rPr>
                <w:rFonts w:ascii="新細明體" w:eastAsia="新細明體" w:hAnsi="新細明體" w:hint="eastAsia"/>
              </w:rPr>
              <w:t>20.30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6B0955" w:rsidRDefault="00B36036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6</w:t>
            </w:r>
            <w:r w:rsidR="002339D9" w:rsidRPr="00015D17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 w:hint="eastAsia"/>
                <w:noProof/>
              </w:rPr>
              <w:t>552</w:t>
            </w:r>
            <w:r w:rsidR="002339D9" w:rsidRPr="00015D17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 w:hint="eastAsia"/>
                <w:noProof/>
              </w:rPr>
              <w:t>753</w:t>
            </w:r>
            <w:r w:rsidR="002339D9" w:rsidRPr="00015D17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 w:hint="eastAsia"/>
                <w:noProof/>
              </w:rPr>
              <w:t>412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6B0955" w:rsidRDefault="00B36036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22.28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C07233" w:rsidP="00C0723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 w:hint="eastAsia"/>
                <w:noProof/>
              </w:rPr>
              <w:t>548</w:t>
            </w:r>
            <w:r w:rsidR="002339D9" w:rsidRPr="000836D7">
              <w:rPr>
                <w:rFonts w:ascii="新細明體" w:hAnsi="新細明體"/>
                <w:noProof/>
              </w:rPr>
              <w:t>,</w:t>
            </w:r>
            <w:r w:rsidRPr="000836D7">
              <w:rPr>
                <w:rFonts w:ascii="新細明體" w:hAnsi="新細明體" w:hint="eastAsia"/>
                <w:noProof/>
              </w:rPr>
              <w:t>222,412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0836D7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eastAsia="新細明體" w:hAnsi="新細明體" w:hint="eastAsia"/>
              </w:rPr>
              <w:t>9.13</w:t>
            </w:r>
          </w:p>
        </w:tc>
      </w:tr>
      <w:tr w:rsidR="002339D9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5A1810" w:rsidRDefault="002339D9" w:rsidP="00B36036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015D17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A84E54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A84E54">
              <w:rPr>
                <w:rFonts w:ascii="新細明體" w:hAnsi="新細明體"/>
                <w:noProof/>
              </w:rPr>
              <w:t>18,500,604,000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A84E54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A84E54">
              <w:rPr>
                <w:rFonts w:ascii="新細明體" w:hAnsi="新細明體"/>
                <w:noProof/>
              </w:rPr>
              <w:t>62.53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6B0955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18,179,449,092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6B0955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61.81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- 321,154,908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- 1.74</w:t>
            </w:r>
          </w:p>
        </w:tc>
      </w:tr>
      <w:tr w:rsidR="002339D9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83417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966F57" w:rsidP="00C0723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 w:hint="eastAsia"/>
                <w:b/>
                <w:noProof/>
              </w:rPr>
              <w:t>2</w:t>
            </w:r>
            <w:r w:rsidR="00C07233" w:rsidRPr="00C07233">
              <w:rPr>
                <w:rFonts w:ascii="新細明體" w:hAnsi="新細明體" w:hint="eastAsia"/>
                <w:b/>
                <w:noProof/>
              </w:rPr>
              <w:t>1</w:t>
            </w:r>
            <w:r w:rsidR="002339D9" w:rsidRPr="00C07233">
              <w:rPr>
                <w:rFonts w:ascii="新細明體" w:hAnsi="新細明體"/>
                <w:b/>
                <w:noProof/>
              </w:rPr>
              <w:t>,</w:t>
            </w:r>
            <w:r w:rsidR="00C07233" w:rsidRPr="00C07233">
              <w:rPr>
                <w:rFonts w:ascii="新細明體" w:hAnsi="新細明體" w:hint="eastAsia"/>
                <w:b/>
                <w:noProof/>
              </w:rPr>
              <w:t>966</w:t>
            </w:r>
            <w:r w:rsidR="002339D9" w:rsidRPr="00C07233">
              <w:rPr>
                <w:rFonts w:ascii="新細明體" w:hAnsi="新細明體"/>
                <w:b/>
                <w:noProof/>
              </w:rPr>
              <w:t>,</w:t>
            </w:r>
            <w:r w:rsidR="00C07233" w:rsidRPr="00C07233">
              <w:rPr>
                <w:rFonts w:ascii="新細明體" w:hAnsi="新細明體" w:hint="eastAsia"/>
                <w:b/>
                <w:noProof/>
              </w:rPr>
              <w:t>057</w:t>
            </w:r>
            <w:r w:rsidR="002339D9" w:rsidRPr="00C07233">
              <w:rPr>
                <w:rFonts w:ascii="新細明體" w:hAnsi="新細明體"/>
                <w:b/>
                <w:noProof/>
              </w:rPr>
              <w:t>,</w:t>
            </w:r>
            <w:r w:rsidR="00C07233" w:rsidRPr="00C07233">
              <w:rPr>
                <w:rFonts w:ascii="新細明體" w:hAnsi="新細明體" w:hint="eastAsia"/>
                <w:b/>
                <w:noProof/>
              </w:rPr>
              <w:t>109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20,527,719,736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- 1,438,337,373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- 6.55</w:t>
            </w:r>
          </w:p>
        </w:tc>
      </w:tr>
      <w:tr w:rsidR="002339D9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5A1810" w:rsidRDefault="002339D9" w:rsidP="00B36036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015D17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2339D9" w:rsidP="00C0723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/>
                <w:noProof/>
              </w:rPr>
              <w:t>21,8</w:t>
            </w:r>
            <w:r w:rsidR="00C07233" w:rsidRPr="00C07233">
              <w:rPr>
                <w:rFonts w:ascii="新細明體" w:hAnsi="新細明體" w:hint="eastAsia"/>
                <w:noProof/>
              </w:rPr>
              <w:t>38</w:t>
            </w:r>
            <w:r w:rsidRPr="00C07233">
              <w:rPr>
                <w:rFonts w:ascii="新細明體" w:hAnsi="新細明體"/>
                <w:noProof/>
              </w:rPr>
              <w:t>,</w:t>
            </w:r>
            <w:r w:rsidR="00C07233" w:rsidRPr="00C07233">
              <w:rPr>
                <w:rFonts w:ascii="新細明體" w:hAnsi="新細明體" w:hint="eastAsia"/>
                <w:noProof/>
              </w:rPr>
              <w:t>857</w:t>
            </w:r>
            <w:r w:rsidRPr="00C07233">
              <w:rPr>
                <w:rFonts w:ascii="新細明體" w:hAnsi="新細明體"/>
                <w:noProof/>
              </w:rPr>
              <w:t>,</w:t>
            </w:r>
            <w:r w:rsidR="00C07233" w:rsidRPr="00C07233">
              <w:rPr>
                <w:rFonts w:ascii="新細明體" w:hAnsi="新細明體" w:hint="eastAsia"/>
                <w:noProof/>
              </w:rPr>
              <w:t>109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C07233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/>
                <w:noProof/>
              </w:rPr>
              <w:t>99.</w:t>
            </w:r>
            <w:r w:rsidR="00C07233" w:rsidRPr="00C07233">
              <w:rPr>
                <w:rFonts w:ascii="新細明體" w:hAnsi="新細明體" w:hint="eastAsia"/>
                <w:noProof/>
              </w:rPr>
              <w:t>42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6B0955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20,43</w:t>
            </w:r>
            <w:r w:rsidR="00B36036">
              <w:rPr>
                <w:rFonts w:ascii="新細明體" w:hAnsi="新細明體" w:hint="eastAsia"/>
                <w:noProof/>
              </w:rPr>
              <w:t>7</w:t>
            </w:r>
            <w:r w:rsidRPr="00015D17">
              <w:rPr>
                <w:rFonts w:ascii="新細明體" w:hAnsi="新細明體"/>
                <w:noProof/>
              </w:rPr>
              <w:t>,</w:t>
            </w:r>
            <w:r w:rsidR="00B36036">
              <w:rPr>
                <w:rFonts w:ascii="新細明體" w:hAnsi="新細明體" w:hint="eastAsia"/>
                <w:noProof/>
              </w:rPr>
              <w:t>971</w:t>
            </w:r>
            <w:r w:rsidRPr="00015D17">
              <w:rPr>
                <w:rFonts w:ascii="新細明體" w:hAnsi="新細明體"/>
                <w:noProof/>
              </w:rPr>
              <w:t>,</w:t>
            </w:r>
            <w:r w:rsidR="00B36036">
              <w:rPr>
                <w:rFonts w:ascii="新細明體" w:hAnsi="新細明體" w:hint="eastAsia"/>
                <w:noProof/>
              </w:rPr>
              <w:t>980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6B0955" w:rsidRDefault="002339D9" w:rsidP="00EF16B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99.5</w:t>
            </w:r>
            <w:r w:rsidR="00EF16B8">
              <w:rPr>
                <w:rFonts w:ascii="新細明體" w:hAnsi="新細明體" w:hint="eastAsia"/>
                <w:noProof/>
              </w:rP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C0723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- 1,</w:t>
            </w:r>
            <w:r w:rsidR="00C07233" w:rsidRPr="000836D7">
              <w:rPr>
                <w:rFonts w:ascii="新細明體" w:hAnsi="新細明體" w:hint="eastAsia"/>
                <w:noProof/>
              </w:rPr>
              <w:t>400</w:t>
            </w:r>
            <w:r w:rsidRPr="000836D7">
              <w:rPr>
                <w:rFonts w:ascii="新細明體" w:hAnsi="新細明體"/>
                <w:noProof/>
              </w:rPr>
              <w:t>,</w:t>
            </w:r>
            <w:r w:rsidR="00C07233" w:rsidRPr="000836D7">
              <w:rPr>
                <w:rFonts w:ascii="新細明體" w:hAnsi="新細明體" w:hint="eastAsia"/>
                <w:noProof/>
              </w:rPr>
              <w:t>885</w:t>
            </w:r>
            <w:r w:rsidRPr="000836D7">
              <w:rPr>
                <w:rFonts w:ascii="新細明體" w:hAnsi="新細明體"/>
                <w:noProof/>
              </w:rPr>
              <w:t>,</w:t>
            </w:r>
            <w:r w:rsidR="00C07233" w:rsidRPr="000836D7">
              <w:rPr>
                <w:rFonts w:ascii="新細明體" w:hAnsi="新細明體" w:hint="eastAsia"/>
                <w:noProof/>
              </w:rPr>
              <w:t>129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0836D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- 6.4</w:t>
            </w:r>
            <w:r w:rsidR="000836D7" w:rsidRPr="000836D7">
              <w:rPr>
                <w:rFonts w:ascii="新細明體" w:hAnsi="新細明體" w:hint="eastAsia"/>
                <w:noProof/>
              </w:rPr>
              <w:t>1</w:t>
            </w:r>
          </w:p>
        </w:tc>
      </w:tr>
      <w:tr w:rsidR="002339D9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5A1810" w:rsidRDefault="002339D9" w:rsidP="00B36036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015D17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/>
                <w:noProof/>
              </w:rPr>
              <w:t>127,200,000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/>
                <w:noProof/>
              </w:rPr>
              <w:t>0.58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6B0955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89,747,756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6B0955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0.44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- 37,452,244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- 29.44</w:t>
            </w:r>
          </w:p>
        </w:tc>
      </w:tr>
      <w:tr w:rsidR="002339D9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83417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/>
                <w:b/>
                <w:noProof/>
              </w:rPr>
              <w:t>7,618,418,891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8,882,436,644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1,264,017,753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16.59</w:t>
            </w:r>
          </w:p>
        </w:tc>
      </w:tr>
      <w:tr w:rsidR="002339D9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283417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2339D9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83417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/>
                <w:b/>
                <w:noProof/>
              </w:rPr>
              <w:t>13,224,000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17,116,324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3,892,324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29.43</w:t>
            </w:r>
          </w:p>
        </w:tc>
      </w:tr>
      <w:tr w:rsidR="002339D9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5A1810" w:rsidRDefault="002339D9" w:rsidP="00B36036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015D17">
              <w:rPr>
                <w:rFonts w:ascii="標楷體" w:hAnsi="標楷體" w:hint="eastAsia"/>
                <w:noProof/>
              </w:rPr>
              <w:t>1.減少資產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/>
                <w:noProof/>
              </w:rPr>
              <w:t>10,200,000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/>
                <w:noProof/>
              </w:rPr>
              <w:t>77.13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6B0955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14,299,232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6B0955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83.54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4,099,232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40.19</w:t>
            </w:r>
          </w:p>
        </w:tc>
      </w:tr>
      <w:tr w:rsidR="002339D9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5A1810" w:rsidRDefault="002339D9" w:rsidP="00715554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015D17">
              <w:rPr>
                <w:rFonts w:ascii="標楷體" w:hAnsi="標楷體" w:hint="eastAsia"/>
                <w:noProof/>
              </w:rPr>
              <w:t>2.</w:t>
            </w:r>
            <w:bookmarkStart w:id="0" w:name="_GoBack"/>
            <w:bookmarkEnd w:id="0"/>
            <w:r w:rsidR="00715554" w:rsidRPr="00015D17">
              <w:rPr>
                <w:rFonts w:ascii="標楷體" w:hAnsi="標楷體" w:hint="eastAsia"/>
                <w:noProof/>
              </w:rPr>
              <w:t>投資</w:t>
            </w:r>
            <w:r w:rsidRPr="00015D17">
              <w:rPr>
                <w:rFonts w:ascii="標楷體" w:hAnsi="標楷體" w:hint="eastAsia"/>
                <w:noProof/>
              </w:rPr>
              <w:t>收回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/>
                <w:noProof/>
              </w:rPr>
              <w:t>3,024,000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/>
                <w:noProof/>
              </w:rPr>
              <w:t>22.87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6B0955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2,817,092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6B0955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15D17">
              <w:rPr>
                <w:rFonts w:ascii="新細明體" w:hAnsi="新細明體"/>
                <w:noProof/>
              </w:rPr>
              <w:t>16.46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- 206,908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- 6.84</w:t>
            </w:r>
          </w:p>
        </w:tc>
      </w:tr>
      <w:tr w:rsidR="002339D9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83417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C07233" w:rsidP="00C0723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 w:hint="eastAsia"/>
                <w:b/>
                <w:noProof/>
              </w:rPr>
              <w:t>7</w:t>
            </w:r>
            <w:r w:rsidR="002339D9" w:rsidRPr="00C07233">
              <w:rPr>
                <w:rFonts w:ascii="新細明體" w:hAnsi="新細明體"/>
                <w:b/>
                <w:noProof/>
              </w:rPr>
              <w:t>,</w:t>
            </w:r>
            <w:r w:rsidRPr="00C07233">
              <w:rPr>
                <w:rFonts w:ascii="新細明體" w:hAnsi="新細明體" w:hint="eastAsia"/>
                <w:b/>
                <w:noProof/>
              </w:rPr>
              <w:t>041</w:t>
            </w:r>
            <w:r w:rsidR="002339D9" w:rsidRPr="00C07233">
              <w:rPr>
                <w:rFonts w:ascii="新細明體" w:hAnsi="新細明體"/>
                <w:b/>
                <w:noProof/>
              </w:rPr>
              <w:t>,</w:t>
            </w:r>
            <w:r w:rsidRPr="00C07233">
              <w:rPr>
                <w:rFonts w:ascii="新細明體" w:hAnsi="新細明體" w:hint="eastAsia"/>
                <w:b/>
                <w:noProof/>
              </w:rPr>
              <w:t>843</w:t>
            </w:r>
            <w:r w:rsidR="002339D9" w:rsidRPr="00C07233">
              <w:rPr>
                <w:rFonts w:ascii="新細明體" w:hAnsi="新細明體"/>
                <w:b/>
                <w:noProof/>
              </w:rPr>
              <w:t>,</w:t>
            </w:r>
            <w:r w:rsidRPr="00C07233">
              <w:rPr>
                <w:rFonts w:ascii="新細明體" w:hAnsi="新細明體" w:hint="eastAsia"/>
                <w:b/>
                <w:noProof/>
              </w:rPr>
              <w:t>891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6,481,049,028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- 560,794,863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- 7.96</w:t>
            </w:r>
          </w:p>
        </w:tc>
      </w:tr>
      <w:tr w:rsidR="00C07233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C07233" w:rsidRPr="00EF16B8" w:rsidRDefault="00C07233" w:rsidP="00EF16B8">
            <w:pPr>
              <w:pStyle w:val="af5"/>
              <w:ind w:leftChars="177" w:left="425" w:rightChars="0" w:right="72"/>
              <w:jc w:val="left"/>
              <w:rPr>
                <w:rFonts w:ascii="標楷體" w:hAnsi="標楷體"/>
                <w:noProof/>
              </w:rPr>
            </w:pPr>
            <w:r w:rsidRPr="00EF16B8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07233" w:rsidRPr="00C07233" w:rsidRDefault="00C07233" w:rsidP="00C07233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 w:hint="eastAsia"/>
                <w:noProof/>
              </w:rPr>
              <w:t>7</w:t>
            </w:r>
            <w:r w:rsidRPr="00C07233">
              <w:rPr>
                <w:rFonts w:ascii="新細明體" w:hAnsi="新細明體"/>
                <w:noProof/>
              </w:rPr>
              <w:t>,</w:t>
            </w:r>
            <w:r w:rsidRPr="00C07233">
              <w:rPr>
                <w:rFonts w:ascii="新細明體" w:hAnsi="新細明體" w:hint="eastAsia"/>
                <w:noProof/>
              </w:rPr>
              <w:t>041</w:t>
            </w:r>
            <w:r w:rsidRPr="00C07233">
              <w:rPr>
                <w:rFonts w:ascii="新細明體" w:hAnsi="新細明體"/>
                <w:noProof/>
              </w:rPr>
              <w:t>,</w:t>
            </w:r>
            <w:r w:rsidRPr="00C07233">
              <w:rPr>
                <w:rFonts w:ascii="新細明體" w:hAnsi="新細明體" w:hint="eastAsia"/>
                <w:noProof/>
              </w:rPr>
              <w:t>843</w:t>
            </w:r>
            <w:r w:rsidRPr="00C07233">
              <w:rPr>
                <w:rFonts w:ascii="新細明體" w:hAnsi="新細明體"/>
                <w:noProof/>
              </w:rPr>
              <w:t>,</w:t>
            </w:r>
            <w:r w:rsidRPr="00C07233">
              <w:rPr>
                <w:rFonts w:ascii="新細明體" w:hAnsi="新細明體" w:hint="eastAsia"/>
                <w:noProof/>
              </w:rPr>
              <w:t>891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7233" w:rsidRPr="00C07233" w:rsidRDefault="00C07233" w:rsidP="00C07233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C07233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07233" w:rsidRPr="00966F57" w:rsidRDefault="00C07233" w:rsidP="00966F5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966F57">
              <w:rPr>
                <w:rFonts w:ascii="新細明體" w:hAnsi="新細明體"/>
                <w:noProof/>
              </w:rPr>
              <w:t>6,481,049,028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7233" w:rsidRPr="00966F57" w:rsidRDefault="00C07233" w:rsidP="00966F5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966F57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07233" w:rsidRPr="000836D7" w:rsidRDefault="00C07233" w:rsidP="00966F5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- 560,794,863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233" w:rsidRPr="000836D7" w:rsidRDefault="00C07233" w:rsidP="00966F5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0836D7">
              <w:rPr>
                <w:rFonts w:ascii="新細明體" w:hAnsi="新細明體"/>
                <w:noProof/>
              </w:rPr>
              <w:t>- 7.96</w:t>
            </w:r>
          </w:p>
        </w:tc>
      </w:tr>
      <w:tr w:rsidR="002339D9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83417">
              <w:rPr>
                <w:rFonts w:ascii="標楷體" w:hAnsi="標楷體" w:hint="eastAsia"/>
                <w:b/>
                <w:noProof/>
              </w:rPr>
              <w:t>(三)資本門賸餘（差短-）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/>
                <w:b/>
                <w:noProof/>
              </w:rPr>
              <w:t>- 7,028,619,891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- 6,463,932,704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564,687,187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- 8.03</w:t>
            </w:r>
          </w:p>
        </w:tc>
      </w:tr>
      <w:tr w:rsidR="002339D9" w:rsidRPr="00283417" w:rsidTr="00B36036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283417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/>
                <w:b/>
                <w:noProof/>
              </w:rPr>
              <w:t>589,799,000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9D9" w:rsidRPr="00C07233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C07233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/>
                <w:b/>
                <w:noProof/>
              </w:rPr>
              <w:t>2,418,503,940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39D9" w:rsidRPr="0028341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283417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1,828,704,940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9D9" w:rsidRPr="000836D7" w:rsidRDefault="002339D9" w:rsidP="00B36036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36D7">
              <w:rPr>
                <w:rFonts w:ascii="新細明體" w:hAnsi="新細明體"/>
                <w:b/>
                <w:noProof/>
              </w:rPr>
              <w:t>310.06</w:t>
            </w:r>
          </w:p>
        </w:tc>
      </w:tr>
    </w:tbl>
    <w:p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7"/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233" w:rsidRDefault="00C07233" w:rsidP="00BC6307">
      <w:r>
        <w:separator/>
      </w:r>
    </w:p>
  </w:endnote>
  <w:endnote w:type="continuationSeparator" w:id="0">
    <w:p w:rsidR="00C07233" w:rsidRDefault="00C07233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233" w:rsidRPr="003C08EA" w:rsidRDefault="00C07233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Pr="003C08EA">
      <w:rPr>
        <w:rStyle w:val="a6"/>
        <w:rFonts w:ascii="標楷體" w:eastAsia="標楷體" w:hAnsi="標楷體"/>
      </w:rPr>
      <w:fldChar w:fldCharType="separate"/>
    </w:r>
    <w:r>
      <w:rPr>
        <w:rStyle w:val="a6"/>
        <w:rFonts w:ascii="標楷體" w:eastAsia="標楷體" w:hAnsi="標楷體"/>
        <w:noProof/>
      </w:rPr>
      <w:t>2</w:t>
    </w:r>
    <w:r w:rsidRPr="003C08EA">
      <w:rPr>
        <w:rStyle w:val="a6"/>
        <w:rFonts w:ascii="標楷體" w:eastAsia="標楷體" w:hAnsi="標楷體"/>
      </w:rPr>
      <w:fldChar w:fldCharType="end"/>
    </w:r>
  </w:p>
  <w:p w:rsidR="00C07233" w:rsidRDefault="00C072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233" w:rsidRDefault="00C07233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233" w:rsidRDefault="00C07233" w:rsidP="00BC6307">
      <w:r>
        <w:separator/>
      </w:r>
    </w:p>
  </w:footnote>
  <w:footnote w:type="continuationSeparator" w:id="0">
    <w:p w:rsidR="00C07233" w:rsidRDefault="00C07233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233" w:rsidRPr="00F05AF4" w:rsidRDefault="00C07233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D9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836D7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9D9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15554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66F57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84E54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6036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07233"/>
    <w:rsid w:val="00C112CD"/>
    <w:rsid w:val="00C21FFD"/>
    <w:rsid w:val="00C22F6B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6B8"/>
    <w:rsid w:val="00EF1D5F"/>
    <w:rsid w:val="00F00C56"/>
    <w:rsid w:val="00F0196E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dFgzLsuibB5Jr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jdFgzLsuibB5Jr審定後收支性質及餘絀簡明分析表A3.dot</Template>
  <TotalTime>45</TotalTime>
  <Pages>1</Pages>
  <Words>299</Words>
  <Characters>830</Characters>
  <Application>Microsoft Office Word</Application>
  <DocSecurity>0</DocSecurity>
  <Lines>6</Lines>
  <Paragraphs>2</Paragraphs>
  <ScaleCrop>false</ScaleCrop>
  <Company>nao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李淑玲</dc:creator>
  <cp:lastModifiedBy>陳雅玲</cp:lastModifiedBy>
  <cp:revision>6</cp:revision>
  <cp:lastPrinted>2016-07-05T08:45:00Z</cp:lastPrinted>
  <dcterms:created xsi:type="dcterms:W3CDTF">2024-06-12T07:33:00Z</dcterms:created>
  <dcterms:modified xsi:type="dcterms:W3CDTF">2024-07-01T06:57:00Z</dcterms:modified>
</cp:coreProperties>
</file>