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8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65"/>
        <w:gridCol w:w="296"/>
        <w:gridCol w:w="2886"/>
        <w:gridCol w:w="1323"/>
        <w:gridCol w:w="1413"/>
        <w:gridCol w:w="802"/>
        <w:gridCol w:w="611"/>
        <w:gridCol w:w="1413"/>
        <w:gridCol w:w="1413"/>
        <w:gridCol w:w="1533"/>
        <w:gridCol w:w="1533"/>
        <w:gridCol w:w="1533"/>
        <w:gridCol w:w="1533"/>
        <w:gridCol w:w="842"/>
        <w:gridCol w:w="1438"/>
        <w:gridCol w:w="850"/>
        <w:gridCol w:w="1559"/>
        <w:gridCol w:w="482"/>
      </w:tblGrid>
      <w:tr w:rsidR="0033339B" w:rsidTr="0054438C">
        <w:trPr>
          <w:cantSplit/>
          <w:trHeight w:val="259"/>
          <w:tblHeader/>
        </w:trPr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Pr="0054438C" w:rsidRDefault="0033339B" w:rsidP="0054438C">
            <w:pPr>
              <w:rPr>
                <w:rFonts w:ascii="標楷體" w:eastAsia="標楷體" w:hAnsi="標楷體"/>
                <w:spacing w:val="-8"/>
                <w:sz w:val="20"/>
              </w:rPr>
            </w:pPr>
            <w:r w:rsidRPr="0054438C">
              <w:rPr>
                <w:rFonts w:ascii="標楷體" w:eastAsia="標楷體" w:hAnsi="標楷體" w:hint="eastAsia"/>
                <w:spacing w:val="-8"/>
                <w:sz w:val="20"/>
              </w:rPr>
              <w:t>經常</w:t>
            </w:r>
          </w:p>
        </w:tc>
        <w:tc>
          <w:tcPr>
            <w:tcW w:w="67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25B2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:rsidTr="0054438C">
        <w:trPr>
          <w:cantSplit/>
          <w:trHeight w:val="259"/>
          <w:tblHeader/>
        </w:trPr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</w:tcPr>
          <w:p w:rsidR="0033339B" w:rsidRPr="0054438C" w:rsidRDefault="0033339B" w:rsidP="0054438C">
            <w:pPr>
              <w:rPr>
                <w:rFonts w:ascii="標楷體" w:eastAsia="標楷體" w:hAnsi="標楷體"/>
                <w:spacing w:val="-8"/>
                <w:sz w:val="20"/>
              </w:rPr>
            </w:pPr>
            <w:r w:rsidRPr="0054438C">
              <w:rPr>
                <w:rFonts w:ascii="標楷體" w:eastAsia="標楷體" w:hAnsi="標楷體" w:hint="eastAsia"/>
                <w:spacing w:val="-8"/>
                <w:sz w:val="20"/>
              </w:rPr>
              <w:t>資本</w:t>
            </w:r>
          </w:p>
        </w:tc>
        <w:tc>
          <w:tcPr>
            <w:tcW w:w="6720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0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561946">
        <w:trPr>
          <w:cantSplit/>
          <w:trHeight w:val="491"/>
          <w:tblHeader/>
        </w:trPr>
        <w:tc>
          <w:tcPr>
            <w:tcW w:w="3608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3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52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74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88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41" w:type="dxa"/>
            <w:gridSpan w:val="2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561946" w:rsidTr="00561946">
        <w:trPr>
          <w:cantSplit/>
          <w:trHeight w:val="245"/>
          <w:tblHeader/>
        </w:trPr>
        <w:tc>
          <w:tcPr>
            <w:tcW w:w="361" w:type="dxa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1" w:type="dxa"/>
            <w:gridSpan w:val="2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6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3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3" w:type="dxa"/>
            <w:gridSpan w:val="2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2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38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5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2" w:type="dxa"/>
            <w:tcBorders>
              <w:right w:val="nil"/>
            </w:tcBorders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29,007,901,000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23,309,509,518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137,816,261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3,563,136,785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27,010,462,564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23,309,207,718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138,116,261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3,561,444,785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27,008,768,764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- 1,999,132,236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- 1,693,800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- 0.01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5,856,536,000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5,178,005,513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111,127,367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295,726,962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5,584,859,842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5,177,705,513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111,427,367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294,034,962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5,583,167,842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20.67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- 273,368,158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- 1,692,000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- 0.03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563,208,000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473,117,529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74,856,144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547,973,673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472,817,529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300,000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74,856,144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547,973,673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2.03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- 15,234,327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- 2.70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220,610,000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205,543,901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9,806,388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215,350,289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205,543,901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9,806,388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215,350,289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0.80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- 5,259,711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- 2.38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2,669,645,000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2,281,990,436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111,127,367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158,055,863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2,551,173,666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2,281,990,436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111,127,367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156,363,863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2,549,481,666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9.44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- 120,163,334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- 4.50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- 1,692,000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- 0.07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2,160,297,000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1,983,921,226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51,942,567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2,035,863,793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1,983,921,226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51,942,567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2,035,863,793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7.54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- 124,433,207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- 5.76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242,776,000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233,432,421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1,066,000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234,498,421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233,432,421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1,066,000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234,498,421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0.87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- 8,277,579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- 3.41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9,024,432,000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8,212,646,085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484,805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435,954,455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8,649,085,345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8,212,644,285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484,805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435,954,455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8,649,083,545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32.02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- 375,348,455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- 1,800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8,313,995,000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7,787,226,006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158,493,668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7,945,719,674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7,787,226,006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158,493,668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7,945,719,674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29.42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- 368,275,326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- 4.43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710,437,000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425,420,079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484,805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277,460,787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703,365,671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425,418,279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484,805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277,460,787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703,363,871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2.60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- 7,073,129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- 1,800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5,347,355,000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2,587,858,767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20,741,644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2,305,447,901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4,914,048,312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2,587,858,767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20,741,644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2,305,447,901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4,914,048,312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18.19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- 433,306,688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1,704,960,000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968,435,862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10,683,231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635,220,530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1,614,339,623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968,435,862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10,683,231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635,220,530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1,614,339,623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5.98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- 90,620,377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- 5.32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872,255,000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441,171,392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140,016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248,280,756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689,592,164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441,171,392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140,016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248,280,756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689,592,164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2.55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- 182,662,836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- 20.94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1,888,582,000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577,456,961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631,800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1,203,551,944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1,781,640,705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577,456,961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631,800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1,203,551,944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1,781,640,705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6.60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- 106,941,295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- 5.66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881,558,000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600,794,552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9,286,597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218,394,671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828,475,820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600,794,552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9,286,597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218,394,671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828,475,820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3.07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- 53,082,180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- 6.02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5,365,938,000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4,828,780,482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5,306,267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134,036,032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4,968,122,781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4,828,780,482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5,306,267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134,036,032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4,968,122,781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18.39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- 397,815,219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118,673,000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114,415,201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114,415,201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114,415,201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114,415,201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0.42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- 4,257,799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- 3.59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388,147,000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355,819,317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149,000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355,968,317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355,819,317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149,000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355,968,317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1.32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- 32,178,683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- 8.29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2,464,533,000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2,205,313,150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5,306,267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116,024,795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2,326,644,212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2,205,313,150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5,306,267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116,024,795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2,326,644,212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8.61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- 137,888,788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- 5.59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310,221,000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172,432,629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172,432,629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172,432,629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172,432,629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0.64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- 137,788,371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- 44.42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2,084,364,000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1,980,800,185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17,862,237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1,998,662,422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1,980,800,185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17,862,237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1,998,662,422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7.40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- 85,701,578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- 4.11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477,394,000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251,212,598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155,522,977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406,735,575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251,212,598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155,522,977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406,735,575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1.51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- 70,658,425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458,924,000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234,244,755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154,117,977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388,362,732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234,244,755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154,117,977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388,362,732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1.44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- 70,561,268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- 15.38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18,470,000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16,967,843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1,405,000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18,372,843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16,967,843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1,405,000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18,372,843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0.07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- 97,157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- 0.53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2,413,933,000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2,045,393,172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2,045,393,172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2,045,393,172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2,045,393,172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7.57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- 368,539,828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- 15.27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2,413,933,000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2,045,393,172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2,045,393,172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2,045,393,172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2,045,393,172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7.57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- 368,539,828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- 15.27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7E7DD9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127,200,000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89,747,756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89,747,756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89,747,756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89,747,756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- 37,452,244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- 29.44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127,200,000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89,747,756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89,747,756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89,747,756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89,747,756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0.33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- 37,452,244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- 29.44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RPr="003503DE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Pr="003503DE" w:rsidRDefault="007E7DD9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03DE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395,113,000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115,865,145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156,178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236,448,458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352,469,781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115,865,145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156,178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236,448,458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352,469,781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- 42,643,219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- 10.79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3503DE" w:rsidRDefault="00A25B2E" w:rsidP="00014AA8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3503D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393,876,000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115,865,145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156,178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236,448,458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352,469,781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115,865,145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156,178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236,448,458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352,469,781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1.31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- 41,406,219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- 10.51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61946" w:rsidTr="0056194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1"/>
        </w:trPr>
        <w:tc>
          <w:tcPr>
            <w:tcW w:w="361" w:type="dxa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1" w:type="dxa"/>
            <w:gridSpan w:val="2"/>
            <w:shd w:val="clear" w:color="auto" w:fill="auto"/>
            <w:vAlign w:val="center"/>
          </w:tcPr>
          <w:p w:rsidR="00A25B2E" w:rsidRDefault="00A25B2E" w:rsidP="00014AA8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25B2E" w:rsidRDefault="00A25B2E" w:rsidP="00014AA8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300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1,237,000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- 1,237,000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A25B2E" w:rsidRPr="00F32BE8" w:rsidRDefault="00A25B2E" w:rsidP="00014AA8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300C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:rsidR="0033339B" w:rsidRDefault="00A25B2E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5208CC">
        <w:rPr>
          <w:rFonts w:ascii="標楷體" w:eastAsia="標楷體" w:hAnsi="標楷體"/>
          <w:sz w:val="20"/>
        </w:rPr>
        <w:t>112</w:t>
      </w:r>
      <w:proofErr w:type="gramEnd"/>
      <w:r w:rsidR="005208CC">
        <w:rPr>
          <w:rFonts w:ascii="標楷體" w:eastAsia="標楷體" w:hAnsi="標楷體"/>
          <w:sz w:val="20"/>
        </w:rPr>
        <w:t>年</w:t>
      </w:r>
      <w:r>
        <w:rPr>
          <w:rFonts w:ascii="標楷體" w:eastAsia="標楷體" w:hAnsi="標楷體"/>
          <w:sz w:val="20"/>
        </w:rPr>
        <w:t>度第二預備金原編列預算數</w:t>
      </w:r>
      <w:r w:rsidR="006647ED">
        <w:rPr>
          <w:rFonts w:ascii="標楷體" w:eastAsia="標楷體" w:hAnsi="標楷體"/>
          <w:sz w:val="20"/>
        </w:rPr>
        <w:t>6</w:t>
      </w:r>
      <w:r w:rsidR="006647ED">
        <w:rPr>
          <w:rFonts w:ascii="標楷體" w:eastAsia="標楷體" w:hAnsi="標楷體" w:hint="eastAsia"/>
          <w:sz w:val="20"/>
        </w:rPr>
        <w:t>,</w:t>
      </w:r>
      <w:r w:rsidR="006647ED">
        <w:rPr>
          <w:rFonts w:ascii="標楷體" w:eastAsia="標楷體" w:hAnsi="標楷體"/>
          <w:sz w:val="20"/>
        </w:rPr>
        <w:t>000萬元</w:t>
      </w:r>
      <w:r>
        <w:rPr>
          <w:rFonts w:ascii="標楷體" w:eastAsia="標楷體" w:hAnsi="標楷體"/>
          <w:sz w:val="20"/>
        </w:rPr>
        <w:t>，經縣政府核准動支</w:t>
      </w:r>
      <w:r w:rsidR="006647ED">
        <w:rPr>
          <w:rFonts w:ascii="標楷體" w:eastAsia="標楷體" w:hAnsi="標楷體"/>
          <w:sz w:val="20"/>
        </w:rPr>
        <w:t>5</w:t>
      </w:r>
      <w:r w:rsidR="006647ED">
        <w:rPr>
          <w:rFonts w:ascii="標楷體" w:eastAsia="標楷體" w:hAnsi="標楷體" w:hint="eastAsia"/>
          <w:sz w:val="20"/>
        </w:rPr>
        <w:t>,</w:t>
      </w:r>
      <w:r w:rsidR="002732C3">
        <w:rPr>
          <w:rFonts w:ascii="標楷體" w:eastAsia="標楷體" w:hAnsi="標楷體"/>
          <w:sz w:val="20"/>
        </w:rPr>
        <w:t>876</w:t>
      </w:r>
      <w:r w:rsidR="006647ED">
        <w:rPr>
          <w:rFonts w:ascii="標楷體" w:eastAsia="標楷體" w:hAnsi="標楷體"/>
          <w:sz w:val="20"/>
        </w:rPr>
        <w:t>萬餘元</w:t>
      </w:r>
      <w:r>
        <w:rPr>
          <w:rFonts w:ascii="標楷體" w:eastAsia="標楷體" w:hAnsi="標楷體"/>
          <w:sz w:val="20"/>
        </w:rPr>
        <w:t>，賸餘</w:t>
      </w:r>
      <w:r w:rsidR="002732C3">
        <w:rPr>
          <w:rFonts w:ascii="標楷體" w:eastAsia="標楷體" w:hAnsi="標楷體"/>
          <w:sz w:val="20"/>
        </w:rPr>
        <w:t>123</w:t>
      </w:r>
      <w:r>
        <w:rPr>
          <w:rFonts w:ascii="標楷體" w:eastAsia="標楷體" w:hAnsi="標楷體"/>
          <w:sz w:val="20"/>
        </w:rPr>
        <w:t>萬</w:t>
      </w:r>
      <w:r w:rsidR="006647ED">
        <w:rPr>
          <w:rFonts w:ascii="標楷體" w:eastAsia="標楷體" w:hAnsi="標楷體"/>
          <w:sz w:val="20"/>
        </w:rPr>
        <w:t>餘</w:t>
      </w:r>
      <w:r>
        <w:rPr>
          <w:rFonts w:ascii="標楷體" w:eastAsia="標楷體" w:hAnsi="標楷體"/>
          <w:sz w:val="20"/>
        </w:rPr>
        <w:t>元。</w:t>
      </w:r>
    </w:p>
    <w:p w:rsidR="00AC5845" w:rsidRDefault="00AC5845" w:rsidP="002854CA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</w:p>
    <w:p w:rsidR="002854CA" w:rsidRDefault="002854CA" w:rsidP="002854CA">
      <w:pPr>
        <w:pStyle w:val="a3"/>
        <w:jc w:val="center"/>
        <w:rPr>
          <w:b/>
          <w:sz w:val="32"/>
        </w:rPr>
      </w:pPr>
      <w:r w:rsidRPr="006A11BB">
        <w:rPr>
          <w:rFonts w:ascii="標楷體" w:eastAsia="標楷體" w:hint="eastAsia"/>
          <w:b/>
          <w:spacing w:val="60"/>
          <w:sz w:val="32"/>
          <w:u w:val="single"/>
        </w:rPr>
        <w:lastRenderedPageBreak/>
        <w:t>中華民國</w:t>
      </w:r>
      <w:r w:rsidRPr="000565FC">
        <w:rPr>
          <w:rFonts w:ascii="標楷體" w:eastAsia="標楷體" w:hAnsi="標楷體" w:hint="eastAsia"/>
          <w:b/>
          <w:spacing w:val="60"/>
          <w:sz w:val="32"/>
          <w:u w:val="single"/>
        </w:rPr>
        <w:t>112</w:t>
      </w:r>
      <w:r w:rsidRPr="006A11BB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0565FC">
        <w:rPr>
          <w:rFonts w:ascii="標楷體" w:eastAsia="標楷體" w:hAnsi="標楷體" w:hint="eastAsia"/>
          <w:b/>
          <w:spacing w:val="60"/>
          <w:sz w:val="32"/>
          <w:u w:val="single"/>
        </w:rPr>
        <w:t>花蓮縣</w:t>
      </w:r>
      <w:r w:rsidRPr="006A11BB">
        <w:rPr>
          <w:rFonts w:ascii="標楷體" w:eastAsia="標楷體" w:hint="eastAsia"/>
          <w:b/>
          <w:spacing w:val="60"/>
          <w:sz w:val="32"/>
          <w:u w:val="single"/>
        </w:rPr>
        <w:t>總決算歲出政事別</w:t>
      </w:r>
      <w:r w:rsidRPr="000565FC">
        <w:rPr>
          <w:rFonts w:ascii="標楷體" w:eastAsia="標楷體" w:hAnsi="標楷體" w:hint="eastAsia"/>
          <w:b/>
          <w:spacing w:val="60"/>
          <w:sz w:val="32"/>
          <w:u w:val="single"/>
        </w:rPr>
        <w:t>經常門</w:t>
      </w:r>
      <w:r w:rsidRPr="006A11BB">
        <w:rPr>
          <w:rFonts w:ascii="標楷體" w:eastAsia="標楷體" w:hint="eastAsia"/>
          <w:b/>
          <w:spacing w:val="60"/>
          <w:sz w:val="32"/>
          <w:u w:val="single"/>
        </w:rPr>
        <w:t>決算審定數總表</w:t>
      </w:r>
    </w:p>
    <w:tbl>
      <w:tblPr>
        <w:tblW w:w="219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1"/>
        <w:gridCol w:w="2191"/>
        <w:gridCol w:w="1183"/>
        <w:gridCol w:w="1476"/>
        <w:gridCol w:w="1476"/>
        <w:gridCol w:w="472"/>
        <w:gridCol w:w="1004"/>
        <w:gridCol w:w="1476"/>
        <w:gridCol w:w="1446"/>
        <w:gridCol w:w="1446"/>
        <w:gridCol w:w="1446"/>
        <w:gridCol w:w="1566"/>
        <w:gridCol w:w="1566"/>
        <w:gridCol w:w="1566"/>
        <w:gridCol w:w="1596"/>
        <w:gridCol w:w="1660"/>
      </w:tblGrid>
      <w:tr w:rsidR="009255A3" w:rsidTr="009E4E01">
        <w:trPr>
          <w:cantSplit/>
          <w:trHeight w:val="26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9255A3" w:rsidRDefault="009255A3" w:rsidP="00014AA8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3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5A3" w:rsidRDefault="009255A3" w:rsidP="00014AA8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7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5A3" w:rsidRDefault="009255A3" w:rsidP="00014AA8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9255A3" w:rsidTr="009E4E01">
        <w:trPr>
          <w:cantSplit/>
          <w:trHeight w:val="26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9255A3" w:rsidRDefault="009255A3" w:rsidP="00014AA8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39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255A3" w:rsidRDefault="009255A3" w:rsidP="00014AA8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72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255A3" w:rsidRDefault="009255A3" w:rsidP="00014AA8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255A3" w:rsidTr="00245DB4">
        <w:trPr>
          <w:cantSplit/>
          <w:trHeight w:val="247"/>
          <w:tblHeader/>
        </w:trPr>
        <w:tc>
          <w:tcPr>
            <w:tcW w:w="2552" w:type="dxa"/>
            <w:gridSpan w:val="3"/>
            <w:tcBorders>
              <w:left w:val="nil"/>
            </w:tcBorders>
            <w:vAlign w:val="center"/>
          </w:tcPr>
          <w:p w:rsidR="009255A3" w:rsidRDefault="009255A3" w:rsidP="00014AA8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83" w:type="dxa"/>
            <w:vMerge w:val="restart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04" w:type="dxa"/>
            <w:gridSpan w:val="5"/>
            <w:vAlign w:val="center"/>
          </w:tcPr>
          <w:p w:rsidR="009255A3" w:rsidRDefault="009255A3" w:rsidP="00014AA8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38" w:type="dxa"/>
            <w:gridSpan w:val="3"/>
            <w:vAlign w:val="center"/>
          </w:tcPr>
          <w:p w:rsidR="009255A3" w:rsidRDefault="009255A3" w:rsidP="00014AA8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94" w:type="dxa"/>
            <w:gridSpan w:val="4"/>
            <w:vAlign w:val="center"/>
          </w:tcPr>
          <w:p w:rsidR="009255A3" w:rsidRDefault="009255A3" w:rsidP="00014AA8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60" w:type="dxa"/>
            <w:vMerge w:val="restart"/>
            <w:tcBorders>
              <w:right w:val="nil"/>
            </w:tcBorders>
            <w:vAlign w:val="center"/>
          </w:tcPr>
          <w:p w:rsidR="004F7E83" w:rsidRDefault="009255A3" w:rsidP="004F7E83">
            <w:pPr>
              <w:ind w:left="-7" w:rightChars="6" w:right="14"/>
              <w:jc w:val="distribute"/>
              <w:rPr>
                <w:rFonts w:ascii="標楷體" w:eastAsia="標楷體" w:hAnsi="標楷體" w:hint="eastAsia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9255A3" w:rsidRDefault="009255A3" w:rsidP="004F7E83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255A3" w:rsidTr="00245DB4">
        <w:trPr>
          <w:cantSplit/>
          <w:trHeight w:val="247"/>
          <w:tblHeader/>
        </w:trPr>
        <w:tc>
          <w:tcPr>
            <w:tcW w:w="361" w:type="dxa"/>
            <w:gridSpan w:val="2"/>
            <w:tcBorders>
              <w:left w:val="nil"/>
            </w:tcBorders>
            <w:vAlign w:val="center"/>
          </w:tcPr>
          <w:p w:rsidR="009255A3" w:rsidRDefault="009255A3" w:rsidP="00014AA8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91" w:type="dxa"/>
            <w:vAlign w:val="center"/>
          </w:tcPr>
          <w:p w:rsidR="009255A3" w:rsidRDefault="009255A3" w:rsidP="00014AA8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83" w:type="dxa"/>
            <w:vMerge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6" w:type="dxa"/>
            <w:gridSpan w:val="2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96" w:type="dxa"/>
            <w:vAlign w:val="center"/>
          </w:tcPr>
          <w:p w:rsidR="009255A3" w:rsidRDefault="009255A3" w:rsidP="00014AA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60" w:type="dxa"/>
            <w:vMerge/>
            <w:tcBorders>
              <w:right w:val="nil"/>
            </w:tcBorders>
            <w:vAlign w:val="center"/>
          </w:tcPr>
          <w:p w:rsidR="009255A3" w:rsidRDefault="009255A3" w:rsidP="00014AA8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21,966,057,109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20,046,354,847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92,996,328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390,062,361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20,529,413,536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- 301,800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- 1,692,000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20,046,053,047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93,296,328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388,370,361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20,527,719,736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- 1,438,337,373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5,034,944,000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4,639,294,160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91,734,907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71,625,898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4,802,654,965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- 300,000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- 1,692,000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4,638,994,160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92,034,907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69,933,898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4,800,962,965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- 233,981,035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448,041,000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407,069,780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26,815,165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433,884,945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- 300,000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406,769,780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26,815,165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433,884,945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- 14,156,055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210,310,000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204,781,779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276,868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205,058,647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204,781,779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276,868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205,058,647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- 5,251,353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2,134,871,000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1,923,852,605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91,734,907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38,607,298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2,054,194,810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- 1,692,000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1,923,852,605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91,734,907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36,915,298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2,052,502,810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- 82,368,190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2,004,635,000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1,875,587,645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5,010,567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1,880,598,212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1,875,587,645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5,010,567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1,880,598,212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- 124,036,788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237,087,000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228,002,351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916,000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228,918,351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228,002,351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916,000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228,918,351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- 8,168,649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7,502,567,000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7,255,528,989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484,805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37,365,204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7,293,378,998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- 1,800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7,255,527,189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484,805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37,365,204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7,293,377,198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- 209,189,802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7,181,629,000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6,971,678,229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6,692,314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6,978,370,543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6,971,678,229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6,692,314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6,978,370,543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- 203,258,457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320,938,000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283,850,760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484,805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30,672,890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315,008,455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- 1,800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283,848,960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484,805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30,672,890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315,006,655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- 5,931,345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1,200,284,109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965,484,003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776,616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141,428,295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1,107,688,914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965,484,003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776,616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141,428,295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1,107,688,914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- 92,595,195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518,066,109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460,526,864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4,800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29,908,770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490,440,434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460,526,864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4,800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29,908,770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490,440,434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- 27,625,675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288,264,000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181,511,422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140,016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62,367,481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244,018,919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181,511,422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140,016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62,367,481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244,018,919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- 44,245,081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118,696,000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93,262,560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631,800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16,081,094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109,975,454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93,262,560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631,800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16,081,094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109,975,454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- 8,720,546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275,258,000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230,183,157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33,070,950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263,254,107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230,183,157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33,070,950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263,254,107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- 12,003,893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5,211,175,000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4,750,715,707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73,461,306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4,824,177,013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4,750,715,707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73,461,306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4,824,177,013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- 386,997,987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118,673,000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114,415,201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114,415,201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114,415,201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114,415,201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- 4,257,799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388,087,000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355,761,459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149,000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355,910,459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355,761,459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149,000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355,910,459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- 32,176,541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2,372,051,000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2,182,313,404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57,568,109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2,239,881,513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2,182,313,404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57,568,109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2,239,881,513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- 132,169,487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309,531,000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171,758,537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171,758,537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171,758,537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171,758,537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- 137,772,463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2,022,833,000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1,926,467,106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15,744,197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1,942,211,303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1,926,467,106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15,744,197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1,942,211,303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- 80,621,697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355,841,000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219,793,544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66,181,658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285,975,202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219,793,544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66,181,658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285,975,202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- 69,865,798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345,947,000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210,823,145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65,351,658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276,174,803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210,823,145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65,351,658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276,174,803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- 69,772,197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9,894,000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8,970,399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830,000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9,800,399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8,970,399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830,000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9,800,399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- 93,601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2,413,933,000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- 368,539,828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2,413,933,000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2,045,393,172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- 368,539,828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127,200,000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89,747,756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89,747,756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89,747,756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89,747,756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- 37,452,244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127,200,000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89,747,756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89,747,756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89,747,756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89,747,756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- 37,452,244</w:t>
            </w:r>
          </w:p>
        </w:tc>
      </w:tr>
      <w:tr w:rsidR="009255A3" w:rsidRPr="00975AFB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75AF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120,113,000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80,397,516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80,397,516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80,397,516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80,397,516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Pr="00975AFB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75AFB">
              <w:rPr>
                <w:rFonts w:ascii="新細明體" w:hAnsi="新細明體"/>
                <w:b/>
                <w:noProof/>
                <w:spacing w:val="-10"/>
                <w:sz w:val="20"/>
              </w:rPr>
              <w:t>- 39,715,484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118,876,000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80,397,516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80,397,516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80,397,516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80,397,516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- 38,478,484</w:t>
            </w:r>
          </w:p>
        </w:tc>
      </w:tr>
      <w:tr w:rsidR="009255A3" w:rsidTr="00245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2"/>
        </w:trPr>
        <w:tc>
          <w:tcPr>
            <w:tcW w:w="361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07A5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1,237,000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9255A3" w:rsidRDefault="009255A3" w:rsidP="00014AA8">
            <w:pPr>
              <w:snapToGrid w:val="0"/>
              <w:spacing w:line="3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07A53">
              <w:rPr>
                <w:rFonts w:ascii="新細明體" w:hAnsi="新細明體"/>
                <w:noProof/>
                <w:spacing w:val="-10"/>
                <w:sz w:val="20"/>
              </w:rPr>
              <w:t>- 1,237,000</w:t>
            </w:r>
          </w:p>
        </w:tc>
      </w:tr>
    </w:tbl>
    <w:p w:rsidR="009255A3" w:rsidRPr="000565FC" w:rsidRDefault="00245DB4" w:rsidP="009255A3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>
        <w:rPr>
          <w:rFonts w:ascii="標楷體" w:eastAsia="標楷體" w:hAnsi="標楷體"/>
        </w:rPr>
        <w:t>112</w:t>
      </w:r>
      <w:proofErr w:type="gramEnd"/>
      <w:r w:rsidR="009255A3" w:rsidRPr="000565FC">
        <w:rPr>
          <w:rFonts w:ascii="標楷體" w:eastAsia="標楷體" w:hAnsi="標楷體"/>
        </w:rPr>
        <w:t>年度第二預備金原編列預算數6</w:t>
      </w:r>
      <w:r w:rsidR="009255A3" w:rsidRPr="000565FC">
        <w:rPr>
          <w:rFonts w:ascii="標楷體" w:eastAsia="標楷體" w:hAnsi="標楷體" w:hint="eastAsia"/>
        </w:rPr>
        <w:t>,</w:t>
      </w:r>
      <w:r w:rsidR="009255A3" w:rsidRPr="000565FC">
        <w:rPr>
          <w:rFonts w:ascii="標楷體" w:eastAsia="標楷體" w:hAnsi="標楷體"/>
        </w:rPr>
        <w:t>000萬元，其中經常門部分經縣政府核准動支4</w:t>
      </w:r>
      <w:r w:rsidR="009255A3" w:rsidRPr="000565FC">
        <w:rPr>
          <w:rFonts w:ascii="標楷體" w:eastAsia="標楷體" w:hAnsi="標楷體" w:hint="eastAsia"/>
        </w:rPr>
        <w:t>,</w:t>
      </w:r>
      <w:r w:rsidR="009255A3" w:rsidRPr="000565FC">
        <w:rPr>
          <w:rFonts w:ascii="標楷體" w:eastAsia="標楷體" w:hAnsi="標楷體"/>
        </w:rPr>
        <w:t>134萬餘元。</w:t>
      </w:r>
    </w:p>
    <w:p w:rsidR="00601662" w:rsidRDefault="00601662" w:rsidP="00601662">
      <w:pPr>
        <w:pStyle w:val="a3"/>
        <w:jc w:val="center"/>
        <w:rPr>
          <w:b/>
          <w:sz w:val="32"/>
        </w:rPr>
      </w:pPr>
      <w:r w:rsidRPr="006A11BB">
        <w:rPr>
          <w:rFonts w:ascii="標楷體" w:eastAsia="標楷體" w:hint="eastAsia"/>
          <w:b/>
          <w:spacing w:val="60"/>
          <w:sz w:val="32"/>
          <w:u w:val="single"/>
        </w:rPr>
        <w:lastRenderedPageBreak/>
        <w:t>中華民國</w:t>
      </w:r>
      <w:proofErr w:type="gramStart"/>
      <w:r w:rsidRPr="00EB543F">
        <w:rPr>
          <w:rFonts w:ascii="標楷體" w:eastAsia="標楷體" w:hAnsi="標楷體" w:hint="eastAsia"/>
          <w:b/>
          <w:spacing w:val="60"/>
          <w:sz w:val="32"/>
          <w:u w:val="single"/>
        </w:rPr>
        <w:t>112</w:t>
      </w:r>
      <w:proofErr w:type="gramEnd"/>
      <w:r w:rsidRPr="006A11BB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EB543F">
        <w:rPr>
          <w:rFonts w:ascii="標楷體" w:eastAsia="標楷體" w:hAnsi="標楷體" w:hint="eastAsia"/>
          <w:b/>
          <w:spacing w:val="60"/>
          <w:sz w:val="32"/>
          <w:u w:val="single"/>
        </w:rPr>
        <w:t>花蓮縣</w:t>
      </w:r>
      <w:r w:rsidRPr="006A11BB">
        <w:rPr>
          <w:rFonts w:ascii="標楷體" w:eastAsia="標楷體" w:hint="eastAsia"/>
          <w:b/>
          <w:spacing w:val="60"/>
          <w:sz w:val="32"/>
          <w:u w:val="single"/>
        </w:rPr>
        <w:t>總決算歲出政事別</w:t>
      </w:r>
      <w:r w:rsidRPr="00EB543F">
        <w:rPr>
          <w:rFonts w:ascii="標楷體" w:eastAsia="標楷體" w:hAnsi="標楷體" w:hint="eastAsia"/>
          <w:b/>
          <w:spacing w:val="60"/>
          <w:sz w:val="32"/>
          <w:u w:val="single"/>
        </w:rPr>
        <w:t>資本門</w:t>
      </w:r>
      <w:r w:rsidRPr="006A11BB">
        <w:rPr>
          <w:rFonts w:ascii="標楷體" w:eastAsia="標楷體" w:hint="eastAsia"/>
          <w:b/>
          <w:spacing w:val="60"/>
          <w:sz w:val="32"/>
          <w:u w:val="single"/>
        </w:rPr>
        <w:t>決算審定數總表</w:t>
      </w:r>
    </w:p>
    <w:tbl>
      <w:tblPr>
        <w:tblW w:w="2187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96"/>
        <w:gridCol w:w="1170"/>
        <w:gridCol w:w="1472"/>
        <w:gridCol w:w="1472"/>
        <w:gridCol w:w="470"/>
        <w:gridCol w:w="1002"/>
        <w:gridCol w:w="1472"/>
        <w:gridCol w:w="1442"/>
        <w:gridCol w:w="1442"/>
        <w:gridCol w:w="1442"/>
        <w:gridCol w:w="1562"/>
        <w:gridCol w:w="1562"/>
        <w:gridCol w:w="1562"/>
        <w:gridCol w:w="1645"/>
        <w:gridCol w:w="1600"/>
      </w:tblGrid>
      <w:tr w:rsidR="00B236F3" w:rsidTr="00B236F3">
        <w:trPr>
          <w:cantSplit/>
          <w:trHeight w:val="264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B236F3" w:rsidRDefault="00B236F3" w:rsidP="00014AA8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6F3" w:rsidRDefault="00B236F3" w:rsidP="00014AA8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3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6F3" w:rsidRDefault="00B236F3" w:rsidP="00014AA8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B236F3" w:rsidTr="00B236F3">
        <w:trPr>
          <w:cantSplit/>
          <w:trHeight w:val="78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B236F3" w:rsidRDefault="00B236F3" w:rsidP="00014AA8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2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B236F3" w:rsidRDefault="00B236F3" w:rsidP="00014AA8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31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B236F3" w:rsidRDefault="00B236F3" w:rsidP="00014AA8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B236F3" w:rsidTr="00C66790">
        <w:trPr>
          <w:cantSplit/>
          <w:trHeight w:val="469"/>
          <w:tblHeader/>
        </w:trPr>
        <w:tc>
          <w:tcPr>
            <w:tcW w:w="2556" w:type="dxa"/>
            <w:gridSpan w:val="3"/>
            <w:tcBorders>
              <w:left w:val="nil"/>
            </w:tcBorders>
            <w:vAlign w:val="center"/>
          </w:tcPr>
          <w:p w:rsidR="00B236F3" w:rsidRDefault="00B236F3" w:rsidP="00B236F3">
            <w:pPr>
              <w:spacing w:line="460" w:lineRule="exact"/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70" w:type="dxa"/>
            <w:vMerge w:val="restart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8" w:type="dxa"/>
            <w:gridSpan w:val="5"/>
            <w:vAlign w:val="center"/>
          </w:tcPr>
          <w:p w:rsidR="00B236F3" w:rsidRDefault="00B236F3" w:rsidP="00B236F3">
            <w:pPr>
              <w:spacing w:line="46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6" w:type="dxa"/>
            <w:gridSpan w:val="3"/>
            <w:vAlign w:val="center"/>
          </w:tcPr>
          <w:p w:rsidR="00B236F3" w:rsidRDefault="00B236F3" w:rsidP="00B236F3">
            <w:pPr>
              <w:spacing w:line="46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331" w:type="dxa"/>
            <w:gridSpan w:val="4"/>
            <w:vAlign w:val="center"/>
          </w:tcPr>
          <w:p w:rsidR="00B236F3" w:rsidRDefault="00B236F3" w:rsidP="00B236F3">
            <w:pPr>
              <w:spacing w:line="46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00" w:type="dxa"/>
            <w:vMerge w:val="restart"/>
            <w:tcBorders>
              <w:right w:val="nil"/>
            </w:tcBorders>
            <w:vAlign w:val="center"/>
          </w:tcPr>
          <w:p w:rsidR="004F7E83" w:rsidRDefault="00B236F3" w:rsidP="00B236F3">
            <w:pPr>
              <w:spacing w:line="460" w:lineRule="exact"/>
              <w:ind w:left="-7" w:rightChars="6" w:right="14"/>
              <w:jc w:val="distribute"/>
              <w:rPr>
                <w:rFonts w:ascii="標楷體" w:eastAsia="標楷體" w:hAnsi="標楷體" w:hint="eastAsia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B236F3" w:rsidRDefault="00B236F3" w:rsidP="004F7E83">
            <w:pPr>
              <w:spacing w:line="460" w:lineRule="exact"/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pacing w:val="-14"/>
                <w:sz w:val="20"/>
              </w:rPr>
              <w:t>比較增減</w:t>
            </w:r>
          </w:p>
        </w:tc>
      </w:tr>
      <w:tr w:rsidR="00B236F3" w:rsidTr="004F7E83">
        <w:trPr>
          <w:cantSplit/>
          <w:trHeight w:val="90"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B236F3" w:rsidRDefault="00B236F3" w:rsidP="00B236F3">
            <w:pPr>
              <w:spacing w:line="4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96" w:type="dxa"/>
            <w:vAlign w:val="center"/>
          </w:tcPr>
          <w:p w:rsidR="00B236F3" w:rsidRDefault="00B236F3" w:rsidP="00B236F3">
            <w:pPr>
              <w:spacing w:line="460" w:lineRule="exact"/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70" w:type="dxa"/>
            <w:vMerge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2" w:type="dxa"/>
            <w:gridSpan w:val="2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2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645" w:type="dxa"/>
            <w:vAlign w:val="center"/>
          </w:tcPr>
          <w:p w:rsidR="00B236F3" w:rsidRDefault="00B236F3" w:rsidP="00B236F3">
            <w:pPr>
              <w:spacing w:line="46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00" w:type="dxa"/>
            <w:vMerge/>
            <w:tcBorders>
              <w:right w:val="nil"/>
            </w:tcBorders>
            <w:vAlign w:val="center"/>
          </w:tcPr>
          <w:p w:rsidR="00B236F3" w:rsidRDefault="00B236F3" w:rsidP="00B236F3">
            <w:pPr>
              <w:spacing w:line="460" w:lineRule="exact"/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F6F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7,041,843,891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3,263,154,671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44,819,933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3,173,074,424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6,481,049,028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3,263,154,671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44,819,933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3,173,074,424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6,481,049,028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- 560,794,863</w:t>
            </w: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F6F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821,592,000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538,711,353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19,392,460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224,101,064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782,204,877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538,711,353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19,392,460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224,101,064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782,204,877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- 39,387,123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115,167,000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66,047,749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48,040,979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114,088,728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66,047,749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48,040,979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114,088,728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- 1,078,272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10,300,000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762,122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9,529,520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10,291,642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762,122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9,529,520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10,291,642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- 8,358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534,774,000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358,137,831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19,392,460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119,448,565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496,978,856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358,137,831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19,392,460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119,448,565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496,978,856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- 37,795,144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155,662,000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108,333,581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46,932,000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155,265,581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108,333,581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46,932,000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155,265,581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- 396,419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5,689,000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5,430,070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5,580,070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5,430,070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150,000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5,580,070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- 108,930</w:t>
            </w: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F6F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1,521,865,000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957,117,096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398,589,251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1,355,706,347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957,117,096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398,589,251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1,355,706,347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- 166,158,653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1,132,366,000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815,547,777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151,801,354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967,349,131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815,547,777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151,801,354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967,349,131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- 165,016,869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389,499,000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141,569,319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246,787,897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388,357,216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141,569,319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246,787,897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388,357,216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- 1,141,784</w:t>
            </w: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F6F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4,147,070,891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1,622,374,764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19,965,028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2,164,019,606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3,806,359,398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1,622,374,764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19,965,028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2,164,019,606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3,806,359,398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- 340,711,493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1,186,893,891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507,908,998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10,678,431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605,311,760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1,123,899,189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507,908,998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10,678,431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605,311,760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1,123,899,189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- 62,994,702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583,991,000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259,659,970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185,913,275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445,573,245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259,659,970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185,913,275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445,573,245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- 138,417,755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1,769,886,000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484,194,401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1,187,470,850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1,671,665,251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484,194,401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1,187,470,850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1,671,665,251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- 98,220,749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606,300,000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370,611,395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9,286,597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185,323,721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565,221,713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370,611,395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9,286,597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185,323,721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565,221,713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- 41,078,287</w:t>
            </w: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F6F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154,763,000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78,064,775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5,306,267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60,574,726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143,945,768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78,064,775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5,306,267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60,574,726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143,945,768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- 10,817,232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7E7DD9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57,858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57,858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57,858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57,858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- 2,142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7E7DD9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92,482,000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22,999,746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5,306,267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58,456,686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86,762,699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22,999,746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5,306,267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58,456,686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86,762,699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- 5,719,301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7E7DD9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690,000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674,092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674,092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674,092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674,092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- 15,908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7E7DD9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61,531,000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54,333,079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2,118,040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56,451,119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54,333,079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2,118,040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56,451,119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- 5,079,881</w:t>
            </w: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EB543F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kern w:val="0"/>
                <w:sz w:val="20"/>
              </w:rPr>
            </w:pPr>
            <w:r w:rsidRPr="00EB543F">
              <w:rPr>
                <w:rFonts w:ascii="標楷體" w:eastAsia="標楷體" w:hAnsi="標楷體" w:hint="eastAsia"/>
                <w:b/>
                <w:noProof/>
                <w:spacing w:val="-10"/>
                <w:kern w:val="0"/>
                <w:sz w:val="20"/>
              </w:rPr>
              <w:t>社區發展及環境保護支出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121,553,000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31,419,054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89,341,319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120,760,373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31,419,054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89,341,319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120,760,373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- 792,627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0F11DE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112,977,000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23,421,610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88,766,319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112,187,929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23,421,610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88,766,319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112,187,929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- 789,071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0F11DE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8,576,000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7,997,444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575,000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8,572,444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7,997,444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575,000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8,572,444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- 3,556</w:t>
            </w:r>
          </w:p>
        </w:tc>
      </w:tr>
      <w:tr w:rsidR="00B236F3" w:rsidRPr="007F6FD6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F6FD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275,000,000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35,467,629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156,178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236,448,458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272,072,265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35,467,629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156,178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236,448,458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272,072,265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Pr="007F6FD6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F6FD6">
              <w:rPr>
                <w:rFonts w:ascii="新細明體" w:hAnsi="新細明體"/>
                <w:b/>
                <w:noProof/>
                <w:spacing w:val="-10"/>
                <w:sz w:val="20"/>
              </w:rPr>
              <w:t>- 2,927,735</w:t>
            </w:r>
          </w:p>
        </w:tc>
      </w:tr>
      <w:tr w:rsidR="00B236F3" w:rsidTr="00C6679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B236F3" w:rsidRDefault="000F11DE" w:rsidP="00B236F3">
            <w:pPr>
              <w:snapToGrid w:val="0"/>
              <w:spacing w:line="4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E22D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275,000,000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35,467,629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156,178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236,448,458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272,072,265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35,467,629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156,178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236,448,458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272,072,265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236F3" w:rsidRDefault="00B236F3" w:rsidP="00B236F3">
            <w:pPr>
              <w:snapToGrid w:val="0"/>
              <w:spacing w:line="4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E22DD">
              <w:rPr>
                <w:rFonts w:ascii="新細明體" w:hAnsi="新細明體"/>
                <w:noProof/>
                <w:spacing w:val="-10"/>
                <w:sz w:val="20"/>
              </w:rPr>
              <w:t>- 2,927,735</w:t>
            </w:r>
          </w:p>
        </w:tc>
      </w:tr>
    </w:tbl>
    <w:p w:rsidR="00561946" w:rsidRPr="00B236F3" w:rsidRDefault="00C66790" w:rsidP="009E4E01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註：112</w:t>
      </w:r>
      <w:r w:rsidR="00B236F3" w:rsidRPr="00EB543F">
        <w:rPr>
          <w:rFonts w:ascii="標楷體" w:eastAsia="標楷體" w:hAnsi="標楷體"/>
        </w:rPr>
        <w:t>年度第二預備金原編列預算數6</w:t>
      </w:r>
      <w:r w:rsidR="00B236F3" w:rsidRPr="00EB543F">
        <w:rPr>
          <w:rFonts w:ascii="標楷體" w:eastAsia="標楷體" w:hAnsi="標楷體" w:hint="eastAsia"/>
        </w:rPr>
        <w:t>,</w:t>
      </w:r>
      <w:r w:rsidR="00B236F3" w:rsidRPr="00EB543F">
        <w:rPr>
          <w:rFonts w:ascii="標楷體" w:eastAsia="標楷體" w:hAnsi="標楷體"/>
        </w:rPr>
        <w:t>000萬元，其中資本門部分經縣政府核准動支1</w:t>
      </w:r>
      <w:r w:rsidR="00B236F3" w:rsidRPr="00EB543F">
        <w:rPr>
          <w:rFonts w:ascii="標楷體" w:eastAsia="標楷體" w:hAnsi="標楷體" w:hint="eastAsia"/>
        </w:rPr>
        <w:t>,</w:t>
      </w:r>
      <w:r w:rsidR="00B236F3" w:rsidRPr="00EB543F">
        <w:rPr>
          <w:rFonts w:ascii="標楷體" w:eastAsia="標楷體" w:hAnsi="標楷體"/>
        </w:rPr>
        <w:t>742萬餘元。</w:t>
      </w:r>
    </w:p>
    <w:sectPr w:rsidR="00561946" w:rsidRPr="00B236F3"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A8" w:rsidRDefault="00014AA8">
      <w:r>
        <w:separator/>
      </w:r>
    </w:p>
  </w:endnote>
  <w:endnote w:type="continuationSeparator" w:id="0">
    <w:p w:rsidR="00014AA8" w:rsidRDefault="0001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A8" w:rsidRDefault="00014AA8">
      <w:r>
        <w:separator/>
      </w:r>
    </w:p>
  </w:footnote>
  <w:footnote w:type="continuationSeparator" w:id="0">
    <w:p w:rsidR="00014AA8" w:rsidRDefault="0001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AA8" w:rsidRDefault="00014AA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BC35F4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BC35F4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2E"/>
    <w:rsid w:val="00012B65"/>
    <w:rsid w:val="00014AA8"/>
    <w:rsid w:val="000A14E3"/>
    <w:rsid w:val="000C5542"/>
    <w:rsid w:val="000F11DE"/>
    <w:rsid w:val="000F7EBC"/>
    <w:rsid w:val="001D045E"/>
    <w:rsid w:val="00245DB4"/>
    <w:rsid w:val="002732C3"/>
    <w:rsid w:val="002854CA"/>
    <w:rsid w:val="0033339B"/>
    <w:rsid w:val="00481FC1"/>
    <w:rsid w:val="004F7E83"/>
    <w:rsid w:val="005208CC"/>
    <w:rsid w:val="0054438C"/>
    <w:rsid w:val="00561946"/>
    <w:rsid w:val="00586E92"/>
    <w:rsid w:val="005A0053"/>
    <w:rsid w:val="005C229D"/>
    <w:rsid w:val="00601662"/>
    <w:rsid w:val="006647ED"/>
    <w:rsid w:val="00671557"/>
    <w:rsid w:val="007A5795"/>
    <w:rsid w:val="007C5530"/>
    <w:rsid w:val="007C5F72"/>
    <w:rsid w:val="007E7DD9"/>
    <w:rsid w:val="009255A3"/>
    <w:rsid w:val="009E4E01"/>
    <w:rsid w:val="00A25B2E"/>
    <w:rsid w:val="00A37300"/>
    <w:rsid w:val="00A70E4D"/>
    <w:rsid w:val="00AC5845"/>
    <w:rsid w:val="00B10685"/>
    <w:rsid w:val="00B236F3"/>
    <w:rsid w:val="00B72CD3"/>
    <w:rsid w:val="00BC35F4"/>
    <w:rsid w:val="00C66790"/>
    <w:rsid w:val="00D3677E"/>
    <w:rsid w:val="00D42DB8"/>
    <w:rsid w:val="00D95D2D"/>
    <w:rsid w:val="00E14208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2854C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2854C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EHdSv3khmN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mEHdSv3khmN歲出政事別決算審定表.dot</Template>
  <TotalTime>138</TotalTime>
  <Pages>3</Pages>
  <Words>2257</Words>
  <Characters>9042</Characters>
  <Application>Microsoft Office Word</Application>
  <DocSecurity>0</DocSecurity>
  <Lines>75</Lines>
  <Paragraphs>22</Paragraphs>
  <ScaleCrop>false</ScaleCrop>
  <Company>N.A.O.</Company>
  <LinksUpToDate>false</LinksUpToDate>
  <CharactersWithSpaces>11277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蔡秉勲</dc:creator>
  <cp:lastModifiedBy>蔡秉勲</cp:lastModifiedBy>
  <cp:revision>24</cp:revision>
  <dcterms:created xsi:type="dcterms:W3CDTF">2024-06-05T02:44:00Z</dcterms:created>
  <dcterms:modified xsi:type="dcterms:W3CDTF">2024-06-07T07:53:00Z</dcterms:modified>
</cp:coreProperties>
</file>