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FA3327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FA3327">
              <w:rPr>
                <w:rFonts w:eastAsia="標楷體" w:hint="eastAsia"/>
                <w:b/>
                <w:bCs/>
                <w:sz w:val="22"/>
              </w:rPr>
              <w:t>縣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FA3327" w:rsidRPr="00C92018" w:rsidTr="00DD7403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9201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96,406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129,600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226,006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129,600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A3327" w:rsidRPr="00C92018" w:rsidTr="00DD7403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9201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129,600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129,600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129,600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A3327" w:rsidRPr="006C7AF6" w:rsidTr="00DD7403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FA3327" w:rsidRPr="006C7AF6" w:rsidRDefault="00FA3327" w:rsidP="00DD7403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:rsidR="00FA3327" w:rsidRPr="006C7AF6" w:rsidRDefault="00FA3327" w:rsidP="00DD740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129,600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129,600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129,600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A3327" w:rsidRPr="006C7AF6" w:rsidRDefault="00FA3327" w:rsidP="00DD7403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FA3327" w:rsidRPr="006C7AF6" w:rsidTr="00DD7403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FA3327" w:rsidRPr="006C7AF6" w:rsidRDefault="00FA3327" w:rsidP="00DD7403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:rsidR="00FA3327" w:rsidRPr="006C7AF6" w:rsidRDefault="00FA3327" w:rsidP="00DD740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增列花蓮縣重要寺廟、教會堂文史調查研究計畫勞務採購案逾期違約金應收數。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129,600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129,600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129,600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A3327" w:rsidRPr="006C7AF6" w:rsidRDefault="00FA3327" w:rsidP="00DD7403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  <w:tr w:rsidR="00FA3327" w:rsidRPr="00C92018" w:rsidTr="00DD7403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5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9201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營業盈餘及事業收入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96,406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/>
                <w:b/>
                <w:noProof/>
                <w:spacing w:val="-10"/>
                <w:sz w:val="20"/>
              </w:rPr>
              <w:t>96,406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9201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A3327" w:rsidRPr="00C92018" w:rsidRDefault="00FA3327" w:rsidP="00DD7403">
            <w:pPr>
              <w:jc w:val="right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FA3327" w:rsidRPr="006C7AF6" w:rsidTr="00DD7403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</w:tcPr>
          <w:p w:rsidR="00FA3327" w:rsidRPr="006C7AF6" w:rsidRDefault="00FA3327" w:rsidP="00DD7403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花蓮縣政府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</w:tcPr>
          <w:p w:rsidR="00FA3327" w:rsidRPr="006C7AF6" w:rsidRDefault="00FA3327" w:rsidP="00DD740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96,406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96,406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FA3327" w:rsidRPr="006C7AF6" w:rsidRDefault="00FA3327" w:rsidP="00DD7403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FA3327" w:rsidRPr="006C7AF6" w:rsidTr="00DD7403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</w:tcPr>
          <w:p w:rsidR="00FA3327" w:rsidRPr="006C7AF6" w:rsidRDefault="00FA3327" w:rsidP="00DD7403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營業基金盈餘繳庫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</w:tcPr>
          <w:p w:rsidR="00FA3327" w:rsidRPr="006C7AF6" w:rsidRDefault="00FA3327" w:rsidP="00DD7403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增列所屬花蓮縣農產運銷股份有限公司股息紅利繳庫收入。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96,</w:t>
            </w:r>
            <w:bookmarkStart w:id="0" w:name="_GoBack"/>
            <w:bookmarkEnd w:id="0"/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406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/>
                <w:noProof/>
                <w:spacing w:val="-10"/>
                <w:sz w:val="20"/>
              </w:rPr>
              <w:t>96,406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327" w:rsidRPr="00C87AFA" w:rsidRDefault="00FA3327" w:rsidP="00DD7403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32F7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:rsidR="00FA3327" w:rsidRPr="006C7AF6" w:rsidRDefault="00FA3327" w:rsidP="00DD7403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32F74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:rsidR="00F31595" w:rsidRDefault="00F31595" w:rsidP="00AE0845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327" w:rsidRDefault="00FA3327">
      <w:r>
        <w:separator/>
      </w:r>
    </w:p>
  </w:endnote>
  <w:endnote w:type="continuationSeparator" w:id="0">
    <w:p w:rsidR="00FA3327" w:rsidRDefault="00FA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327" w:rsidRDefault="00FA3327">
      <w:r>
        <w:separator/>
      </w:r>
    </w:p>
  </w:footnote>
  <w:footnote w:type="continuationSeparator" w:id="0">
    <w:p w:rsidR="00FA3327" w:rsidRDefault="00FA3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A6B" w:rsidRDefault="00763A6B">
    <w:pPr>
      <w:pStyle w:val="a3"/>
      <w:jc w:val="center"/>
    </w:pP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CD716A" w:rsidRPr="00CD716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CD716A" w:rsidRPr="00CD716A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CD716A" w:rsidRPr="00CD716A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A6B" w:rsidRDefault="00763A6B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CD716A" w:rsidRPr="00CD716A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CD716A" w:rsidRPr="00CD716A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27"/>
    <w:rsid w:val="002C1B9B"/>
    <w:rsid w:val="004A7EFE"/>
    <w:rsid w:val="006C7AF6"/>
    <w:rsid w:val="00763A6B"/>
    <w:rsid w:val="00A95D81"/>
    <w:rsid w:val="00AE0845"/>
    <w:rsid w:val="00C87AFA"/>
    <w:rsid w:val="00CD716A"/>
    <w:rsid w:val="00DD7403"/>
    <w:rsid w:val="00F31595"/>
    <w:rsid w:val="00FA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8m7HTGD9u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8m7HTGD9u歲入決算修正數明細表.dot</Template>
  <TotalTime>4</TotalTime>
  <Pages>1</Pages>
  <Words>218</Words>
  <Characters>254</Characters>
  <Application>Microsoft Office Word</Application>
  <DocSecurity>0</DocSecurity>
  <Lines>2</Lines>
  <Paragraphs>1</Paragraphs>
  <ScaleCrop>false</ScaleCrop>
  <Company>N.A.O.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林原德</dc:creator>
  <cp:lastModifiedBy>林原德</cp:lastModifiedBy>
  <cp:revision>4</cp:revision>
  <dcterms:created xsi:type="dcterms:W3CDTF">2024-05-15T07:33:00Z</dcterms:created>
  <dcterms:modified xsi:type="dcterms:W3CDTF">2024-05-15T09:39:00Z</dcterms:modified>
</cp:coreProperties>
</file>