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5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3"/>
        <w:gridCol w:w="1520"/>
        <w:gridCol w:w="1123"/>
        <w:gridCol w:w="294"/>
        <w:gridCol w:w="1418"/>
        <w:gridCol w:w="1417"/>
        <w:gridCol w:w="1418"/>
        <w:gridCol w:w="1417"/>
        <w:gridCol w:w="1418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1E0F68" w:rsidTr="00234137">
        <w:trPr>
          <w:trHeight w:val="284"/>
        </w:trPr>
        <w:tc>
          <w:tcPr>
            <w:tcW w:w="49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0F68" w:rsidRPr="001D79E3" w:rsidRDefault="001E0F68" w:rsidP="001E0F68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43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:rsidR="001E0F68" w:rsidRPr="001D79E3" w:rsidRDefault="001E0F68" w:rsidP="001E0F68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22" w:type="dxa"/>
            <w:gridSpan w:val="14"/>
            <w:vMerge w:val="restart"/>
            <w:tcBorders>
              <w:top w:val="nil"/>
              <w:left w:val="nil"/>
            </w:tcBorders>
            <w:vAlign w:val="bottom"/>
          </w:tcPr>
          <w:p w:rsidR="001E0F68" w:rsidRDefault="001E0F68" w:rsidP="001E0F68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1E0F68" w:rsidTr="00234137">
        <w:trPr>
          <w:trHeight w:val="273"/>
        </w:trPr>
        <w:tc>
          <w:tcPr>
            <w:tcW w:w="49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1E0F68" w:rsidRPr="001D79E3" w:rsidRDefault="001E0F68" w:rsidP="001E0F68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43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:rsidR="001E0F68" w:rsidRPr="001D79E3" w:rsidRDefault="001E0F68" w:rsidP="001E0F68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22" w:type="dxa"/>
            <w:gridSpan w:val="14"/>
            <w:vMerge/>
            <w:tcBorders>
              <w:left w:val="nil"/>
            </w:tcBorders>
            <w:vAlign w:val="center"/>
          </w:tcPr>
          <w:p w:rsidR="001E0F68" w:rsidRPr="00CC0D84" w:rsidRDefault="001E0F68" w:rsidP="001E0F68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DD3DDE" w:rsidTr="005C1A31">
        <w:trPr>
          <w:trHeight w:val="701"/>
        </w:trPr>
        <w:tc>
          <w:tcPr>
            <w:tcW w:w="2013" w:type="dxa"/>
            <w:gridSpan w:val="2"/>
            <w:tcBorders>
              <w:tl2br w:val="single" w:sz="4" w:space="0" w:color="auto"/>
            </w:tcBorders>
            <w:vAlign w:val="center"/>
          </w:tcPr>
          <w:p w:rsidR="00D3738E" w:rsidRDefault="00D3738E" w:rsidP="001E0F68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:rsidR="00D3738E" w:rsidRDefault="00D3738E" w:rsidP="001E0F68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1417" w:type="dxa"/>
            <w:gridSpan w:val="2"/>
            <w:vAlign w:val="center"/>
          </w:tcPr>
          <w:p w:rsidR="00D3738E" w:rsidRDefault="00D3738E" w:rsidP="001E0F6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縣議會主管</w:t>
            </w:r>
          </w:p>
        </w:tc>
        <w:tc>
          <w:tcPr>
            <w:tcW w:w="1418" w:type="dxa"/>
            <w:vAlign w:val="center"/>
          </w:tcPr>
          <w:p w:rsidR="00D3738E" w:rsidRDefault="00D3738E" w:rsidP="001E0F6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縣政府主管</w:t>
            </w:r>
          </w:p>
        </w:tc>
        <w:tc>
          <w:tcPr>
            <w:tcW w:w="1417" w:type="dxa"/>
            <w:vAlign w:val="center"/>
          </w:tcPr>
          <w:p w:rsidR="00D3738E" w:rsidRDefault="00D3738E" w:rsidP="001E0F6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民政處主管</w:t>
            </w:r>
          </w:p>
        </w:tc>
        <w:tc>
          <w:tcPr>
            <w:tcW w:w="1418" w:type="dxa"/>
            <w:vAlign w:val="center"/>
          </w:tcPr>
          <w:p w:rsidR="00D3738E" w:rsidRDefault="00D3738E" w:rsidP="001E0F6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教育處主管</w:t>
            </w:r>
          </w:p>
        </w:tc>
        <w:tc>
          <w:tcPr>
            <w:tcW w:w="1417" w:type="dxa"/>
            <w:vAlign w:val="center"/>
          </w:tcPr>
          <w:p w:rsidR="00D3738E" w:rsidRDefault="00D3738E" w:rsidP="001E0F6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花蓮縣文化局主管</w:t>
            </w:r>
          </w:p>
        </w:tc>
        <w:tc>
          <w:tcPr>
            <w:tcW w:w="1418" w:type="dxa"/>
            <w:vAlign w:val="center"/>
          </w:tcPr>
          <w:p w:rsidR="00D3738E" w:rsidRDefault="00D3738E" w:rsidP="001E0F6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農業處主管</w:t>
            </w:r>
          </w:p>
        </w:tc>
        <w:tc>
          <w:tcPr>
            <w:tcW w:w="1417" w:type="dxa"/>
            <w:vAlign w:val="center"/>
          </w:tcPr>
          <w:p w:rsidR="00D3738E" w:rsidRDefault="00D3738E" w:rsidP="001E0F6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地政處主管</w:t>
            </w:r>
          </w:p>
        </w:tc>
        <w:tc>
          <w:tcPr>
            <w:tcW w:w="1418" w:type="dxa"/>
            <w:vAlign w:val="center"/>
          </w:tcPr>
          <w:p w:rsidR="00D3738E" w:rsidRPr="005C1A31" w:rsidRDefault="00D3738E" w:rsidP="00FC60B7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5C1A31">
              <w:rPr>
                <w:rFonts w:ascii="標楷體" w:eastAsia="標楷體"/>
                <w:spacing w:val="-20"/>
                <w:sz w:val="20"/>
              </w:rPr>
              <w:t>花蓮縣地方稅務局主管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花蓮縣警察局主管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花蓮縣消防局主管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花蓮縣衛生局主管</w:t>
            </w:r>
          </w:p>
        </w:tc>
        <w:tc>
          <w:tcPr>
            <w:tcW w:w="1418" w:type="dxa"/>
            <w:vAlign w:val="center"/>
          </w:tcPr>
          <w:p w:rsidR="00D3738E" w:rsidRPr="005C1A31" w:rsidRDefault="00D3738E" w:rsidP="00FC60B7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5C1A31">
              <w:rPr>
                <w:rFonts w:ascii="標楷體" w:eastAsia="標楷體"/>
                <w:spacing w:val="-20"/>
                <w:sz w:val="20"/>
              </w:rPr>
              <w:t>花蓮縣</w:t>
            </w:r>
            <w:bookmarkStart w:id="0" w:name="_GoBack"/>
            <w:bookmarkEnd w:id="0"/>
            <w:r w:rsidRPr="005C1A31">
              <w:rPr>
                <w:rFonts w:ascii="標楷體" w:eastAsia="標楷體"/>
                <w:spacing w:val="-20"/>
                <w:sz w:val="20"/>
              </w:rPr>
              <w:t>環境保護局主管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DD3DDE" w:rsidRPr="006A6459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6A6459" w:rsidRDefault="00D3738E" w:rsidP="00E7043A">
            <w:pPr>
              <w:spacing w:line="240" w:lineRule="exact"/>
              <w:rPr>
                <w:rFonts w:ascii="標楷體" w:eastAsia="標楷體" w:hAnsi="標楷體"/>
                <w:b/>
                <w:sz w:val="20"/>
              </w:rPr>
            </w:pPr>
            <w:r w:rsidRPr="005C1A31">
              <w:rPr>
                <w:rFonts w:ascii="標楷體" w:eastAsia="標楷體" w:hAnsi="標楷體" w:hint="eastAsia"/>
                <w:b/>
                <w:noProof/>
                <w:spacing w:val="720"/>
                <w:kern w:val="0"/>
                <w:sz w:val="20"/>
                <w:fitText w:val="1900" w:id="-970297853"/>
              </w:rPr>
              <w:t>合</w:t>
            </w:r>
            <w:r w:rsidRPr="005C1A31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1900" w:id="-970297853"/>
              </w:rPr>
              <w:t>計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Pr="006A6459" w:rsidRDefault="00D3738E" w:rsidP="001E0F68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A6459">
              <w:rPr>
                <w:rFonts w:ascii="新細明體" w:hAnsi="新細明體"/>
                <w:b/>
                <w:noProof/>
                <w:sz w:val="20"/>
              </w:rPr>
              <w:t>215,350,289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Pr="006A6459" w:rsidRDefault="00D3738E" w:rsidP="001E0F68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A6459">
              <w:rPr>
                <w:rFonts w:ascii="新細明體" w:hAnsi="新細明體"/>
                <w:b/>
                <w:noProof/>
                <w:sz w:val="20"/>
              </w:rPr>
              <w:t>17,915,541,123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Pr="006A6459" w:rsidRDefault="00D3738E" w:rsidP="001E0F68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A6459">
              <w:rPr>
                <w:rFonts w:ascii="新細明體" w:hAnsi="新細明體"/>
                <w:b/>
                <w:noProof/>
                <w:sz w:val="20"/>
              </w:rPr>
              <w:t>145,643,479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Pr="006A6459" w:rsidRDefault="00D3738E" w:rsidP="001E0F68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A6459">
              <w:rPr>
                <w:rFonts w:ascii="新細明體" w:hAnsi="新細明體"/>
                <w:b/>
                <w:noProof/>
                <w:sz w:val="20"/>
              </w:rPr>
              <w:t>46,803,985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Pr="006A6459" w:rsidRDefault="00D3738E" w:rsidP="001E0F68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A6459">
              <w:rPr>
                <w:rFonts w:ascii="新細明體" w:hAnsi="新細明體"/>
                <w:b/>
                <w:noProof/>
                <w:sz w:val="20"/>
              </w:rPr>
              <w:t>660,236,123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Pr="006A6459" w:rsidRDefault="00D3738E" w:rsidP="001E0F68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A6459">
              <w:rPr>
                <w:rFonts w:ascii="新細明體" w:hAnsi="新細明體"/>
                <w:b/>
                <w:noProof/>
                <w:sz w:val="20"/>
              </w:rPr>
              <w:t>96,230,610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Pr="006A6459" w:rsidRDefault="00D3738E" w:rsidP="001E0F68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A6459">
              <w:rPr>
                <w:rFonts w:ascii="新細明體" w:hAnsi="新細明體"/>
                <w:b/>
                <w:noProof/>
                <w:sz w:val="20"/>
              </w:rPr>
              <w:t>201,888,100</w:t>
            </w:r>
          </w:p>
        </w:tc>
        <w:tc>
          <w:tcPr>
            <w:tcW w:w="1418" w:type="dxa"/>
            <w:vAlign w:val="center"/>
          </w:tcPr>
          <w:p w:rsidR="00D3738E" w:rsidRPr="00394A70" w:rsidRDefault="00D3738E" w:rsidP="00FC60B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94A70">
              <w:rPr>
                <w:rFonts w:ascii="新細明體" w:hAnsi="新細明體"/>
                <w:b/>
                <w:noProof/>
                <w:sz w:val="20"/>
              </w:rPr>
              <w:t>152,986,338</w:t>
            </w:r>
          </w:p>
        </w:tc>
        <w:tc>
          <w:tcPr>
            <w:tcW w:w="1417" w:type="dxa"/>
            <w:vAlign w:val="center"/>
          </w:tcPr>
          <w:p w:rsidR="00D3738E" w:rsidRPr="00394A70" w:rsidRDefault="00D3738E" w:rsidP="00FC60B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94A70">
              <w:rPr>
                <w:rFonts w:ascii="新細明體" w:hAnsi="新細明體"/>
                <w:b/>
                <w:noProof/>
                <w:sz w:val="20"/>
              </w:rPr>
              <w:t>2,035,863,793</w:t>
            </w:r>
          </w:p>
        </w:tc>
        <w:tc>
          <w:tcPr>
            <w:tcW w:w="1418" w:type="dxa"/>
            <w:vAlign w:val="center"/>
          </w:tcPr>
          <w:p w:rsidR="00D3738E" w:rsidRPr="00394A70" w:rsidRDefault="00D3738E" w:rsidP="00FC60B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94A70">
              <w:rPr>
                <w:rFonts w:ascii="新細明體" w:hAnsi="新細明體"/>
                <w:b/>
                <w:noProof/>
                <w:sz w:val="20"/>
              </w:rPr>
              <w:t>753,336,817</w:t>
            </w:r>
          </w:p>
        </w:tc>
        <w:tc>
          <w:tcPr>
            <w:tcW w:w="1417" w:type="dxa"/>
            <w:vAlign w:val="center"/>
          </w:tcPr>
          <w:p w:rsidR="00D3738E" w:rsidRPr="00394A70" w:rsidRDefault="00D3738E" w:rsidP="00FC60B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94A70">
              <w:rPr>
                <w:rFonts w:ascii="新細明體" w:hAnsi="新細明體"/>
                <w:b/>
                <w:noProof/>
                <w:sz w:val="20"/>
              </w:rPr>
              <w:t>1,998,662,422</w:t>
            </w:r>
          </w:p>
        </w:tc>
        <w:tc>
          <w:tcPr>
            <w:tcW w:w="1418" w:type="dxa"/>
            <w:vAlign w:val="center"/>
          </w:tcPr>
          <w:p w:rsidR="00D3738E" w:rsidRPr="00394A70" w:rsidRDefault="00D3738E" w:rsidP="00FC60B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94A70">
              <w:rPr>
                <w:rFonts w:ascii="新細明體" w:hAnsi="新細明體"/>
                <w:b/>
                <w:noProof/>
                <w:sz w:val="20"/>
              </w:rPr>
              <w:t>388,362,732</w:t>
            </w:r>
          </w:p>
        </w:tc>
        <w:tc>
          <w:tcPr>
            <w:tcW w:w="1417" w:type="dxa"/>
            <w:vAlign w:val="center"/>
          </w:tcPr>
          <w:p w:rsidR="00D3738E" w:rsidRPr="00394A70" w:rsidRDefault="00D3738E" w:rsidP="00FC60B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94A70">
              <w:rPr>
                <w:rFonts w:ascii="新細明體" w:hAnsi="新細明體"/>
                <w:b/>
                <w:noProof/>
                <w:sz w:val="20"/>
              </w:rPr>
              <w:t>2,397,862,953</w:t>
            </w:r>
          </w:p>
        </w:tc>
        <w:tc>
          <w:tcPr>
            <w:tcW w:w="1418" w:type="dxa"/>
            <w:vAlign w:val="center"/>
          </w:tcPr>
          <w:p w:rsidR="00D3738E" w:rsidRPr="00394A70" w:rsidRDefault="00D3738E" w:rsidP="00FC60B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94A70">
              <w:rPr>
                <w:rFonts w:ascii="新細明體" w:hAnsi="新細明體"/>
                <w:b/>
                <w:noProof/>
                <w:sz w:val="20"/>
              </w:rPr>
              <w:t>27,008,768,764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1E0F68" w:rsidRDefault="00D3738E" w:rsidP="001E0F68">
            <w:pPr>
              <w:spacing w:line="240" w:lineRule="exact"/>
              <w:rPr>
                <w:rFonts w:ascii="標楷體" w:eastAsia="標楷體" w:hAnsi="標楷體"/>
                <w:noProof/>
                <w:spacing w:val="166"/>
                <w:kern w:val="0"/>
                <w:sz w:val="20"/>
              </w:rPr>
            </w:pPr>
            <w:r w:rsidRPr="00400573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fitText w:val="1900" w:id="-970309632"/>
              </w:rPr>
              <w:t>1.行政支</w:t>
            </w:r>
            <w:r w:rsidRPr="0040057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09632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547,973,673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547,973,673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1E0F68" w:rsidRDefault="00D3738E" w:rsidP="001E0F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66"/>
                <w:kern w:val="0"/>
                <w:sz w:val="20"/>
              </w:rPr>
            </w:pPr>
            <w:r w:rsidRPr="00E7043A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fitText w:val="1900" w:id="-970309631"/>
              </w:rPr>
              <w:t>2.立法支</w:t>
            </w:r>
            <w:r w:rsidRPr="00E7043A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09631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215,350,289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215,350,289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1E0F68" w:rsidRDefault="00D3738E" w:rsidP="001E0F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66"/>
                <w:kern w:val="0"/>
                <w:sz w:val="20"/>
              </w:rPr>
            </w:pPr>
            <w:r w:rsidRPr="00400573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fitText w:val="1900" w:id="-970309630"/>
              </w:rPr>
              <w:t>3.民政支</w:t>
            </w:r>
            <w:r w:rsidRPr="0040057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09630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1,448,613,270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145,643,479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201,888,100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753,336,817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2,549,481,666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1E0F68" w:rsidRDefault="00D3738E" w:rsidP="001E0F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66"/>
                <w:kern w:val="0"/>
                <w:sz w:val="20"/>
              </w:rPr>
            </w:pPr>
            <w:r w:rsidRPr="00400573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fitText w:val="1900" w:id="-970309629"/>
              </w:rPr>
              <w:t>4.警政支</w:t>
            </w:r>
            <w:r w:rsidRPr="0040057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09629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2,035,863,793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2,035,863,793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1E0F68" w:rsidRDefault="00D3738E" w:rsidP="001E0F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66"/>
                <w:kern w:val="0"/>
                <w:sz w:val="20"/>
              </w:rPr>
            </w:pPr>
            <w:r w:rsidRPr="00E7043A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fitText w:val="1900" w:id="-970309628"/>
              </w:rPr>
              <w:t>5.財務支</w:t>
            </w:r>
            <w:r w:rsidRPr="00E7043A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09628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81,512,083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152,986,338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234,498,421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1E0F68" w:rsidRDefault="00D3738E" w:rsidP="001E0F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66"/>
                <w:kern w:val="0"/>
                <w:sz w:val="20"/>
              </w:rPr>
            </w:pPr>
            <w:r w:rsidRPr="00400573">
              <w:rPr>
                <w:rFonts w:ascii="標楷體" w:eastAsia="標楷體" w:hAnsi="標楷體"/>
                <w:noProof/>
                <w:spacing w:val="112"/>
                <w:kern w:val="0"/>
                <w:sz w:val="20"/>
                <w:fitText w:val="1900" w:id="-970309376"/>
              </w:rPr>
              <w:t>6</w:t>
            </w:r>
            <w:r w:rsidRPr="00400573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fitText w:val="1900" w:id="-970309376"/>
              </w:rPr>
              <w:t>.教育支</w:t>
            </w:r>
            <w:r w:rsidRPr="0040057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09376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7,898,915,689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46,803,985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7,945,719,674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1E0F68" w:rsidRDefault="00D3738E" w:rsidP="001E0F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66"/>
                <w:kern w:val="0"/>
                <w:sz w:val="20"/>
              </w:rPr>
            </w:pPr>
            <w:r w:rsidRPr="00400573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fitText w:val="1900" w:id="-970309375"/>
              </w:rPr>
              <w:t>7.文化支</w:t>
            </w:r>
            <w:r w:rsidRPr="0040057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09375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43,127,748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660,236,123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703,363,871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1E0F68" w:rsidRDefault="00D3738E" w:rsidP="001E0F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66"/>
                <w:kern w:val="0"/>
                <w:sz w:val="20"/>
              </w:rPr>
            </w:pPr>
            <w:r w:rsidRPr="00400573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fitText w:val="1900" w:id="-970309374"/>
              </w:rPr>
              <w:t>8.農業支</w:t>
            </w:r>
            <w:r w:rsidRPr="0040057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09374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1,518,109,013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96,230,610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1,614,339,623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1E0F68" w:rsidRDefault="00D3738E" w:rsidP="001E0F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400573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fitText w:val="1900" w:id="-970309373"/>
              </w:rPr>
              <w:t>9.工業支</w:t>
            </w:r>
            <w:r w:rsidRPr="0040057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09373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689,592,164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689,592,164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1E0F68" w:rsidRDefault="00400573" w:rsidP="001E0F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10.</w:t>
            </w:r>
            <w:r w:rsidR="00D3738E" w:rsidRPr="005C1A31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fitText w:val="1600" w:id="-970308092"/>
              </w:rPr>
              <w:t>交通支</w:t>
            </w:r>
            <w:r w:rsidR="00D3738E" w:rsidRPr="005C1A31">
              <w:rPr>
                <w:rFonts w:ascii="標楷體" w:eastAsia="標楷體" w:hAnsi="標楷體" w:hint="eastAsia"/>
                <w:noProof/>
                <w:spacing w:val="15"/>
                <w:kern w:val="0"/>
                <w:sz w:val="20"/>
                <w:fitText w:val="1600" w:id="-970308092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1,781,640,705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1,781,640,705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1E0F68" w:rsidRDefault="00D3738E" w:rsidP="001E0F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5C1A31">
              <w:rPr>
                <w:rFonts w:ascii="標楷體" w:eastAsia="標楷體" w:hAnsi="標楷體" w:hint="eastAsia"/>
                <w:noProof/>
                <w:w w:val="94"/>
                <w:kern w:val="0"/>
                <w:sz w:val="20"/>
                <w:fitText w:val="1900" w:id="-970309118"/>
              </w:rPr>
              <w:t>11.其他經濟服務支</w:t>
            </w:r>
            <w:r w:rsidRPr="005C1A31">
              <w:rPr>
                <w:rFonts w:ascii="標楷體" w:eastAsia="標楷體" w:hAnsi="標楷體" w:hint="eastAsia"/>
                <w:noProof/>
                <w:spacing w:val="90"/>
                <w:w w:val="94"/>
                <w:kern w:val="0"/>
                <w:sz w:val="20"/>
                <w:fitText w:val="1900" w:id="-970309118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828,475,820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828,475,820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1E0F68" w:rsidRDefault="00D3738E" w:rsidP="001E0F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5C1A31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09117"/>
              </w:rPr>
              <w:t>12.社會保險支</w:t>
            </w:r>
            <w:r w:rsidRPr="005C1A31">
              <w:rPr>
                <w:rFonts w:ascii="標楷體" w:eastAsia="標楷體" w:hAnsi="標楷體" w:hint="eastAsia"/>
                <w:noProof/>
                <w:spacing w:val="-37"/>
                <w:kern w:val="0"/>
                <w:sz w:val="20"/>
                <w:fitText w:val="1900" w:id="-970309117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114,415,201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114,415,201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1E0F68" w:rsidRDefault="00D3738E" w:rsidP="001E0F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5C1A31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09116"/>
              </w:rPr>
              <w:t>13.社會救助支</w:t>
            </w:r>
            <w:r w:rsidRPr="005C1A31">
              <w:rPr>
                <w:rFonts w:ascii="標楷體" w:eastAsia="標楷體" w:hAnsi="標楷體" w:hint="eastAsia"/>
                <w:noProof/>
                <w:spacing w:val="-37"/>
                <w:kern w:val="0"/>
                <w:sz w:val="20"/>
                <w:fitText w:val="1900" w:id="-970309116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355,968,317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355,968,317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1E0F68" w:rsidRDefault="00D3738E" w:rsidP="001E0F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5C1A31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09115"/>
              </w:rPr>
              <w:t>14.福利服務支</w:t>
            </w:r>
            <w:r w:rsidRPr="005C1A31">
              <w:rPr>
                <w:rFonts w:ascii="標楷體" w:eastAsia="標楷體" w:hAnsi="標楷體" w:hint="eastAsia"/>
                <w:noProof/>
                <w:spacing w:val="-37"/>
                <w:kern w:val="0"/>
                <w:sz w:val="20"/>
                <w:fitText w:val="1900" w:id="-970309115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2,326,644,212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2,326,644,212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1E0F68" w:rsidRDefault="00D3738E" w:rsidP="001E0F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5C1A31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09114"/>
              </w:rPr>
              <w:t>15.國民就業支</w:t>
            </w:r>
            <w:r w:rsidRPr="005C1A31">
              <w:rPr>
                <w:rFonts w:ascii="標楷體" w:eastAsia="標楷體" w:hAnsi="標楷體" w:hint="eastAsia"/>
                <w:noProof/>
                <w:spacing w:val="-37"/>
                <w:kern w:val="0"/>
                <w:sz w:val="20"/>
                <w:fitText w:val="1900" w:id="-970309114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172,432,629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172,432,629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1E0F68" w:rsidRDefault="00D3738E" w:rsidP="001E0F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5C1A31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09113"/>
              </w:rPr>
              <w:t>16.醫療保健支</w:t>
            </w:r>
            <w:r w:rsidRPr="005C1A31">
              <w:rPr>
                <w:rFonts w:ascii="標楷體" w:eastAsia="標楷體" w:hAnsi="標楷體" w:hint="eastAsia"/>
                <w:noProof/>
                <w:spacing w:val="-37"/>
                <w:kern w:val="0"/>
                <w:sz w:val="20"/>
                <w:fitText w:val="1900" w:id="-970309113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1,998,662,422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1,998,662,422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D3738E" w:rsidRDefault="00D3738E" w:rsidP="001E0F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5C1A31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09112"/>
              </w:rPr>
              <w:t>17.環境保護支</w:t>
            </w:r>
            <w:r w:rsidRPr="005C1A31">
              <w:rPr>
                <w:rFonts w:ascii="標楷體" w:eastAsia="標楷體" w:hAnsi="標楷體" w:hint="eastAsia"/>
                <w:noProof/>
                <w:spacing w:val="-37"/>
                <w:kern w:val="0"/>
                <w:sz w:val="20"/>
                <w:fitText w:val="1900" w:id="-970309112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388,362,732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388,362,732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1E0F68" w:rsidRDefault="00D3738E" w:rsidP="001E0F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5C1A31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09111"/>
              </w:rPr>
              <w:t>18.社區發展支</w:t>
            </w:r>
            <w:r w:rsidRPr="005C1A31">
              <w:rPr>
                <w:rFonts w:ascii="標楷體" w:eastAsia="標楷體" w:hAnsi="標楷體" w:hint="eastAsia"/>
                <w:noProof/>
                <w:spacing w:val="-37"/>
                <w:kern w:val="0"/>
                <w:sz w:val="20"/>
                <w:fitText w:val="1900" w:id="-970309111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18,372,843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18,372,843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1E0F68" w:rsidRDefault="00D3738E" w:rsidP="001E0F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5C1A31">
              <w:rPr>
                <w:rFonts w:ascii="標楷體" w:eastAsia="標楷體" w:hAnsi="標楷體" w:hint="eastAsia"/>
                <w:noProof/>
                <w:w w:val="94"/>
                <w:kern w:val="0"/>
                <w:sz w:val="20"/>
                <w:fitText w:val="1900" w:id="-970308095"/>
              </w:rPr>
              <w:t>19.退休撫卹給付支</w:t>
            </w:r>
            <w:r w:rsidRPr="005C1A31">
              <w:rPr>
                <w:rFonts w:ascii="標楷體" w:eastAsia="標楷體" w:hAnsi="標楷體" w:hint="eastAsia"/>
                <w:noProof/>
                <w:spacing w:val="90"/>
                <w:w w:val="94"/>
                <w:kern w:val="0"/>
                <w:sz w:val="20"/>
                <w:fitText w:val="1900" w:id="-970308095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2,045,393,172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2,045,393,172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400573" w:rsidRDefault="00400573" w:rsidP="00400573">
            <w:pPr>
              <w:spacing w:line="240" w:lineRule="exact"/>
              <w:jc w:val="both"/>
              <w:rPr>
                <w:rFonts w:ascii="標楷體" w:eastAsia="標楷體" w:hAnsi="標楷體"/>
                <w:noProof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20</w:t>
            </w:r>
            <w:r w:rsidR="00D3738E" w:rsidRPr="00400573">
              <w:rPr>
                <w:rFonts w:ascii="標楷體" w:eastAsia="標楷體" w:hAnsi="標楷體" w:hint="eastAsia"/>
                <w:noProof/>
                <w:spacing w:val="36"/>
                <w:kern w:val="0"/>
                <w:sz w:val="20"/>
                <w:fitText w:val="1700" w:id="-970308347"/>
              </w:rPr>
              <w:t>.債務付息支</w:t>
            </w:r>
            <w:r w:rsidR="00D3738E" w:rsidRPr="0040057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700" w:id="-970308347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89,747,756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89,747,756</w:t>
            </w:r>
          </w:p>
        </w:tc>
      </w:tr>
      <w:tr w:rsidR="00DD3DDE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D3738E" w:rsidRPr="00400573" w:rsidRDefault="00400573" w:rsidP="001E0F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21.</w:t>
            </w:r>
            <w:r w:rsidR="00D3738E" w:rsidRPr="005C1A31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fitText w:val="1600" w:id="-970308349"/>
              </w:rPr>
              <w:t>其他支</w:t>
            </w:r>
            <w:r w:rsidR="00D3738E" w:rsidRPr="005C1A31">
              <w:rPr>
                <w:rFonts w:ascii="標楷體" w:eastAsia="標楷體" w:hAnsi="標楷體" w:hint="eastAsia"/>
                <w:noProof/>
                <w:spacing w:val="15"/>
                <w:kern w:val="0"/>
                <w:sz w:val="20"/>
                <w:fitText w:val="1600" w:id="-970308349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38E" w:rsidRDefault="00D3738E" w:rsidP="001E0F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352,469,781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82604">
              <w:rPr>
                <w:rFonts w:ascii="新細明體" w:hAnsi="新細明體"/>
                <w:noProof/>
                <w:sz w:val="20"/>
              </w:rPr>
              <w:t>352,469,781</w:t>
            </w:r>
          </w:p>
        </w:tc>
      </w:tr>
    </w:tbl>
    <w:p w:rsidR="00CF6A98" w:rsidRDefault="00CF6A98" w:rsidP="00CF6A98"/>
    <w:sectPr w:rsidR="00CF6A98">
      <w:headerReference w:type="default" r:id="rId7"/>
      <w:head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F68" w:rsidRDefault="001E0F68">
      <w:r>
        <w:separator/>
      </w:r>
    </w:p>
  </w:endnote>
  <w:endnote w:type="continuationSeparator" w:id="0">
    <w:p w:rsidR="001E0F68" w:rsidRDefault="001E0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F68" w:rsidRDefault="001E0F68">
      <w:r>
        <w:separator/>
      </w:r>
    </w:p>
  </w:footnote>
  <w:footnote w:type="continuationSeparator" w:id="0">
    <w:p w:rsidR="001E0F68" w:rsidRDefault="001E0F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F68" w:rsidRDefault="001E0F68">
    <w:pPr>
      <w:jc w:val="center"/>
      <w:rPr>
        <w:rFonts w:ascii="標楷體" w:eastAsia="標楷體"/>
        <w:b/>
        <w:sz w:val="36"/>
        <w:u w:val="single"/>
      </w:rPr>
    </w:pP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CF6A98">
      <w:rPr>
        <w:rFonts w:ascii="標楷體" w:eastAsia="標楷體" w:hAnsi="標楷體"/>
        <w:b/>
        <w:spacing w:val="60"/>
        <w:sz w:val="32"/>
        <w:szCs w:val="32"/>
        <w:u w:val="single"/>
      </w:rPr>
      <w:t>112</w:t>
    </w:r>
    <w:proofErr w:type="gramEnd"/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F6A98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各主管機關歲出政事別科目決算</w:t>
    </w:r>
    <w:proofErr w:type="gramStart"/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CF6A98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F68" w:rsidRDefault="001E0F68">
    <w:pPr>
      <w:jc w:val="center"/>
      <w:rPr>
        <w:rFonts w:ascii="標楷體" w:eastAsia="標楷體"/>
        <w:b/>
        <w:sz w:val="32"/>
        <w:u w:val="single"/>
      </w:rPr>
    </w:pPr>
    <w:r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CF6A98">
      <w:rPr>
        <w:rFonts w:ascii="標楷體" w:eastAsia="標楷體" w:hAnsi="標楷體"/>
        <w:b/>
        <w:spacing w:val="60"/>
        <w:sz w:val="32"/>
        <w:u w:val="single"/>
      </w:rPr>
      <w:t>112</w:t>
    </w:r>
    <w:proofErr w:type="gramEnd"/>
    <w:r w:rsidRPr="003B0DD9">
      <w:rPr>
        <w:rFonts w:ascii="標楷體" w:eastAsia="標楷體" w:hint="eastAsia"/>
        <w:b/>
        <w:spacing w:val="60"/>
        <w:sz w:val="32"/>
        <w:u w:val="single"/>
      </w:rPr>
      <w:t>年度</w:t>
    </w:r>
    <w:r w:rsidRPr="00CF6A98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>
      <w:rPr>
        <w:rFonts w:ascii="標楷體" w:eastAsia="標楷體" w:hint="eastAsia"/>
        <w:b/>
        <w:spacing w:val="60"/>
        <w:sz w:val="32"/>
        <w:u w:val="single"/>
      </w:rPr>
      <w:t>總決算</w:t>
    </w:r>
    <w:r w:rsidRPr="003B0DD9">
      <w:rPr>
        <w:rFonts w:ascii="標楷體" w:eastAsia="標楷體" w:hint="eastAsia"/>
        <w:b/>
        <w:spacing w:val="60"/>
        <w:sz w:val="32"/>
        <w:u w:val="single"/>
      </w:rPr>
      <w:t>各主管機關歲出政事別科目決算</w:t>
    </w:r>
    <w:proofErr w:type="gramStart"/>
    <w:r w:rsidRPr="003B0DD9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Pr="003B0DD9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A98"/>
    <w:rsid w:val="00005F7A"/>
    <w:rsid w:val="001E0F68"/>
    <w:rsid w:val="00234137"/>
    <w:rsid w:val="00247C62"/>
    <w:rsid w:val="00393891"/>
    <w:rsid w:val="003A0BB1"/>
    <w:rsid w:val="003B0DD9"/>
    <w:rsid w:val="00400573"/>
    <w:rsid w:val="004439C8"/>
    <w:rsid w:val="005C1A31"/>
    <w:rsid w:val="0083101B"/>
    <w:rsid w:val="00A214F3"/>
    <w:rsid w:val="00AA34B5"/>
    <w:rsid w:val="00AB7299"/>
    <w:rsid w:val="00C62B35"/>
    <w:rsid w:val="00CF6A98"/>
    <w:rsid w:val="00D360A3"/>
    <w:rsid w:val="00D3738E"/>
    <w:rsid w:val="00DD3DDE"/>
    <w:rsid w:val="00E7043A"/>
    <w:rsid w:val="00FE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AFh88jOsaW4G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AFh88jOsaW4G歲出政事別機關別決算審定數綜計表.dot</Template>
  <TotalTime>31</TotalTime>
  <Pages>1</Pages>
  <Words>549</Words>
  <Characters>1083</Characters>
  <Application>Microsoft Office Word</Application>
  <DocSecurity>0</DocSecurity>
  <Lines>9</Lines>
  <Paragraphs>3</Paragraphs>
  <ScaleCrop>false</ScaleCrop>
  <Company>N.A.O.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creator>蔡秉勲</dc:creator>
  <cp:lastModifiedBy>蔡秉勲</cp:lastModifiedBy>
  <cp:revision>9</cp:revision>
  <dcterms:created xsi:type="dcterms:W3CDTF">2024-06-03T07:50:00Z</dcterms:created>
  <dcterms:modified xsi:type="dcterms:W3CDTF">2024-06-07T10:27:00Z</dcterms:modified>
</cp:coreProperties>
</file>