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B86" w:rsidRDefault="00916B86" w:rsidP="004E2B0A">
      <w:pPr>
        <w:pStyle w:val="a3"/>
        <w:spacing w:line="320" w:lineRule="exact"/>
        <w:ind w:rightChars="0" w:right="-1" w:firstLine="480"/>
        <w:rPr>
          <w:rFonts w:hAnsi="標楷體"/>
        </w:rPr>
      </w:pPr>
      <w:r w:rsidRPr="00B26F66">
        <w:rPr>
          <w:rFonts w:hAnsi="標楷體" w:hint="eastAsia"/>
        </w:rPr>
        <w:t>單位</w:t>
      </w:r>
      <w:r w:rsidRPr="00B26F66">
        <w:rPr>
          <w:rFonts w:hAnsi="標楷體"/>
        </w:rPr>
        <w:t>：</w:t>
      </w:r>
      <w:r>
        <w:rPr>
          <w:rFonts w:hAnsi="標楷體" w:hint="eastAsia"/>
        </w:rPr>
        <w:t>新臺幣元</w:t>
      </w:r>
    </w:p>
    <w:tbl>
      <w:tblPr>
        <w:tblW w:w="21334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13"/>
        <w:gridCol w:w="2302"/>
        <w:gridCol w:w="2123"/>
        <w:gridCol w:w="2123"/>
        <w:gridCol w:w="2123"/>
        <w:gridCol w:w="2130"/>
        <w:gridCol w:w="2130"/>
        <w:gridCol w:w="2130"/>
        <w:gridCol w:w="1949"/>
        <w:gridCol w:w="2311"/>
      </w:tblGrid>
      <w:tr w:rsidR="00916B86" w:rsidRPr="00A865D5" w:rsidTr="00961855">
        <w:trPr>
          <w:cantSplit/>
          <w:trHeight w:hRule="exact" w:val="875"/>
        </w:trPr>
        <w:tc>
          <w:tcPr>
            <w:tcW w:w="2013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916B86" w:rsidRPr="00A865D5" w:rsidRDefault="00916B86" w:rsidP="006555A0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:rsidR="00916B86" w:rsidRPr="00A865D5" w:rsidRDefault="00916B86" w:rsidP="006555A0">
            <w:pPr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用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Ansi="標楷體" w:hint="eastAsia"/>
                <w:spacing w:val="-10"/>
                <w:sz w:val="20"/>
              </w:rPr>
              <w:t>途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2302" w:type="dxa"/>
            <w:tcBorders>
              <w:bottom w:val="single" w:sz="4" w:space="0" w:color="auto"/>
            </w:tcBorders>
            <w:vAlign w:val="center"/>
          </w:tcPr>
          <w:p w:rsidR="00916B86" w:rsidRPr="00677AE6" w:rsidRDefault="00916B86" w:rsidP="006555A0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677AE6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縣議會主管</w:t>
            </w:r>
          </w:p>
        </w:tc>
        <w:tc>
          <w:tcPr>
            <w:tcW w:w="2123" w:type="dxa"/>
            <w:tcBorders>
              <w:bottom w:val="single" w:sz="4" w:space="0" w:color="auto"/>
            </w:tcBorders>
            <w:vAlign w:val="center"/>
          </w:tcPr>
          <w:p w:rsidR="00916B86" w:rsidRPr="00677AE6" w:rsidRDefault="00916B86" w:rsidP="006555A0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677AE6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縣政府主管</w:t>
            </w:r>
          </w:p>
        </w:tc>
        <w:tc>
          <w:tcPr>
            <w:tcW w:w="2123" w:type="dxa"/>
            <w:tcBorders>
              <w:bottom w:val="single" w:sz="4" w:space="0" w:color="auto"/>
            </w:tcBorders>
            <w:vAlign w:val="center"/>
          </w:tcPr>
          <w:p w:rsidR="00916B86" w:rsidRPr="00677AE6" w:rsidRDefault="00916B86" w:rsidP="006555A0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677AE6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民政處主管</w:t>
            </w:r>
          </w:p>
        </w:tc>
        <w:tc>
          <w:tcPr>
            <w:tcW w:w="212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16B86" w:rsidRPr="00677AE6" w:rsidRDefault="00916B86" w:rsidP="006555A0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677AE6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教育處主管</w:t>
            </w:r>
          </w:p>
        </w:tc>
        <w:tc>
          <w:tcPr>
            <w:tcW w:w="2130" w:type="dxa"/>
            <w:tcBorders>
              <w:bottom w:val="single" w:sz="4" w:space="0" w:color="auto"/>
            </w:tcBorders>
            <w:vAlign w:val="center"/>
          </w:tcPr>
          <w:p w:rsidR="00916B86" w:rsidRPr="00677AE6" w:rsidRDefault="00916B86" w:rsidP="006555A0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677AE6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花蓮縣文化局主管</w:t>
            </w:r>
          </w:p>
        </w:tc>
        <w:tc>
          <w:tcPr>
            <w:tcW w:w="2130" w:type="dxa"/>
            <w:tcBorders>
              <w:bottom w:val="single" w:sz="4" w:space="0" w:color="auto"/>
            </w:tcBorders>
            <w:vAlign w:val="center"/>
          </w:tcPr>
          <w:p w:rsidR="00916B86" w:rsidRPr="00677AE6" w:rsidRDefault="00916B86" w:rsidP="006555A0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677AE6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農業處主管</w:t>
            </w:r>
          </w:p>
        </w:tc>
        <w:tc>
          <w:tcPr>
            <w:tcW w:w="2130" w:type="dxa"/>
            <w:tcBorders>
              <w:bottom w:val="single" w:sz="4" w:space="0" w:color="auto"/>
            </w:tcBorders>
            <w:vAlign w:val="center"/>
          </w:tcPr>
          <w:p w:rsidR="00916B86" w:rsidRPr="00677AE6" w:rsidRDefault="00916B86" w:rsidP="006555A0">
            <w:pPr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677AE6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地政處主管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:rsidR="00916B86" w:rsidRPr="00677AE6" w:rsidRDefault="00916B86" w:rsidP="006555A0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677AE6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花蓮縣地方稅務局主管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vAlign w:val="center"/>
          </w:tcPr>
          <w:p w:rsidR="00916B86" w:rsidRPr="00677AE6" w:rsidRDefault="00916B86" w:rsidP="006555A0">
            <w:pPr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677AE6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花蓮縣警察局主管</w:t>
            </w:r>
          </w:p>
        </w:tc>
      </w:tr>
      <w:tr w:rsidR="00916B86" w:rsidRPr="009852EF" w:rsidTr="0096185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68"/>
        </w:trPr>
        <w:tc>
          <w:tcPr>
            <w:tcW w:w="2013" w:type="dxa"/>
            <w:shd w:val="clear" w:color="auto" w:fill="auto"/>
            <w:vAlign w:val="center"/>
          </w:tcPr>
          <w:p w:rsidR="00916B86" w:rsidRPr="009852EF" w:rsidRDefault="00916B86" w:rsidP="006555A0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9852EF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合計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916B86" w:rsidRPr="009852EF" w:rsidRDefault="00916B86" w:rsidP="006555A0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9852EF">
              <w:rPr>
                <w:rFonts w:ascii="新細明體" w:hAnsi="新細明體"/>
                <w:b/>
                <w:noProof/>
                <w:sz w:val="20"/>
              </w:rPr>
              <w:t>205,543,901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916B86" w:rsidRPr="009852EF" w:rsidRDefault="00916B86" w:rsidP="006555A0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9852EF">
              <w:rPr>
                <w:rFonts w:ascii="新細明體" w:hAnsi="新細明體"/>
                <w:b/>
                <w:noProof/>
                <w:sz w:val="20"/>
              </w:rPr>
              <w:t>15,130,575,342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916B86" w:rsidRPr="009852EF" w:rsidRDefault="00916B86" w:rsidP="006555A0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9852EF">
              <w:rPr>
                <w:rFonts w:ascii="新細明體" w:hAnsi="新細明體"/>
                <w:b/>
                <w:noProof/>
                <w:sz w:val="20"/>
              </w:rPr>
              <w:t>145,643,479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916B86" w:rsidRPr="009852EF" w:rsidRDefault="00916B86" w:rsidP="006555A0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9852EF">
              <w:rPr>
                <w:rFonts w:ascii="新細明體" w:hAnsi="新細明體"/>
                <w:b/>
                <w:noProof/>
                <w:sz w:val="20"/>
              </w:rPr>
              <w:t>39,490,672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916B86" w:rsidRPr="009852EF" w:rsidRDefault="00916B86" w:rsidP="006555A0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9852EF">
              <w:rPr>
                <w:rFonts w:ascii="新細明體" w:hAnsi="新細明體"/>
                <w:b/>
                <w:noProof/>
                <w:sz w:val="20"/>
              </w:rPr>
              <w:t>396,437,425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916B86" w:rsidRPr="009852EF" w:rsidRDefault="00916B86" w:rsidP="006555A0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9852EF">
              <w:rPr>
                <w:rFonts w:ascii="新細明體" w:hAnsi="新細明體"/>
                <w:b/>
                <w:noProof/>
                <w:sz w:val="20"/>
              </w:rPr>
              <w:t>94,035,432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916B86" w:rsidRPr="009852EF" w:rsidRDefault="00916B86" w:rsidP="006555A0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9852EF">
              <w:rPr>
                <w:rFonts w:ascii="新細明體" w:hAnsi="新細明體"/>
                <w:b/>
                <w:noProof/>
                <w:sz w:val="20"/>
              </w:rPr>
              <w:t>201,838,330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16B86" w:rsidRPr="009852EF" w:rsidRDefault="00916B86" w:rsidP="006555A0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9852EF">
              <w:rPr>
                <w:rFonts w:ascii="新細明體" w:hAnsi="新細明體"/>
                <w:b/>
                <w:noProof/>
                <w:sz w:val="20"/>
              </w:rPr>
              <w:t>152,070,338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916B86" w:rsidRPr="009852EF" w:rsidRDefault="00916B86" w:rsidP="006555A0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9852EF">
              <w:rPr>
                <w:rFonts w:ascii="新細明體" w:hAnsi="新細明體"/>
                <w:b/>
                <w:noProof/>
                <w:sz w:val="20"/>
              </w:rPr>
              <w:t>1,983,921,226</w:t>
            </w:r>
          </w:p>
        </w:tc>
      </w:tr>
      <w:tr w:rsidR="00916B86" w:rsidRPr="000751B1" w:rsidTr="0096185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68"/>
        </w:trPr>
        <w:tc>
          <w:tcPr>
            <w:tcW w:w="2013" w:type="dxa"/>
            <w:shd w:val="clear" w:color="auto" w:fill="auto"/>
            <w:vAlign w:val="center"/>
          </w:tcPr>
          <w:p w:rsidR="00916B86" w:rsidRPr="009852EF" w:rsidRDefault="00916B86" w:rsidP="006555A0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9852EF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經常支出小計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916B86" w:rsidRPr="004E2B0A" w:rsidRDefault="00916B86" w:rsidP="006555A0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4E2B0A">
              <w:rPr>
                <w:rFonts w:ascii="新細明體" w:hAnsi="新細明體"/>
                <w:b/>
                <w:noProof/>
                <w:sz w:val="20"/>
              </w:rPr>
              <w:t>204,781,779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916B86" w:rsidRPr="004E2B0A" w:rsidRDefault="00916B86" w:rsidP="006555A0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4E2B0A">
              <w:rPr>
                <w:rFonts w:ascii="新細明體" w:hAnsi="新細明體"/>
                <w:b/>
                <w:noProof/>
                <w:sz w:val="20"/>
              </w:rPr>
              <w:t>12,374,873,830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916B86" w:rsidRPr="004E2B0A" w:rsidRDefault="00916B86" w:rsidP="006555A0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4E2B0A">
              <w:rPr>
                <w:rFonts w:ascii="新細明體" w:hAnsi="新細明體"/>
                <w:b/>
                <w:noProof/>
                <w:sz w:val="20"/>
              </w:rPr>
              <w:t>145,043,315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916B86" w:rsidRPr="004E2B0A" w:rsidRDefault="00916B86" w:rsidP="006555A0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4E2B0A">
              <w:rPr>
                <w:rFonts w:ascii="新細明體" w:hAnsi="新細明體"/>
                <w:b/>
                <w:noProof/>
                <w:sz w:val="20"/>
              </w:rPr>
              <w:t>36,109,356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916B86" w:rsidRPr="004E2B0A" w:rsidRDefault="00916B86" w:rsidP="006555A0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4E2B0A">
              <w:rPr>
                <w:rFonts w:ascii="新細明體" w:hAnsi="新細明體"/>
                <w:b/>
                <w:noProof/>
                <w:sz w:val="20"/>
              </w:rPr>
              <w:t>260,836,894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916B86" w:rsidRPr="004E2B0A" w:rsidRDefault="00916B86" w:rsidP="006555A0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4E2B0A">
              <w:rPr>
                <w:rFonts w:ascii="新細明體" w:hAnsi="新細明體"/>
                <w:b/>
                <w:noProof/>
                <w:sz w:val="20"/>
              </w:rPr>
              <w:t>90,387,836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916B86" w:rsidRPr="004E2B0A" w:rsidRDefault="00916B86" w:rsidP="006555A0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4E2B0A">
              <w:rPr>
                <w:rFonts w:ascii="新細明體" w:hAnsi="新細明體"/>
                <w:b/>
                <w:noProof/>
                <w:sz w:val="20"/>
              </w:rPr>
              <w:t>193,955,093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16B86" w:rsidRPr="004E2B0A" w:rsidRDefault="00916B86" w:rsidP="006555A0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4E2B0A">
              <w:rPr>
                <w:rFonts w:ascii="新細明體" w:hAnsi="新細明體"/>
                <w:b/>
                <w:noProof/>
                <w:sz w:val="20"/>
              </w:rPr>
              <w:t>148,686,233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916B86" w:rsidRPr="004E2B0A" w:rsidRDefault="00916B86" w:rsidP="006555A0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4E2B0A">
              <w:rPr>
                <w:rFonts w:ascii="新細明體" w:hAnsi="新細明體"/>
                <w:b/>
                <w:noProof/>
                <w:sz w:val="20"/>
              </w:rPr>
              <w:t>1,875,587,645</w:t>
            </w:r>
          </w:p>
        </w:tc>
      </w:tr>
      <w:tr w:rsidR="00916B86" w:rsidRPr="000751B1" w:rsidTr="0096185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68"/>
        </w:trPr>
        <w:tc>
          <w:tcPr>
            <w:tcW w:w="2013" w:type="dxa"/>
            <w:shd w:val="clear" w:color="auto" w:fill="auto"/>
            <w:vAlign w:val="center"/>
          </w:tcPr>
          <w:p w:rsidR="00916B86" w:rsidRPr="000751B1" w:rsidRDefault="006555A0" w:rsidP="00951673">
            <w:pPr>
              <w:spacing w:beforeLines="60" w:before="216" w:afterLines="60" w:after="216"/>
              <w:ind w:right="-28"/>
              <w:jc w:val="both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1.</w:t>
            </w:r>
            <w:r w:rsidRPr="00951673">
              <w:rPr>
                <w:rFonts w:ascii="標楷體" w:eastAsia="標楷體" w:hAnsi="標楷體" w:hint="eastAsia"/>
                <w:spacing w:val="280"/>
                <w:kern w:val="0"/>
                <w:sz w:val="20"/>
                <w:szCs w:val="20"/>
                <w:fitText w:val="1740" w:id="-970304760"/>
              </w:rPr>
              <w:t>人事</w:t>
            </w:r>
            <w:r w:rsidRPr="00951673">
              <w:rPr>
                <w:rFonts w:ascii="標楷體" w:eastAsia="標楷體" w:hAnsi="標楷體" w:hint="eastAsia"/>
                <w:spacing w:val="10"/>
                <w:kern w:val="0"/>
                <w:sz w:val="20"/>
                <w:szCs w:val="20"/>
                <w:fitText w:val="1740" w:id="-970304760"/>
              </w:rPr>
              <w:t>費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916B86" w:rsidRPr="001B5022" w:rsidRDefault="00916B86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/>
                <w:noProof/>
                <w:sz w:val="20"/>
              </w:rPr>
              <w:t>115,775,206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916B86" w:rsidRPr="001B5022" w:rsidRDefault="00916B86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/>
                <w:noProof/>
                <w:sz w:val="20"/>
              </w:rPr>
              <w:t>620,035,085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916B86" w:rsidRPr="001B5022" w:rsidRDefault="00916B86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/>
                <w:noProof/>
                <w:sz w:val="20"/>
              </w:rPr>
              <w:t>119,661,854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916B86" w:rsidRPr="001B5022" w:rsidRDefault="00916B86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/>
                <w:noProof/>
                <w:sz w:val="20"/>
              </w:rPr>
              <w:t>7,232,935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916B86" w:rsidRPr="001B5022" w:rsidRDefault="00916B86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/>
                <w:noProof/>
                <w:sz w:val="20"/>
              </w:rPr>
              <w:t>39,973,553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916B86" w:rsidRPr="001B5022" w:rsidRDefault="00916B86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/>
                <w:noProof/>
                <w:sz w:val="20"/>
              </w:rPr>
              <w:t>31,366,648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916B86" w:rsidRPr="001B5022" w:rsidRDefault="00916B86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/>
                <w:noProof/>
                <w:sz w:val="20"/>
              </w:rPr>
              <w:t>171,217,423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16B86" w:rsidRPr="001B5022" w:rsidRDefault="00916B86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/>
                <w:noProof/>
                <w:sz w:val="20"/>
              </w:rPr>
              <w:t>107,881,751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916B86" w:rsidRPr="001B5022" w:rsidRDefault="00916B86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/>
                <w:noProof/>
                <w:sz w:val="20"/>
              </w:rPr>
              <w:t>1,689,449,211</w:t>
            </w:r>
          </w:p>
        </w:tc>
      </w:tr>
      <w:tr w:rsidR="00916B86" w:rsidRPr="000751B1" w:rsidTr="0096185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68"/>
        </w:trPr>
        <w:tc>
          <w:tcPr>
            <w:tcW w:w="2013" w:type="dxa"/>
            <w:shd w:val="clear" w:color="auto" w:fill="auto"/>
            <w:vAlign w:val="center"/>
          </w:tcPr>
          <w:p w:rsidR="00916B86" w:rsidRPr="000751B1" w:rsidRDefault="00916B86" w:rsidP="006555A0">
            <w:pPr>
              <w:spacing w:beforeLines="60" w:before="216" w:afterLines="60" w:after="216"/>
              <w:ind w:right="-132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537833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2.</w:t>
            </w:r>
            <w:r w:rsidRPr="00951673">
              <w:rPr>
                <w:rFonts w:ascii="標楷體" w:eastAsia="標楷體" w:hAnsi="標楷體" w:hint="eastAsia"/>
                <w:spacing w:val="280"/>
                <w:kern w:val="0"/>
                <w:sz w:val="20"/>
                <w:szCs w:val="20"/>
                <w:fitText w:val="1740" w:id="-970304761"/>
              </w:rPr>
              <w:t>業務</w:t>
            </w:r>
            <w:r w:rsidRPr="00951673">
              <w:rPr>
                <w:rFonts w:ascii="標楷體" w:eastAsia="標楷體" w:hAnsi="標楷體" w:hint="eastAsia"/>
                <w:spacing w:val="10"/>
                <w:kern w:val="0"/>
                <w:sz w:val="20"/>
                <w:szCs w:val="20"/>
                <w:fitText w:val="1740" w:id="-970304761"/>
              </w:rPr>
              <w:t>費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916B86" w:rsidRPr="001B5022" w:rsidRDefault="00916B86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/>
                <w:noProof/>
                <w:sz w:val="20"/>
              </w:rPr>
              <w:t>88,463,073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916B86" w:rsidRPr="001B5022" w:rsidRDefault="00916B86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/>
                <w:noProof/>
                <w:sz w:val="20"/>
              </w:rPr>
              <w:t>1,263,094,126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916B86" w:rsidRPr="001B5022" w:rsidRDefault="00916B86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/>
                <w:noProof/>
                <w:sz w:val="20"/>
              </w:rPr>
              <w:t>25,281,461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916B86" w:rsidRPr="001B5022" w:rsidRDefault="00916B86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/>
                <w:noProof/>
                <w:sz w:val="20"/>
              </w:rPr>
              <w:t>28,636,125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916B86" w:rsidRPr="001B5022" w:rsidRDefault="00916B86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/>
                <w:noProof/>
                <w:sz w:val="20"/>
              </w:rPr>
              <w:t>180,113,007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916B86" w:rsidRPr="001B5022" w:rsidRDefault="00916B86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/>
                <w:noProof/>
                <w:sz w:val="20"/>
              </w:rPr>
              <w:t>55,280,504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916B86" w:rsidRPr="001B5022" w:rsidRDefault="00916B86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/>
                <w:noProof/>
                <w:sz w:val="20"/>
              </w:rPr>
              <w:t>22,523,670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16B86" w:rsidRPr="001B5022" w:rsidRDefault="00916B86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/>
                <w:noProof/>
                <w:sz w:val="20"/>
              </w:rPr>
              <w:t>40,510,048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916B86" w:rsidRPr="001B5022" w:rsidRDefault="00916B86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/>
                <w:noProof/>
                <w:sz w:val="20"/>
              </w:rPr>
              <w:t>175,341,403</w:t>
            </w:r>
          </w:p>
        </w:tc>
      </w:tr>
      <w:tr w:rsidR="00916B86" w:rsidRPr="000751B1" w:rsidTr="0096185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68"/>
        </w:trPr>
        <w:tc>
          <w:tcPr>
            <w:tcW w:w="2013" w:type="dxa"/>
            <w:shd w:val="clear" w:color="auto" w:fill="auto"/>
            <w:vAlign w:val="center"/>
          </w:tcPr>
          <w:p w:rsidR="00916B86" w:rsidRPr="000751B1" w:rsidRDefault="00916B86" w:rsidP="00961855">
            <w:pPr>
              <w:spacing w:beforeLines="60" w:before="216" w:afterLines="60" w:after="216"/>
              <w:ind w:right="-28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537833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3.</w:t>
            </w:r>
            <w:r w:rsidRPr="00951673">
              <w:rPr>
                <w:rFonts w:ascii="標楷體" w:eastAsia="標楷體" w:hAnsi="標楷體" w:hint="eastAsia"/>
                <w:spacing w:val="150"/>
                <w:kern w:val="0"/>
                <w:sz w:val="20"/>
                <w:szCs w:val="20"/>
                <w:fitText w:val="1720" w:id="-970305276"/>
              </w:rPr>
              <w:t>獎補助</w:t>
            </w:r>
            <w:r w:rsidRPr="00951673">
              <w:rPr>
                <w:rFonts w:ascii="標楷體" w:eastAsia="標楷體" w:hAnsi="標楷體" w:hint="eastAsia"/>
                <w:spacing w:val="10"/>
                <w:kern w:val="0"/>
                <w:sz w:val="20"/>
                <w:szCs w:val="20"/>
                <w:fitText w:val="1720" w:id="-970305276"/>
              </w:rPr>
              <w:t>費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916B86" w:rsidRPr="001B5022" w:rsidRDefault="00916B86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/>
                <w:noProof/>
                <w:sz w:val="20"/>
              </w:rPr>
              <w:t>543,500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916B86" w:rsidRPr="001B5022" w:rsidRDefault="00916B86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/>
                <w:noProof/>
                <w:sz w:val="20"/>
              </w:rPr>
              <w:t>10,401,996,863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916B86" w:rsidRPr="001B5022" w:rsidRDefault="00916B86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/>
                <w:noProof/>
                <w:sz w:val="20"/>
              </w:rPr>
              <w:t>100,000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916B86" w:rsidRPr="001B5022" w:rsidRDefault="00916B86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/>
                <w:noProof/>
                <w:sz w:val="20"/>
              </w:rPr>
              <w:t>240,296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916B86" w:rsidRPr="001B5022" w:rsidRDefault="00916B86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/>
                <w:noProof/>
                <w:sz w:val="20"/>
              </w:rPr>
              <w:t>40,750,334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916B86" w:rsidRPr="001B5022" w:rsidRDefault="00916B86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/>
                <w:noProof/>
                <w:sz w:val="20"/>
              </w:rPr>
              <w:t>3,740,684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916B86" w:rsidRPr="001B5022" w:rsidRDefault="00916B86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/>
                <w:noProof/>
                <w:sz w:val="20"/>
              </w:rPr>
              <w:t>214,000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16B86" w:rsidRPr="001B5022" w:rsidRDefault="00916B86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/>
                <w:noProof/>
                <w:sz w:val="20"/>
              </w:rPr>
              <w:t>294,434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916B86" w:rsidRPr="001B5022" w:rsidRDefault="00916B86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/>
                <w:noProof/>
                <w:sz w:val="20"/>
              </w:rPr>
              <w:t>10,797,031</w:t>
            </w:r>
          </w:p>
        </w:tc>
      </w:tr>
      <w:tr w:rsidR="00916B86" w:rsidRPr="000751B1" w:rsidTr="0096185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68"/>
        </w:trPr>
        <w:tc>
          <w:tcPr>
            <w:tcW w:w="2013" w:type="dxa"/>
            <w:shd w:val="clear" w:color="auto" w:fill="auto"/>
            <w:vAlign w:val="center"/>
          </w:tcPr>
          <w:p w:rsidR="00916B86" w:rsidRPr="000751B1" w:rsidRDefault="00916B86" w:rsidP="006555A0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537833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4.</w:t>
            </w:r>
            <w:r w:rsidRPr="00951673">
              <w:rPr>
                <w:rFonts w:ascii="標楷體" w:eastAsia="標楷體" w:hAnsi="標楷體" w:hint="eastAsia"/>
                <w:spacing w:val="280"/>
                <w:kern w:val="0"/>
                <w:sz w:val="20"/>
                <w:szCs w:val="20"/>
                <w:fitText w:val="1720" w:id="-970305275"/>
              </w:rPr>
              <w:t>債務</w:t>
            </w:r>
            <w:r w:rsidRPr="00951673">
              <w:rPr>
                <w:rFonts w:ascii="標楷體" w:eastAsia="標楷體" w:hAnsi="標楷體" w:hint="eastAsia"/>
                <w:kern w:val="0"/>
                <w:sz w:val="20"/>
                <w:szCs w:val="20"/>
                <w:fitText w:val="1720" w:id="-970305275"/>
              </w:rPr>
              <w:t>費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916B86" w:rsidRPr="001B5022" w:rsidRDefault="00916B86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916B86" w:rsidRPr="001B5022" w:rsidRDefault="00916B86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/>
                <w:noProof/>
                <w:sz w:val="20"/>
              </w:rPr>
              <w:t>89,747,756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916B86" w:rsidRPr="001B5022" w:rsidRDefault="00916B86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916B86" w:rsidRPr="001B5022" w:rsidRDefault="00916B86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916B86" w:rsidRPr="001B5022" w:rsidRDefault="00916B86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916B86" w:rsidRPr="001B5022" w:rsidRDefault="00916B86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916B86" w:rsidRPr="001B5022" w:rsidRDefault="00916B86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16B86" w:rsidRPr="001B5022" w:rsidRDefault="00916B86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916B86" w:rsidRPr="001B5022" w:rsidRDefault="00916B86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16B86" w:rsidRPr="000751B1" w:rsidTr="0096185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68"/>
        </w:trPr>
        <w:tc>
          <w:tcPr>
            <w:tcW w:w="2013" w:type="dxa"/>
            <w:shd w:val="clear" w:color="auto" w:fill="auto"/>
            <w:vAlign w:val="center"/>
          </w:tcPr>
          <w:p w:rsidR="00916B86" w:rsidRPr="009852EF" w:rsidRDefault="00916B86" w:rsidP="006555A0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9852EF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資本支出小計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916B86" w:rsidRPr="004E2B0A" w:rsidRDefault="00916B86" w:rsidP="006555A0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4E2B0A">
              <w:rPr>
                <w:rFonts w:ascii="新細明體" w:hAnsi="新細明體"/>
                <w:b/>
                <w:noProof/>
                <w:sz w:val="20"/>
              </w:rPr>
              <w:t>762,122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916B86" w:rsidRPr="004E2B0A" w:rsidRDefault="00916B86" w:rsidP="006555A0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4E2B0A">
              <w:rPr>
                <w:rFonts w:ascii="新細明體" w:hAnsi="新細明體"/>
                <w:b/>
                <w:noProof/>
                <w:sz w:val="20"/>
              </w:rPr>
              <w:t>2,755,701,512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916B86" w:rsidRPr="004E2B0A" w:rsidRDefault="00916B86" w:rsidP="006555A0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4E2B0A">
              <w:rPr>
                <w:rFonts w:ascii="新細明體" w:hAnsi="新細明體"/>
                <w:b/>
                <w:noProof/>
                <w:sz w:val="20"/>
              </w:rPr>
              <w:t>600,164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916B86" w:rsidRPr="004E2B0A" w:rsidRDefault="00916B86" w:rsidP="006555A0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4E2B0A">
              <w:rPr>
                <w:rFonts w:ascii="新細明體" w:hAnsi="新細明體"/>
                <w:b/>
                <w:noProof/>
                <w:sz w:val="20"/>
              </w:rPr>
              <w:t>3,381,316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916B86" w:rsidRPr="004E2B0A" w:rsidRDefault="00916B86" w:rsidP="006555A0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4E2B0A">
              <w:rPr>
                <w:rFonts w:ascii="新細明體" w:hAnsi="新細明體"/>
                <w:b/>
                <w:noProof/>
                <w:sz w:val="20"/>
              </w:rPr>
              <w:t>135,600,531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916B86" w:rsidRPr="004E2B0A" w:rsidRDefault="00916B86" w:rsidP="006555A0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4E2B0A">
              <w:rPr>
                <w:rFonts w:ascii="新細明體" w:hAnsi="新細明體"/>
                <w:b/>
                <w:noProof/>
                <w:sz w:val="20"/>
              </w:rPr>
              <w:t>3,647,596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916B86" w:rsidRPr="004E2B0A" w:rsidRDefault="00916B86" w:rsidP="006555A0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4E2B0A">
              <w:rPr>
                <w:rFonts w:ascii="新細明體" w:hAnsi="新細明體"/>
                <w:b/>
                <w:noProof/>
                <w:sz w:val="20"/>
              </w:rPr>
              <w:t>7,883,237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16B86" w:rsidRPr="004E2B0A" w:rsidRDefault="00916B86" w:rsidP="006555A0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4E2B0A">
              <w:rPr>
                <w:rFonts w:ascii="新細明體" w:hAnsi="新細明體"/>
                <w:b/>
                <w:noProof/>
                <w:sz w:val="20"/>
              </w:rPr>
              <w:t>3,384,105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916B86" w:rsidRPr="004E2B0A" w:rsidRDefault="00916B86" w:rsidP="006555A0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4E2B0A">
              <w:rPr>
                <w:rFonts w:ascii="新細明體" w:hAnsi="新細明體"/>
                <w:b/>
                <w:noProof/>
                <w:sz w:val="20"/>
              </w:rPr>
              <w:t>108,333,581</w:t>
            </w:r>
          </w:p>
        </w:tc>
      </w:tr>
      <w:tr w:rsidR="00916B86" w:rsidRPr="000751B1" w:rsidTr="0096185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68"/>
        </w:trPr>
        <w:tc>
          <w:tcPr>
            <w:tcW w:w="2013" w:type="dxa"/>
            <w:shd w:val="clear" w:color="auto" w:fill="auto"/>
            <w:vAlign w:val="center"/>
          </w:tcPr>
          <w:p w:rsidR="00916B86" w:rsidRPr="000751B1" w:rsidRDefault="00916B86" w:rsidP="00961855">
            <w:pPr>
              <w:spacing w:beforeLines="60" w:before="216" w:afterLines="60" w:after="216"/>
              <w:ind w:right="-28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537833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1.</w:t>
            </w:r>
            <w:r w:rsidRPr="00951673">
              <w:rPr>
                <w:rFonts w:ascii="標楷體" w:eastAsia="標楷體" w:hAnsi="標楷體" w:hint="eastAsia"/>
                <w:noProof/>
                <w:spacing w:val="280"/>
                <w:kern w:val="0"/>
                <w:sz w:val="20"/>
                <w:szCs w:val="20"/>
                <w:fitText w:val="1720" w:id="-970304766"/>
              </w:rPr>
              <w:t>人事</w:t>
            </w:r>
            <w:r w:rsidRPr="00951673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720" w:id="-970304766"/>
              </w:rPr>
              <w:t>費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916B86" w:rsidRPr="001B5022" w:rsidRDefault="00916B86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916B86" w:rsidRPr="001B5022" w:rsidRDefault="00916B86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916B86" w:rsidRPr="001B5022" w:rsidRDefault="00916B86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916B86" w:rsidRPr="001B5022" w:rsidRDefault="00916B86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916B86" w:rsidRPr="001B5022" w:rsidRDefault="00916B86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916B86" w:rsidRPr="001B5022" w:rsidRDefault="00916B86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916B86" w:rsidRPr="001B5022" w:rsidRDefault="00916B86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16B86" w:rsidRPr="001B5022" w:rsidRDefault="00916B86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916B86" w:rsidRPr="001B5022" w:rsidRDefault="00916B86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16B86" w:rsidRPr="000751B1" w:rsidTr="0096185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68"/>
        </w:trPr>
        <w:tc>
          <w:tcPr>
            <w:tcW w:w="2013" w:type="dxa"/>
            <w:shd w:val="clear" w:color="auto" w:fill="auto"/>
            <w:vAlign w:val="center"/>
          </w:tcPr>
          <w:p w:rsidR="00916B86" w:rsidRPr="000751B1" w:rsidRDefault="00916B86" w:rsidP="00961855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537833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</w:t>
            </w:r>
            <w:r w:rsidRPr="00951673">
              <w:rPr>
                <w:rFonts w:ascii="標楷體" w:eastAsia="標楷體" w:hAnsi="標楷體" w:hint="eastAsia"/>
                <w:noProof/>
                <w:spacing w:val="280"/>
                <w:kern w:val="0"/>
                <w:sz w:val="20"/>
                <w:szCs w:val="20"/>
                <w:fitText w:val="1720" w:id="-970304765"/>
              </w:rPr>
              <w:t>業務</w:t>
            </w:r>
            <w:r w:rsidRPr="00951673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720" w:id="-970304765"/>
              </w:rPr>
              <w:t>費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916B86" w:rsidRPr="001B5022" w:rsidRDefault="00916B86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916B86" w:rsidRPr="001B5022" w:rsidRDefault="00916B86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/>
                <w:noProof/>
                <w:sz w:val="20"/>
              </w:rPr>
              <w:t>43,853,994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916B86" w:rsidRPr="001B5022" w:rsidRDefault="00916B86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916B86" w:rsidRPr="001B5022" w:rsidRDefault="00916B86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916B86" w:rsidRPr="001B5022" w:rsidRDefault="00916B86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916B86" w:rsidRPr="001B5022" w:rsidRDefault="00916B86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916B86" w:rsidRPr="001B5022" w:rsidRDefault="00916B86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16B86" w:rsidRPr="001B5022" w:rsidRDefault="00916B86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916B86" w:rsidRPr="001B5022" w:rsidRDefault="00916B86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16B86" w:rsidRPr="000751B1" w:rsidTr="0096185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68"/>
        </w:trPr>
        <w:tc>
          <w:tcPr>
            <w:tcW w:w="2013" w:type="dxa"/>
            <w:shd w:val="clear" w:color="auto" w:fill="auto"/>
            <w:vAlign w:val="center"/>
          </w:tcPr>
          <w:p w:rsidR="00916B86" w:rsidRPr="000751B1" w:rsidRDefault="00916B86" w:rsidP="00961855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537833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</w:t>
            </w:r>
            <w:r w:rsidRPr="00951673">
              <w:rPr>
                <w:rFonts w:ascii="標楷體" w:eastAsia="標楷體" w:hAnsi="標楷體" w:hint="eastAsia"/>
                <w:noProof/>
                <w:spacing w:val="90"/>
                <w:kern w:val="0"/>
                <w:sz w:val="20"/>
                <w:szCs w:val="20"/>
                <w:fitText w:val="1720" w:id="-970304764"/>
              </w:rPr>
              <w:t>設備及投</w:t>
            </w:r>
            <w:r w:rsidRPr="00951673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720" w:id="-970304764"/>
              </w:rPr>
              <w:t>資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916B86" w:rsidRPr="001B5022" w:rsidRDefault="00916B86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/>
                <w:noProof/>
                <w:sz w:val="20"/>
              </w:rPr>
              <w:t>762,122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916B86" w:rsidRPr="001B5022" w:rsidRDefault="00916B86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/>
                <w:noProof/>
                <w:sz w:val="20"/>
              </w:rPr>
              <w:t>1,321,647,990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916B86" w:rsidRPr="001B5022" w:rsidRDefault="00916B86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/>
                <w:noProof/>
                <w:sz w:val="20"/>
              </w:rPr>
              <w:t>600,164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916B86" w:rsidRPr="001B5022" w:rsidRDefault="00916B86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/>
                <w:noProof/>
                <w:sz w:val="20"/>
              </w:rPr>
              <w:t>3,381,316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916B86" w:rsidRPr="001B5022" w:rsidRDefault="00916B86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/>
                <w:noProof/>
                <w:sz w:val="20"/>
              </w:rPr>
              <w:t>133,500,603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916B86" w:rsidRPr="001B5022" w:rsidRDefault="00916B86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/>
                <w:noProof/>
                <w:sz w:val="20"/>
              </w:rPr>
              <w:t>3,647,596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916B86" w:rsidRPr="001B5022" w:rsidRDefault="00916B86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/>
                <w:noProof/>
                <w:sz w:val="20"/>
              </w:rPr>
              <w:t>7,883,237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16B86" w:rsidRPr="001B5022" w:rsidRDefault="00916B86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/>
                <w:noProof/>
                <w:sz w:val="20"/>
              </w:rPr>
              <w:t>3,384,105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916B86" w:rsidRPr="001B5022" w:rsidRDefault="00916B86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/>
                <w:noProof/>
                <w:sz w:val="20"/>
              </w:rPr>
              <w:t>108,333,581</w:t>
            </w:r>
          </w:p>
        </w:tc>
      </w:tr>
      <w:tr w:rsidR="00916B86" w:rsidRPr="000751B1" w:rsidTr="0096185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68"/>
        </w:trPr>
        <w:tc>
          <w:tcPr>
            <w:tcW w:w="2013" w:type="dxa"/>
            <w:shd w:val="clear" w:color="auto" w:fill="auto"/>
            <w:vAlign w:val="center"/>
          </w:tcPr>
          <w:p w:rsidR="00916B86" w:rsidRPr="000751B1" w:rsidRDefault="00916B86" w:rsidP="00961855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537833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</w:t>
            </w:r>
            <w:r w:rsidRPr="00951673">
              <w:rPr>
                <w:rFonts w:ascii="標楷體" w:eastAsia="標楷體" w:hAnsi="標楷體" w:hint="eastAsia"/>
                <w:noProof/>
                <w:spacing w:val="150"/>
                <w:kern w:val="0"/>
                <w:sz w:val="20"/>
                <w:szCs w:val="20"/>
                <w:fitText w:val="1720" w:id="-970304763"/>
              </w:rPr>
              <w:t>獎補助</w:t>
            </w:r>
            <w:r w:rsidRPr="00951673">
              <w:rPr>
                <w:rFonts w:ascii="標楷體" w:eastAsia="標楷體" w:hAnsi="標楷體" w:hint="eastAsia"/>
                <w:noProof/>
                <w:spacing w:val="10"/>
                <w:kern w:val="0"/>
                <w:sz w:val="20"/>
                <w:szCs w:val="20"/>
                <w:fitText w:val="1720" w:id="-970304763"/>
              </w:rPr>
              <w:t>費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916B86" w:rsidRPr="001B5022" w:rsidRDefault="00916B86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916B86" w:rsidRPr="001B5022" w:rsidRDefault="00916B86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/>
                <w:noProof/>
                <w:sz w:val="20"/>
              </w:rPr>
              <w:t>1,390,199,528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916B86" w:rsidRPr="001B5022" w:rsidRDefault="00916B86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916B86" w:rsidRPr="001B5022" w:rsidRDefault="00916B86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916B86" w:rsidRPr="001B5022" w:rsidRDefault="00916B86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/>
                <w:noProof/>
                <w:sz w:val="20"/>
              </w:rPr>
              <w:t>2,099,928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916B86" w:rsidRPr="001B5022" w:rsidRDefault="00916B86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916B86" w:rsidRPr="001B5022" w:rsidRDefault="00916B86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16B86" w:rsidRPr="001B5022" w:rsidRDefault="00916B86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916B86" w:rsidRPr="001B5022" w:rsidRDefault="00916B86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:rsidR="00916B86" w:rsidRDefault="00916B86" w:rsidP="00961855">
      <w:pPr>
        <w:pStyle w:val="a3"/>
        <w:spacing w:line="320" w:lineRule="exact"/>
        <w:ind w:rightChars="235" w:right="564"/>
        <w:jc w:val="left"/>
        <w:rPr>
          <w:rFonts w:hAnsi="標楷體"/>
          <w:sz w:val="36"/>
          <w:szCs w:val="36"/>
          <w:u w:val="single"/>
        </w:rPr>
      </w:pPr>
    </w:p>
    <w:p w:rsidR="00916B86" w:rsidRDefault="00916B86" w:rsidP="00961855">
      <w:pPr>
        <w:pStyle w:val="a3"/>
        <w:spacing w:line="320" w:lineRule="exact"/>
        <w:ind w:rightChars="0" w:right="-1" w:firstLine="480"/>
        <w:rPr>
          <w:rFonts w:hAnsi="標楷體"/>
        </w:rPr>
      </w:pPr>
      <w:r>
        <w:br w:type="page"/>
      </w:r>
      <w:r w:rsidRPr="00B26F66">
        <w:rPr>
          <w:rFonts w:hAnsi="標楷體" w:hint="eastAsia"/>
        </w:rPr>
        <w:lastRenderedPageBreak/>
        <w:t>單位</w:t>
      </w:r>
      <w:r w:rsidRPr="00B26F66">
        <w:rPr>
          <w:rFonts w:hAnsi="標楷體"/>
        </w:rPr>
        <w:t>：</w:t>
      </w:r>
      <w:r>
        <w:rPr>
          <w:rFonts w:hAnsi="標楷體" w:hint="eastAsia"/>
        </w:rPr>
        <w:t>新臺幣元</w:t>
      </w:r>
    </w:p>
    <w:tbl>
      <w:tblPr>
        <w:tblW w:w="21291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13"/>
        <w:gridCol w:w="2933"/>
        <w:gridCol w:w="2745"/>
        <w:gridCol w:w="2746"/>
        <w:gridCol w:w="2745"/>
        <w:gridCol w:w="2746"/>
        <w:gridCol w:w="2745"/>
        <w:gridCol w:w="2618"/>
      </w:tblGrid>
      <w:tr w:rsidR="004E2B0A" w:rsidRPr="00A865D5" w:rsidTr="00AF1B61">
        <w:trPr>
          <w:cantSplit/>
          <w:trHeight w:hRule="exact" w:val="900"/>
        </w:trPr>
        <w:tc>
          <w:tcPr>
            <w:tcW w:w="2013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0B37C0" w:rsidRPr="00A865D5" w:rsidRDefault="000B37C0" w:rsidP="006555A0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:rsidR="000B37C0" w:rsidRPr="00A865D5" w:rsidRDefault="000B37C0" w:rsidP="006555A0">
            <w:pPr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用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Ansi="標楷體" w:hint="eastAsia"/>
                <w:spacing w:val="-10"/>
                <w:sz w:val="20"/>
              </w:rPr>
              <w:t>途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2933" w:type="dxa"/>
            <w:tcBorders>
              <w:bottom w:val="single" w:sz="4" w:space="0" w:color="auto"/>
            </w:tcBorders>
            <w:vAlign w:val="center"/>
          </w:tcPr>
          <w:p w:rsidR="000B37C0" w:rsidRPr="004A0E4C" w:rsidRDefault="000B37C0" w:rsidP="006555A0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4A0E4C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花蓮縣消防局主管</w:t>
            </w:r>
          </w:p>
        </w:tc>
        <w:tc>
          <w:tcPr>
            <w:tcW w:w="2745" w:type="dxa"/>
            <w:tcBorders>
              <w:bottom w:val="single" w:sz="4" w:space="0" w:color="auto"/>
            </w:tcBorders>
            <w:vAlign w:val="center"/>
          </w:tcPr>
          <w:p w:rsidR="000B37C0" w:rsidRPr="004A0E4C" w:rsidRDefault="000B37C0" w:rsidP="006555A0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4A0E4C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花蓮縣衛生局主管</w:t>
            </w:r>
          </w:p>
        </w:tc>
        <w:tc>
          <w:tcPr>
            <w:tcW w:w="2746" w:type="dxa"/>
            <w:tcBorders>
              <w:bottom w:val="single" w:sz="4" w:space="0" w:color="auto"/>
            </w:tcBorders>
            <w:vAlign w:val="center"/>
          </w:tcPr>
          <w:p w:rsidR="000B37C0" w:rsidRPr="004A0E4C" w:rsidRDefault="000B37C0" w:rsidP="006555A0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4A0E4C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花蓮縣環境保護局主管</w:t>
            </w:r>
          </w:p>
        </w:tc>
        <w:tc>
          <w:tcPr>
            <w:tcW w:w="274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B37C0" w:rsidRPr="004A0E4C" w:rsidRDefault="000B37C0" w:rsidP="006555A0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proofErr w:type="gramStart"/>
            <w:r w:rsidRPr="004A0E4C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統籌支撥科目</w:t>
            </w:r>
            <w:proofErr w:type="gramEnd"/>
          </w:p>
        </w:tc>
        <w:tc>
          <w:tcPr>
            <w:tcW w:w="2746" w:type="dxa"/>
            <w:tcBorders>
              <w:bottom w:val="single" w:sz="4" w:space="0" w:color="auto"/>
            </w:tcBorders>
            <w:vAlign w:val="center"/>
          </w:tcPr>
          <w:p w:rsidR="000B37C0" w:rsidRPr="004A0E4C" w:rsidRDefault="000B37C0" w:rsidP="006555A0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4A0E4C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小計</w:t>
            </w:r>
          </w:p>
        </w:tc>
        <w:tc>
          <w:tcPr>
            <w:tcW w:w="2745" w:type="dxa"/>
            <w:tcBorders>
              <w:bottom w:val="single" w:sz="4" w:space="0" w:color="auto"/>
            </w:tcBorders>
            <w:vAlign w:val="center"/>
          </w:tcPr>
          <w:p w:rsidR="000B37C0" w:rsidRPr="004A0E4C" w:rsidRDefault="000B37C0" w:rsidP="006555A0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4A0E4C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保留數</w:t>
            </w:r>
          </w:p>
        </w:tc>
        <w:tc>
          <w:tcPr>
            <w:tcW w:w="2618" w:type="dxa"/>
            <w:tcBorders>
              <w:bottom w:val="single" w:sz="4" w:space="0" w:color="auto"/>
            </w:tcBorders>
            <w:vAlign w:val="center"/>
          </w:tcPr>
          <w:p w:rsidR="000B37C0" w:rsidRPr="004A0E4C" w:rsidRDefault="000B37C0" w:rsidP="006555A0">
            <w:pPr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4A0E4C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合計</w:t>
            </w:r>
          </w:p>
        </w:tc>
      </w:tr>
      <w:tr w:rsidR="00A32799" w:rsidRPr="00957EE4" w:rsidTr="00AF1B61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01"/>
        </w:trPr>
        <w:tc>
          <w:tcPr>
            <w:tcW w:w="2013" w:type="dxa"/>
            <w:shd w:val="clear" w:color="auto" w:fill="auto"/>
            <w:vAlign w:val="center"/>
          </w:tcPr>
          <w:p w:rsidR="00A32799" w:rsidRPr="00957EE4" w:rsidRDefault="00A32799" w:rsidP="000B37C0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957EE4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合計</w:t>
            </w:r>
          </w:p>
        </w:tc>
        <w:tc>
          <w:tcPr>
            <w:tcW w:w="2933" w:type="dxa"/>
            <w:shd w:val="clear" w:color="auto" w:fill="auto"/>
            <w:vAlign w:val="center"/>
          </w:tcPr>
          <w:p w:rsidR="00A32799" w:rsidRPr="00957EE4" w:rsidRDefault="00A32799" w:rsidP="006555A0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957EE4">
              <w:rPr>
                <w:rFonts w:ascii="新細明體" w:hAnsi="新細明體"/>
                <w:b/>
                <w:noProof/>
                <w:sz w:val="20"/>
              </w:rPr>
              <w:t>721,308,399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A32799" w:rsidRPr="00957EE4" w:rsidRDefault="00A32799" w:rsidP="006555A0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957EE4">
              <w:rPr>
                <w:rFonts w:ascii="新細明體" w:hAnsi="新細明體"/>
                <w:b/>
                <w:noProof/>
                <w:sz w:val="20"/>
              </w:rPr>
              <w:t>1,980,800,185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A32799" w:rsidRPr="00957EE4" w:rsidRDefault="00A32799" w:rsidP="006555A0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957EE4">
              <w:rPr>
                <w:rFonts w:ascii="新細明體" w:hAnsi="新細明體"/>
                <w:b/>
                <w:noProof/>
                <w:sz w:val="20"/>
              </w:rPr>
              <w:t>234,244,755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A32799" w:rsidRPr="00957EE4" w:rsidRDefault="00A32799" w:rsidP="006555A0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957EE4">
              <w:rPr>
                <w:rFonts w:ascii="新細明體" w:hAnsi="新細明體"/>
                <w:b/>
                <w:noProof/>
                <w:sz w:val="20"/>
              </w:rPr>
              <w:t>2,161,414,495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A32799" w:rsidRPr="00957EE4" w:rsidRDefault="00A32799" w:rsidP="006555A0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957EE4">
              <w:rPr>
                <w:rFonts w:ascii="新細明體" w:hAnsi="新細明體"/>
                <w:b/>
                <w:noProof/>
                <w:sz w:val="20"/>
              </w:rPr>
              <w:t>23,447,323,979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A32799" w:rsidRPr="00957EE4" w:rsidRDefault="00A32799" w:rsidP="006555A0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957EE4">
              <w:rPr>
                <w:rFonts w:ascii="新細明體" w:hAnsi="新細明體"/>
                <w:b/>
                <w:noProof/>
                <w:sz w:val="20"/>
              </w:rPr>
              <w:t>3,561,444,785</w:t>
            </w:r>
          </w:p>
        </w:tc>
        <w:tc>
          <w:tcPr>
            <w:tcW w:w="2618" w:type="dxa"/>
            <w:shd w:val="clear" w:color="auto" w:fill="auto"/>
            <w:vAlign w:val="center"/>
          </w:tcPr>
          <w:p w:rsidR="00A32799" w:rsidRPr="00A32799" w:rsidRDefault="00A32799" w:rsidP="00A32799">
            <w:pPr>
              <w:pStyle w:val="3"/>
              <w:rPr>
                <w:rFonts w:ascii="新細明體" w:hAnsi="新細明體"/>
                <w:b/>
                <w:noProof/>
                <w:sz w:val="20"/>
              </w:rPr>
            </w:pPr>
            <w:r w:rsidRPr="00A32799">
              <w:rPr>
                <w:rFonts w:ascii="新細明體" w:hAnsi="新細明體" w:hint="eastAsia"/>
                <w:b/>
                <w:noProof/>
                <w:sz w:val="20"/>
              </w:rPr>
              <w:t>27,008,768,764</w:t>
            </w:r>
          </w:p>
        </w:tc>
      </w:tr>
      <w:tr w:rsidR="00A32799" w:rsidRPr="000751B1" w:rsidTr="00AF1B61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01"/>
        </w:trPr>
        <w:tc>
          <w:tcPr>
            <w:tcW w:w="2013" w:type="dxa"/>
            <w:shd w:val="clear" w:color="auto" w:fill="auto"/>
            <w:vAlign w:val="center"/>
          </w:tcPr>
          <w:p w:rsidR="00A32799" w:rsidRPr="00957EE4" w:rsidRDefault="00A32799" w:rsidP="000B37C0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957EE4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經常支出小計</w:t>
            </w:r>
          </w:p>
        </w:tc>
        <w:tc>
          <w:tcPr>
            <w:tcW w:w="2933" w:type="dxa"/>
            <w:shd w:val="clear" w:color="auto" w:fill="auto"/>
            <w:vAlign w:val="center"/>
          </w:tcPr>
          <w:p w:rsidR="00A32799" w:rsidRPr="004E2B0A" w:rsidRDefault="00A32799" w:rsidP="006555A0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4E2B0A">
              <w:rPr>
                <w:rFonts w:ascii="新細明體" w:hAnsi="新細明體"/>
                <w:b/>
                <w:noProof/>
                <w:sz w:val="20"/>
              </w:rPr>
              <w:t>546,006,455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A32799" w:rsidRPr="004E2B0A" w:rsidRDefault="00A32799" w:rsidP="006555A0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4E2B0A">
              <w:rPr>
                <w:rFonts w:ascii="新細明體" w:hAnsi="新細明體"/>
                <w:b/>
                <w:noProof/>
                <w:sz w:val="20"/>
              </w:rPr>
              <w:t>1,926,467,106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A32799" w:rsidRPr="004E2B0A" w:rsidRDefault="00A32799" w:rsidP="006555A0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4E2B0A">
              <w:rPr>
                <w:rFonts w:ascii="新細明體" w:hAnsi="新細明體"/>
                <w:b/>
                <w:noProof/>
                <w:sz w:val="20"/>
              </w:rPr>
              <w:t>210,823,145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A32799" w:rsidRPr="004E2B0A" w:rsidRDefault="00A32799" w:rsidP="006555A0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4E2B0A">
              <w:rPr>
                <w:rFonts w:ascii="新細明體" w:hAnsi="新細明體"/>
                <w:b/>
                <w:noProof/>
                <w:sz w:val="20"/>
              </w:rPr>
              <w:t>2,125,790,688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A32799" w:rsidRPr="004E2B0A" w:rsidRDefault="00A32799" w:rsidP="006555A0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4E2B0A">
              <w:rPr>
                <w:rFonts w:ascii="新細明體" w:hAnsi="新細明體"/>
                <w:b/>
                <w:noProof/>
                <w:sz w:val="20"/>
              </w:rPr>
              <w:t>20,139,349,375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A32799" w:rsidRPr="004E2B0A" w:rsidRDefault="00A32799" w:rsidP="006555A0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4E2B0A">
              <w:rPr>
                <w:rFonts w:ascii="新細明體" w:hAnsi="新細明體"/>
                <w:b/>
                <w:noProof/>
                <w:sz w:val="20"/>
              </w:rPr>
              <w:t>388,370,361</w:t>
            </w:r>
          </w:p>
        </w:tc>
        <w:tc>
          <w:tcPr>
            <w:tcW w:w="2618" w:type="dxa"/>
            <w:shd w:val="clear" w:color="auto" w:fill="auto"/>
            <w:vAlign w:val="center"/>
          </w:tcPr>
          <w:p w:rsidR="00A32799" w:rsidRPr="00A32799" w:rsidRDefault="00A32799" w:rsidP="00A32799">
            <w:pPr>
              <w:pStyle w:val="3"/>
              <w:rPr>
                <w:rFonts w:ascii="新細明體" w:hAnsi="新細明體"/>
                <w:b/>
                <w:noProof/>
                <w:sz w:val="20"/>
              </w:rPr>
            </w:pPr>
            <w:r w:rsidRPr="00A32799">
              <w:rPr>
                <w:rFonts w:ascii="新細明體" w:hAnsi="新細明體" w:hint="eastAsia"/>
                <w:b/>
                <w:noProof/>
                <w:sz w:val="20"/>
              </w:rPr>
              <w:t>20,527,719,736</w:t>
            </w:r>
          </w:p>
        </w:tc>
      </w:tr>
      <w:tr w:rsidR="00A32799" w:rsidRPr="000751B1" w:rsidTr="00AF1B61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01"/>
        </w:trPr>
        <w:tc>
          <w:tcPr>
            <w:tcW w:w="2013" w:type="dxa"/>
            <w:shd w:val="clear" w:color="auto" w:fill="auto"/>
            <w:vAlign w:val="center"/>
          </w:tcPr>
          <w:p w:rsidR="00A32799" w:rsidRPr="000751B1" w:rsidRDefault="00A32799" w:rsidP="00961855">
            <w:pPr>
              <w:spacing w:beforeLines="60" w:before="216" w:afterLines="60" w:after="216"/>
              <w:ind w:right="-28"/>
              <w:jc w:val="both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1.</w:t>
            </w:r>
            <w:r w:rsidRPr="00951673">
              <w:rPr>
                <w:rFonts w:ascii="標楷體" w:eastAsia="標楷體" w:hAnsi="標楷體" w:hint="eastAsia"/>
                <w:spacing w:val="280"/>
                <w:kern w:val="0"/>
                <w:sz w:val="20"/>
                <w:szCs w:val="20"/>
                <w:fitText w:val="1740" w:id="-970304760"/>
              </w:rPr>
              <w:t>人事</w:t>
            </w:r>
            <w:r w:rsidRPr="00951673">
              <w:rPr>
                <w:rFonts w:ascii="標楷體" w:eastAsia="標楷體" w:hAnsi="標楷體" w:hint="eastAsia"/>
                <w:spacing w:val="10"/>
                <w:kern w:val="0"/>
                <w:sz w:val="20"/>
                <w:szCs w:val="20"/>
                <w:fitText w:val="1740" w:id="-970304760"/>
              </w:rPr>
              <w:t>費</w:t>
            </w:r>
          </w:p>
        </w:tc>
        <w:tc>
          <w:tcPr>
            <w:tcW w:w="2933" w:type="dxa"/>
            <w:shd w:val="clear" w:color="auto" w:fill="auto"/>
            <w:vAlign w:val="center"/>
          </w:tcPr>
          <w:p w:rsidR="00A32799" w:rsidRPr="001B5022" w:rsidRDefault="00A32799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/>
                <w:noProof/>
                <w:sz w:val="20"/>
              </w:rPr>
              <w:t>464,306,503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A32799" w:rsidRPr="001B5022" w:rsidRDefault="00A32799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/>
                <w:noProof/>
                <w:sz w:val="20"/>
              </w:rPr>
              <w:t>336,503,214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A32799" w:rsidRPr="001B5022" w:rsidRDefault="00A32799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/>
                <w:noProof/>
                <w:sz w:val="20"/>
              </w:rPr>
              <w:t>40,291,129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A32799" w:rsidRPr="001B5022" w:rsidRDefault="00A32799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/>
                <w:noProof/>
                <w:sz w:val="20"/>
              </w:rPr>
              <w:t>480,205,589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A32799" w:rsidRPr="001B5022" w:rsidRDefault="00A32799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/>
                <w:noProof/>
                <w:sz w:val="20"/>
              </w:rPr>
              <w:t>4,223,900,101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A32799" w:rsidRPr="001B5022" w:rsidRDefault="00A32799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/>
                <w:noProof/>
                <w:sz w:val="20"/>
              </w:rPr>
              <w:t>6,582</w:t>
            </w:r>
          </w:p>
        </w:tc>
        <w:tc>
          <w:tcPr>
            <w:tcW w:w="2618" w:type="dxa"/>
            <w:shd w:val="clear" w:color="auto" w:fill="auto"/>
            <w:vAlign w:val="center"/>
          </w:tcPr>
          <w:p w:rsidR="00A32799" w:rsidRPr="00A32799" w:rsidRDefault="00A32799" w:rsidP="00A32799">
            <w:pPr>
              <w:pStyle w:val="3"/>
              <w:rPr>
                <w:rFonts w:ascii="新細明體" w:hAnsi="新細明體"/>
                <w:noProof/>
                <w:sz w:val="20"/>
              </w:rPr>
            </w:pPr>
            <w:r w:rsidRPr="00A32799">
              <w:rPr>
                <w:rFonts w:ascii="新細明體" w:hAnsi="新細明體" w:hint="eastAsia"/>
                <w:noProof/>
                <w:sz w:val="20"/>
              </w:rPr>
              <w:t>4,223,906,683</w:t>
            </w:r>
          </w:p>
        </w:tc>
      </w:tr>
      <w:tr w:rsidR="00A32799" w:rsidRPr="000751B1" w:rsidTr="00AF1B61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01"/>
        </w:trPr>
        <w:tc>
          <w:tcPr>
            <w:tcW w:w="2013" w:type="dxa"/>
            <w:shd w:val="clear" w:color="auto" w:fill="auto"/>
            <w:vAlign w:val="center"/>
          </w:tcPr>
          <w:p w:rsidR="00A32799" w:rsidRPr="000751B1" w:rsidRDefault="00A32799" w:rsidP="00961855">
            <w:pPr>
              <w:spacing w:beforeLines="60" w:before="216" w:afterLines="60" w:after="216"/>
              <w:ind w:right="-132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537833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2.</w:t>
            </w:r>
            <w:r w:rsidRPr="00951673">
              <w:rPr>
                <w:rFonts w:ascii="標楷體" w:eastAsia="標楷體" w:hAnsi="標楷體" w:hint="eastAsia"/>
                <w:spacing w:val="280"/>
                <w:kern w:val="0"/>
                <w:sz w:val="20"/>
                <w:szCs w:val="20"/>
                <w:fitText w:val="1740" w:id="-970304761"/>
              </w:rPr>
              <w:t>業務</w:t>
            </w:r>
            <w:r w:rsidRPr="00951673">
              <w:rPr>
                <w:rFonts w:ascii="標楷體" w:eastAsia="標楷體" w:hAnsi="標楷體" w:hint="eastAsia"/>
                <w:spacing w:val="10"/>
                <w:kern w:val="0"/>
                <w:sz w:val="20"/>
                <w:szCs w:val="20"/>
                <w:fitText w:val="1740" w:id="-970304761"/>
              </w:rPr>
              <w:t>費</w:t>
            </w:r>
          </w:p>
        </w:tc>
        <w:tc>
          <w:tcPr>
            <w:tcW w:w="2933" w:type="dxa"/>
            <w:shd w:val="clear" w:color="auto" w:fill="auto"/>
            <w:vAlign w:val="center"/>
          </w:tcPr>
          <w:p w:rsidR="00A32799" w:rsidRPr="001B5022" w:rsidRDefault="00A32799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/>
                <w:noProof/>
                <w:sz w:val="20"/>
              </w:rPr>
              <w:t>76,243,292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A32799" w:rsidRPr="001B5022" w:rsidRDefault="00A32799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/>
                <w:noProof/>
                <w:sz w:val="20"/>
              </w:rPr>
              <w:t>222,447,263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A32799" w:rsidRPr="001B5022" w:rsidRDefault="00A32799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/>
                <w:noProof/>
                <w:sz w:val="20"/>
              </w:rPr>
              <w:t>165,973,895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A32799" w:rsidRPr="001B5022" w:rsidRDefault="00A32799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/>
                <w:noProof/>
                <w:sz w:val="20"/>
              </w:rPr>
              <w:t>903,698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A32799" w:rsidRPr="001B5022" w:rsidRDefault="00A32799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/>
                <w:noProof/>
                <w:sz w:val="20"/>
              </w:rPr>
              <w:t>2,344,811,565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A32799" w:rsidRPr="001B5022" w:rsidRDefault="00FF08D7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FF08D7">
              <w:rPr>
                <w:rFonts w:ascii="新細明體" w:hAnsi="新細明體"/>
                <w:noProof/>
                <w:sz w:val="20"/>
              </w:rPr>
              <w:t>287,943,671</w:t>
            </w:r>
          </w:p>
        </w:tc>
        <w:tc>
          <w:tcPr>
            <w:tcW w:w="2618" w:type="dxa"/>
            <w:shd w:val="clear" w:color="auto" w:fill="auto"/>
            <w:vAlign w:val="center"/>
          </w:tcPr>
          <w:p w:rsidR="00A32799" w:rsidRPr="00A32799" w:rsidRDefault="00FF08D7" w:rsidP="00A32799">
            <w:pPr>
              <w:pStyle w:val="3"/>
              <w:rPr>
                <w:rFonts w:ascii="新細明體" w:hAnsi="新細明體"/>
                <w:noProof/>
                <w:sz w:val="20"/>
              </w:rPr>
            </w:pPr>
            <w:r w:rsidRPr="00FF08D7">
              <w:rPr>
                <w:rFonts w:ascii="新細明體" w:hAnsi="新細明體"/>
                <w:noProof/>
                <w:sz w:val="20"/>
              </w:rPr>
              <w:t>2,632,755,236</w:t>
            </w:r>
          </w:p>
        </w:tc>
      </w:tr>
      <w:tr w:rsidR="00A32799" w:rsidRPr="000751B1" w:rsidTr="00AF1B61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01"/>
        </w:trPr>
        <w:tc>
          <w:tcPr>
            <w:tcW w:w="2013" w:type="dxa"/>
            <w:shd w:val="clear" w:color="auto" w:fill="auto"/>
            <w:vAlign w:val="center"/>
          </w:tcPr>
          <w:p w:rsidR="00A32799" w:rsidRPr="000751B1" w:rsidRDefault="00A32799" w:rsidP="00961855">
            <w:pPr>
              <w:spacing w:beforeLines="60" w:before="216" w:afterLines="60" w:after="216"/>
              <w:ind w:right="-28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537833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3.</w:t>
            </w:r>
            <w:r w:rsidRPr="00951673">
              <w:rPr>
                <w:rFonts w:ascii="標楷體" w:eastAsia="標楷體" w:hAnsi="標楷體" w:hint="eastAsia"/>
                <w:spacing w:val="150"/>
                <w:kern w:val="0"/>
                <w:sz w:val="20"/>
                <w:szCs w:val="20"/>
                <w:fitText w:val="1720" w:id="-970305276"/>
              </w:rPr>
              <w:t>獎補助</w:t>
            </w:r>
            <w:r w:rsidRPr="00951673">
              <w:rPr>
                <w:rFonts w:ascii="標楷體" w:eastAsia="標楷體" w:hAnsi="標楷體" w:hint="eastAsia"/>
                <w:spacing w:val="10"/>
                <w:kern w:val="0"/>
                <w:sz w:val="20"/>
                <w:szCs w:val="20"/>
                <w:fitText w:val="1720" w:id="-970305276"/>
              </w:rPr>
              <w:t>費</w:t>
            </w:r>
          </w:p>
        </w:tc>
        <w:tc>
          <w:tcPr>
            <w:tcW w:w="2933" w:type="dxa"/>
            <w:shd w:val="clear" w:color="auto" w:fill="auto"/>
            <w:vAlign w:val="center"/>
          </w:tcPr>
          <w:p w:rsidR="00A32799" w:rsidRPr="001B5022" w:rsidRDefault="00A32799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/>
                <w:noProof/>
                <w:sz w:val="20"/>
              </w:rPr>
              <w:t>5,456,660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A32799" w:rsidRPr="001B5022" w:rsidRDefault="00A32799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/>
                <w:noProof/>
                <w:sz w:val="20"/>
              </w:rPr>
              <w:t>1,367,516,629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A32799" w:rsidRPr="001B5022" w:rsidRDefault="00A32799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/>
                <w:noProof/>
                <w:sz w:val="20"/>
              </w:rPr>
              <w:t>4,558,121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A32799" w:rsidRPr="001B5022" w:rsidRDefault="00A32799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/>
                <w:noProof/>
                <w:sz w:val="20"/>
              </w:rPr>
              <w:t>1,644,681,401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A32799" w:rsidRPr="001B5022" w:rsidRDefault="00A32799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/>
                <w:noProof/>
                <w:sz w:val="20"/>
              </w:rPr>
              <w:t>13,480,889,953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A32799" w:rsidRPr="001B5022" w:rsidRDefault="00FF08D7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FF08D7">
              <w:rPr>
                <w:rFonts w:ascii="新細明體" w:hAnsi="新細明體"/>
                <w:noProof/>
                <w:sz w:val="20"/>
              </w:rPr>
              <w:t>100,420,108</w:t>
            </w:r>
          </w:p>
        </w:tc>
        <w:tc>
          <w:tcPr>
            <w:tcW w:w="2618" w:type="dxa"/>
            <w:shd w:val="clear" w:color="auto" w:fill="auto"/>
            <w:vAlign w:val="center"/>
          </w:tcPr>
          <w:p w:rsidR="00A32799" w:rsidRPr="00A32799" w:rsidRDefault="00FF08D7" w:rsidP="00A32799">
            <w:pPr>
              <w:pStyle w:val="3"/>
              <w:rPr>
                <w:rFonts w:ascii="新細明體" w:hAnsi="新細明體"/>
                <w:noProof/>
                <w:sz w:val="20"/>
              </w:rPr>
            </w:pPr>
            <w:r w:rsidRPr="00FF08D7">
              <w:rPr>
                <w:rFonts w:ascii="新細明體" w:hAnsi="新細明體"/>
                <w:noProof/>
                <w:sz w:val="20"/>
              </w:rPr>
              <w:t>13,581,310,061</w:t>
            </w:r>
          </w:p>
        </w:tc>
      </w:tr>
      <w:tr w:rsidR="00A32799" w:rsidRPr="000751B1" w:rsidTr="00AF1B61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01"/>
        </w:trPr>
        <w:tc>
          <w:tcPr>
            <w:tcW w:w="2013" w:type="dxa"/>
            <w:shd w:val="clear" w:color="auto" w:fill="auto"/>
            <w:vAlign w:val="center"/>
          </w:tcPr>
          <w:p w:rsidR="00A32799" w:rsidRPr="000751B1" w:rsidRDefault="00A32799" w:rsidP="00961855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537833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4.</w:t>
            </w:r>
            <w:r w:rsidRPr="00951673">
              <w:rPr>
                <w:rFonts w:ascii="標楷體" w:eastAsia="標楷體" w:hAnsi="標楷體" w:hint="eastAsia"/>
                <w:spacing w:val="280"/>
                <w:kern w:val="0"/>
                <w:sz w:val="20"/>
                <w:szCs w:val="20"/>
                <w:fitText w:val="1720" w:id="-970305275"/>
              </w:rPr>
              <w:t>債務</w:t>
            </w:r>
            <w:r w:rsidRPr="00951673">
              <w:rPr>
                <w:rFonts w:ascii="標楷體" w:eastAsia="標楷體" w:hAnsi="標楷體" w:hint="eastAsia"/>
                <w:kern w:val="0"/>
                <w:sz w:val="20"/>
                <w:szCs w:val="20"/>
                <w:fitText w:val="1720" w:id="-970305275"/>
              </w:rPr>
              <w:t>費</w:t>
            </w:r>
          </w:p>
        </w:tc>
        <w:tc>
          <w:tcPr>
            <w:tcW w:w="2933" w:type="dxa"/>
            <w:shd w:val="clear" w:color="auto" w:fill="auto"/>
            <w:vAlign w:val="center"/>
          </w:tcPr>
          <w:p w:rsidR="00A32799" w:rsidRPr="001B5022" w:rsidRDefault="00A32799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A32799" w:rsidRPr="001B5022" w:rsidRDefault="00A32799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A32799" w:rsidRPr="001B5022" w:rsidRDefault="00A32799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A32799" w:rsidRPr="001B5022" w:rsidRDefault="00A32799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A32799" w:rsidRPr="001B5022" w:rsidRDefault="00A32799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/>
                <w:noProof/>
                <w:sz w:val="20"/>
              </w:rPr>
              <w:t>89,747,756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A32799" w:rsidRPr="001B5022" w:rsidRDefault="00A32799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18" w:type="dxa"/>
            <w:shd w:val="clear" w:color="auto" w:fill="auto"/>
            <w:vAlign w:val="center"/>
          </w:tcPr>
          <w:p w:rsidR="00A32799" w:rsidRPr="00A32799" w:rsidRDefault="00A32799" w:rsidP="00A32799">
            <w:pPr>
              <w:pStyle w:val="3"/>
              <w:rPr>
                <w:rFonts w:ascii="新細明體" w:hAnsi="新細明體"/>
                <w:noProof/>
                <w:sz w:val="20"/>
              </w:rPr>
            </w:pPr>
            <w:r w:rsidRPr="00A32799">
              <w:rPr>
                <w:rFonts w:ascii="新細明體" w:hAnsi="新細明體" w:hint="eastAsia"/>
                <w:noProof/>
                <w:sz w:val="20"/>
              </w:rPr>
              <w:t>89,747,756</w:t>
            </w:r>
          </w:p>
        </w:tc>
      </w:tr>
      <w:tr w:rsidR="00A32799" w:rsidRPr="000751B1" w:rsidTr="00AF1B61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01"/>
        </w:trPr>
        <w:tc>
          <w:tcPr>
            <w:tcW w:w="2013" w:type="dxa"/>
            <w:shd w:val="clear" w:color="auto" w:fill="auto"/>
            <w:vAlign w:val="center"/>
          </w:tcPr>
          <w:p w:rsidR="00A32799" w:rsidRPr="00957EE4" w:rsidRDefault="00A32799" w:rsidP="000B37C0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957EE4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資本支出小計</w:t>
            </w:r>
          </w:p>
        </w:tc>
        <w:tc>
          <w:tcPr>
            <w:tcW w:w="2933" w:type="dxa"/>
            <w:shd w:val="clear" w:color="auto" w:fill="auto"/>
            <w:vAlign w:val="center"/>
          </w:tcPr>
          <w:p w:rsidR="00A32799" w:rsidRPr="004E2B0A" w:rsidRDefault="00A32799" w:rsidP="006555A0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4E2B0A">
              <w:rPr>
                <w:rFonts w:ascii="新細明體" w:hAnsi="新細明體"/>
                <w:b/>
                <w:noProof/>
                <w:sz w:val="20"/>
              </w:rPr>
              <w:t>175,301,944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A32799" w:rsidRPr="004E2B0A" w:rsidRDefault="00A32799" w:rsidP="006555A0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4E2B0A">
              <w:rPr>
                <w:rFonts w:ascii="新細明體" w:hAnsi="新細明體"/>
                <w:b/>
                <w:noProof/>
                <w:sz w:val="20"/>
              </w:rPr>
              <w:t>54,333,079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A32799" w:rsidRPr="004E2B0A" w:rsidRDefault="00A32799" w:rsidP="006555A0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4E2B0A">
              <w:rPr>
                <w:rFonts w:ascii="新細明體" w:hAnsi="新細明體"/>
                <w:b/>
                <w:noProof/>
                <w:sz w:val="20"/>
              </w:rPr>
              <w:t>23,421,610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A32799" w:rsidRPr="004E2B0A" w:rsidRDefault="00A32799" w:rsidP="006555A0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4E2B0A">
              <w:rPr>
                <w:rFonts w:ascii="新細明體" w:hAnsi="新細明體"/>
                <w:b/>
                <w:noProof/>
                <w:sz w:val="20"/>
              </w:rPr>
              <w:t>35,623,807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A32799" w:rsidRPr="004E2B0A" w:rsidRDefault="00A32799" w:rsidP="006555A0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4E2B0A">
              <w:rPr>
                <w:rFonts w:ascii="新細明體" w:hAnsi="新細明體"/>
                <w:b/>
                <w:noProof/>
                <w:sz w:val="20"/>
              </w:rPr>
              <w:t>3,307,974,604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A32799" w:rsidRPr="004E2B0A" w:rsidRDefault="00A32799" w:rsidP="006555A0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4E2B0A">
              <w:rPr>
                <w:rFonts w:ascii="新細明體" w:hAnsi="新細明體"/>
                <w:b/>
                <w:noProof/>
                <w:sz w:val="20"/>
              </w:rPr>
              <w:t>3,173,074,424</w:t>
            </w:r>
          </w:p>
        </w:tc>
        <w:tc>
          <w:tcPr>
            <w:tcW w:w="2618" w:type="dxa"/>
            <w:shd w:val="clear" w:color="auto" w:fill="auto"/>
            <w:vAlign w:val="center"/>
          </w:tcPr>
          <w:p w:rsidR="00A32799" w:rsidRPr="00A32799" w:rsidRDefault="00A32799" w:rsidP="00A32799">
            <w:pPr>
              <w:pStyle w:val="3"/>
              <w:rPr>
                <w:rFonts w:ascii="新細明體" w:hAnsi="新細明體"/>
                <w:b/>
                <w:noProof/>
                <w:sz w:val="20"/>
              </w:rPr>
            </w:pPr>
            <w:r w:rsidRPr="00A32799">
              <w:rPr>
                <w:rFonts w:ascii="新細明體" w:hAnsi="新細明體" w:hint="eastAsia"/>
                <w:b/>
                <w:noProof/>
                <w:sz w:val="20"/>
              </w:rPr>
              <w:t>6,481,049,028</w:t>
            </w:r>
          </w:p>
        </w:tc>
      </w:tr>
      <w:tr w:rsidR="00A32799" w:rsidRPr="000751B1" w:rsidTr="00AF1B61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01"/>
        </w:trPr>
        <w:tc>
          <w:tcPr>
            <w:tcW w:w="2013" w:type="dxa"/>
            <w:shd w:val="clear" w:color="auto" w:fill="auto"/>
            <w:vAlign w:val="center"/>
          </w:tcPr>
          <w:p w:rsidR="00A32799" w:rsidRPr="000751B1" w:rsidRDefault="00A32799" w:rsidP="00961855">
            <w:pPr>
              <w:spacing w:beforeLines="60" w:before="216" w:afterLines="60" w:after="216"/>
              <w:ind w:right="-28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537833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1.</w:t>
            </w:r>
            <w:r w:rsidRPr="00951673">
              <w:rPr>
                <w:rFonts w:ascii="標楷體" w:eastAsia="標楷體" w:hAnsi="標楷體" w:hint="eastAsia"/>
                <w:noProof/>
                <w:spacing w:val="280"/>
                <w:kern w:val="0"/>
                <w:sz w:val="20"/>
                <w:szCs w:val="20"/>
                <w:fitText w:val="1720" w:id="-970304766"/>
              </w:rPr>
              <w:t>人事</w:t>
            </w:r>
            <w:r w:rsidRPr="00951673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720" w:id="-970304766"/>
              </w:rPr>
              <w:t>費</w:t>
            </w:r>
          </w:p>
        </w:tc>
        <w:tc>
          <w:tcPr>
            <w:tcW w:w="2933" w:type="dxa"/>
            <w:shd w:val="clear" w:color="auto" w:fill="auto"/>
            <w:vAlign w:val="center"/>
          </w:tcPr>
          <w:p w:rsidR="00A32799" w:rsidRPr="001B5022" w:rsidRDefault="00A32799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A32799" w:rsidRPr="001B5022" w:rsidRDefault="00A32799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A32799" w:rsidRPr="001B5022" w:rsidRDefault="00A32799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A32799" w:rsidRPr="001B5022" w:rsidRDefault="00A32799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A32799" w:rsidRPr="001B5022" w:rsidRDefault="00A32799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A32799" w:rsidRPr="001B5022" w:rsidRDefault="00A32799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18" w:type="dxa"/>
            <w:shd w:val="clear" w:color="auto" w:fill="auto"/>
            <w:vAlign w:val="center"/>
          </w:tcPr>
          <w:p w:rsidR="00A32799" w:rsidRPr="00A32799" w:rsidRDefault="00A32799" w:rsidP="00A32799">
            <w:pPr>
              <w:pStyle w:val="3"/>
              <w:rPr>
                <w:rFonts w:ascii="新細明體" w:hAnsi="新細明體"/>
                <w:noProof/>
                <w:sz w:val="20"/>
              </w:rPr>
            </w:pPr>
            <w:r w:rsidRPr="00A327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A32799" w:rsidRPr="000751B1" w:rsidTr="00AF1B61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01"/>
        </w:trPr>
        <w:tc>
          <w:tcPr>
            <w:tcW w:w="2013" w:type="dxa"/>
            <w:shd w:val="clear" w:color="auto" w:fill="auto"/>
            <w:vAlign w:val="center"/>
          </w:tcPr>
          <w:p w:rsidR="00A32799" w:rsidRPr="000751B1" w:rsidRDefault="00A32799" w:rsidP="00961855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537833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</w:t>
            </w:r>
            <w:r w:rsidRPr="00951673">
              <w:rPr>
                <w:rFonts w:ascii="標楷體" w:eastAsia="標楷體" w:hAnsi="標楷體" w:hint="eastAsia"/>
                <w:noProof/>
                <w:spacing w:val="280"/>
                <w:kern w:val="0"/>
                <w:sz w:val="20"/>
                <w:szCs w:val="20"/>
                <w:fitText w:val="1720" w:id="-970304765"/>
              </w:rPr>
              <w:t>業務</w:t>
            </w:r>
            <w:r w:rsidRPr="00951673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720" w:id="-970304765"/>
              </w:rPr>
              <w:t>費</w:t>
            </w:r>
          </w:p>
        </w:tc>
        <w:tc>
          <w:tcPr>
            <w:tcW w:w="2933" w:type="dxa"/>
            <w:shd w:val="clear" w:color="auto" w:fill="auto"/>
            <w:vAlign w:val="center"/>
          </w:tcPr>
          <w:p w:rsidR="00A32799" w:rsidRPr="001B5022" w:rsidRDefault="00A32799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A32799" w:rsidRPr="001B5022" w:rsidRDefault="00A32799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A32799" w:rsidRPr="001B5022" w:rsidRDefault="00A32799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A32799" w:rsidRPr="001B5022" w:rsidRDefault="00A32799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A32799" w:rsidRPr="001B5022" w:rsidRDefault="00A32799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/>
                <w:noProof/>
                <w:sz w:val="20"/>
              </w:rPr>
              <w:t>43,853,994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A32799" w:rsidRPr="001B5022" w:rsidRDefault="00A32799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/>
                <w:noProof/>
                <w:sz w:val="20"/>
              </w:rPr>
              <w:t>20,417,789</w:t>
            </w:r>
          </w:p>
        </w:tc>
        <w:tc>
          <w:tcPr>
            <w:tcW w:w="2618" w:type="dxa"/>
            <w:shd w:val="clear" w:color="auto" w:fill="auto"/>
            <w:vAlign w:val="center"/>
          </w:tcPr>
          <w:p w:rsidR="00A32799" w:rsidRPr="00A32799" w:rsidRDefault="00A32799" w:rsidP="00A32799">
            <w:pPr>
              <w:pStyle w:val="3"/>
              <w:rPr>
                <w:rFonts w:ascii="新細明體" w:hAnsi="新細明體"/>
                <w:noProof/>
                <w:sz w:val="20"/>
              </w:rPr>
            </w:pPr>
            <w:r w:rsidRPr="00A32799">
              <w:rPr>
                <w:rFonts w:ascii="新細明體" w:hAnsi="新細明體" w:hint="eastAsia"/>
                <w:noProof/>
                <w:sz w:val="20"/>
              </w:rPr>
              <w:t>64,271,783</w:t>
            </w:r>
          </w:p>
        </w:tc>
      </w:tr>
      <w:tr w:rsidR="00A32799" w:rsidRPr="000751B1" w:rsidTr="00AF1B61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01"/>
        </w:trPr>
        <w:tc>
          <w:tcPr>
            <w:tcW w:w="2013" w:type="dxa"/>
            <w:shd w:val="clear" w:color="auto" w:fill="auto"/>
            <w:vAlign w:val="center"/>
          </w:tcPr>
          <w:p w:rsidR="00A32799" w:rsidRPr="000751B1" w:rsidRDefault="00A32799" w:rsidP="00961855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537833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</w:t>
            </w:r>
            <w:r w:rsidRPr="00951673">
              <w:rPr>
                <w:rFonts w:ascii="標楷體" w:eastAsia="標楷體" w:hAnsi="標楷體" w:hint="eastAsia"/>
                <w:noProof/>
                <w:spacing w:val="90"/>
                <w:kern w:val="0"/>
                <w:sz w:val="20"/>
                <w:szCs w:val="20"/>
                <w:fitText w:val="1720" w:id="-970304764"/>
              </w:rPr>
              <w:t>設備及投</w:t>
            </w:r>
            <w:r w:rsidRPr="00951673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720" w:id="-970304764"/>
              </w:rPr>
              <w:t>資</w:t>
            </w:r>
          </w:p>
        </w:tc>
        <w:tc>
          <w:tcPr>
            <w:tcW w:w="2933" w:type="dxa"/>
            <w:shd w:val="clear" w:color="auto" w:fill="auto"/>
            <w:vAlign w:val="center"/>
          </w:tcPr>
          <w:p w:rsidR="00A32799" w:rsidRPr="001B5022" w:rsidRDefault="00A32799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/>
                <w:noProof/>
                <w:sz w:val="20"/>
              </w:rPr>
              <w:t>174,906,256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A32799" w:rsidRPr="001B5022" w:rsidRDefault="00A32799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/>
                <w:noProof/>
                <w:sz w:val="20"/>
              </w:rPr>
              <w:t>46,566,291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A32799" w:rsidRPr="001B5022" w:rsidRDefault="00A32799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/>
                <w:noProof/>
                <w:sz w:val="20"/>
              </w:rPr>
              <w:t>11,222,160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A32799" w:rsidRPr="001B5022" w:rsidRDefault="00A32799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/>
                <w:noProof/>
                <w:sz w:val="20"/>
              </w:rPr>
              <w:t>35,354,482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A32799" w:rsidRPr="001B5022" w:rsidRDefault="00A32799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/>
                <w:noProof/>
                <w:sz w:val="20"/>
              </w:rPr>
              <w:t>1,851,189,903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A32799" w:rsidRPr="001B5022" w:rsidRDefault="00A32799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/>
                <w:noProof/>
                <w:sz w:val="20"/>
              </w:rPr>
              <w:t>2,739,798,427</w:t>
            </w:r>
          </w:p>
        </w:tc>
        <w:tc>
          <w:tcPr>
            <w:tcW w:w="2618" w:type="dxa"/>
            <w:shd w:val="clear" w:color="auto" w:fill="auto"/>
            <w:vAlign w:val="center"/>
          </w:tcPr>
          <w:p w:rsidR="00A32799" w:rsidRPr="00A32799" w:rsidRDefault="00A32799" w:rsidP="00A32799">
            <w:pPr>
              <w:pStyle w:val="3"/>
              <w:rPr>
                <w:rFonts w:ascii="新細明體" w:hAnsi="新細明體"/>
                <w:noProof/>
                <w:sz w:val="20"/>
              </w:rPr>
            </w:pPr>
            <w:r w:rsidRPr="00A32799">
              <w:rPr>
                <w:rFonts w:ascii="新細明體" w:hAnsi="新細明體" w:hint="eastAsia"/>
                <w:noProof/>
                <w:sz w:val="20"/>
              </w:rPr>
              <w:t>4,590,988,330</w:t>
            </w:r>
          </w:p>
        </w:tc>
      </w:tr>
      <w:tr w:rsidR="00A32799" w:rsidRPr="000751B1" w:rsidTr="00AF1B61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01"/>
        </w:trPr>
        <w:tc>
          <w:tcPr>
            <w:tcW w:w="2013" w:type="dxa"/>
            <w:shd w:val="clear" w:color="auto" w:fill="auto"/>
            <w:vAlign w:val="center"/>
          </w:tcPr>
          <w:p w:rsidR="00A32799" w:rsidRPr="000751B1" w:rsidRDefault="00A32799" w:rsidP="00961855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537833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</w:t>
            </w:r>
            <w:r w:rsidRPr="00951673">
              <w:rPr>
                <w:rFonts w:ascii="標楷體" w:eastAsia="標楷體" w:hAnsi="標楷體" w:hint="eastAsia"/>
                <w:noProof/>
                <w:spacing w:val="150"/>
                <w:kern w:val="0"/>
                <w:sz w:val="20"/>
                <w:szCs w:val="20"/>
                <w:fitText w:val="1720" w:id="-970304763"/>
              </w:rPr>
              <w:t>獎補助</w:t>
            </w:r>
            <w:r w:rsidRPr="00951673">
              <w:rPr>
                <w:rFonts w:ascii="標楷體" w:eastAsia="標楷體" w:hAnsi="標楷體" w:hint="eastAsia"/>
                <w:noProof/>
                <w:spacing w:val="10"/>
                <w:kern w:val="0"/>
                <w:sz w:val="20"/>
                <w:szCs w:val="20"/>
                <w:fitText w:val="1720" w:id="-970304763"/>
              </w:rPr>
              <w:t>費</w:t>
            </w:r>
          </w:p>
        </w:tc>
        <w:tc>
          <w:tcPr>
            <w:tcW w:w="2933" w:type="dxa"/>
            <w:shd w:val="clear" w:color="auto" w:fill="auto"/>
            <w:vAlign w:val="center"/>
          </w:tcPr>
          <w:p w:rsidR="00A32799" w:rsidRPr="001B5022" w:rsidRDefault="00A32799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/>
                <w:noProof/>
                <w:sz w:val="20"/>
              </w:rPr>
              <w:t>395,688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A32799" w:rsidRPr="001B5022" w:rsidRDefault="00A32799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/>
                <w:noProof/>
                <w:sz w:val="20"/>
              </w:rPr>
              <w:t>7,766,788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A32799" w:rsidRPr="001B5022" w:rsidRDefault="00A32799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/>
                <w:noProof/>
                <w:sz w:val="20"/>
              </w:rPr>
              <w:t>12,199,450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A32799" w:rsidRPr="001B5022" w:rsidRDefault="00A32799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/>
                <w:noProof/>
                <w:sz w:val="20"/>
              </w:rPr>
              <w:t>269,325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A32799" w:rsidRPr="001B5022" w:rsidRDefault="00A32799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/>
                <w:noProof/>
                <w:sz w:val="20"/>
              </w:rPr>
              <w:t>1,412,930,707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A32799" w:rsidRPr="001B5022" w:rsidRDefault="00A32799" w:rsidP="006555A0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537833">
              <w:rPr>
                <w:rFonts w:ascii="新細明體" w:hAnsi="新細明體"/>
                <w:noProof/>
                <w:sz w:val="20"/>
              </w:rPr>
              <w:t>412,858,208</w:t>
            </w:r>
          </w:p>
        </w:tc>
        <w:tc>
          <w:tcPr>
            <w:tcW w:w="2618" w:type="dxa"/>
            <w:shd w:val="clear" w:color="auto" w:fill="auto"/>
            <w:vAlign w:val="center"/>
          </w:tcPr>
          <w:p w:rsidR="00A32799" w:rsidRPr="00A32799" w:rsidRDefault="00A32799" w:rsidP="00A32799">
            <w:pPr>
              <w:pStyle w:val="3"/>
              <w:rPr>
                <w:rFonts w:ascii="新細明體" w:hAnsi="新細明體"/>
                <w:noProof/>
                <w:sz w:val="20"/>
              </w:rPr>
            </w:pPr>
            <w:bookmarkStart w:id="0" w:name="_GoBack"/>
            <w:bookmarkEnd w:id="0"/>
            <w:r w:rsidRPr="00A32799">
              <w:rPr>
                <w:rFonts w:ascii="新細明體" w:hAnsi="新細明體" w:hint="eastAsia"/>
                <w:noProof/>
                <w:sz w:val="20"/>
              </w:rPr>
              <w:t>1,825,788,915</w:t>
            </w:r>
          </w:p>
        </w:tc>
      </w:tr>
    </w:tbl>
    <w:p w:rsidR="00B12FAD" w:rsidRPr="00916B86" w:rsidRDefault="00B12FAD" w:rsidP="004E2B0A"/>
    <w:sectPr w:rsidR="00B12FAD" w:rsidRPr="00916B86" w:rsidSect="00A032FC">
      <w:headerReference w:type="default" r:id="rId8"/>
      <w:headerReference w:type="first" r:id="rId9"/>
      <w:pgSz w:w="23814" w:h="16840" w:orient="landscape" w:code="8"/>
      <w:pgMar w:top="1134" w:right="1134" w:bottom="851" w:left="1134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55A0" w:rsidRDefault="006555A0" w:rsidP="009E17D4">
      <w:r>
        <w:separator/>
      </w:r>
    </w:p>
  </w:endnote>
  <w:endnote w:type="continuationSeparator" w:id="0">
    <w:p w:rsidR="006555A0" w:rsidRDefault="006555A0" w:rsidP="009E1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55A0" w:rsidRDefault="006555A0" w:rsidP="009E17D4">
      <w:r>
        <w:separator/>
      </w:r>
    </w:p>
  </w:footnote>
  <w:footnote w:type="continuationSeparator" w:id="0">
    <w:p w:rsidR="006555A0" w:rsidRDefault="006555A0" w:rsidP="009E17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5A0" w:rsidRPr="00A66C70" w:rsidRDefault="006555A0" w:rsidP="004E2B0A">
    <w:pPr>
      <w:pStyle w:val="a3"/>
      <w:spacing w:line="320" w:lineRule="exact"/>
      <w:ind w:rightChars="235" w:right="564" w:firstLine="480"/>
      <w:jc w:val="center"/>
      <w:rPr>
        <w:rFonts w:hAnsi="標楷體"/>
        <w:b/>
        <w:sz w:val="32"/>
        <w:szCs w:val="32"/>
        <w:u w:val="single"/>
      </w:rPr>
    </w:pPr>
    <w:r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中華民國</w:t>
    </w:r>
    <w:proofErr w:type="gramStart"/>
    <w:r w:rsidRPr="000B37C0">
      <w:rPr>
        <w:rFonts w:hAnsi="標楷體"/>
        <w:b/>
        <w:spacing w:val="60"/>
        <w:w w:val="100"/>
        <w:sz w:val="32"/>
        <w:szCs w:val="32"/>
        <w:u w:val="single"/>
      </w:rPr>
      <w:t>112</w:t>
    </w:r>
    <w:proofErr w:type="gramEnd"/>
    <w:r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年度</w:t>
    </w:r>
    <w:r w:rsidRPr="000B37C0">
      <w:rPr>
        <w:rFonts w:hAnsi="標楷體"/>
        <w:b/>
        <w:spacing w:val="60"/>
        <w:w w:val="100"/>
        <w:sz w:val="32"/>
        <w:szCs w:val="32"/>
        <w:u w:val="single"/>
      </w:rPr>
      <w:t>花蓮縣</w:t>
    </w:r>
    <w:r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總決算各主管機關歲出用途別科目決算</w:t>
    </w:r>
    <w:proofErr w:type="gramStart"/>
    <w:r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審定數綜計</w:t>
    </w:r>
    <w:proofErr w:type="gramEnd"/>
    <w:r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表</w:t>
    </w:r>
    <w:r w:rsidRPr="00A66C70">
      <w:rPr>
        <w:rFonts w:hAnsi="標楷體" w:hint="eastAsia"/>
        <w:b/>
        <w:sz w:val="32"/>
        <w:szCs w:val="32"/>
        <w:u w:val="single"/>
      </w:rPr>
      <w:t>(續</w:t>
    </w:r>
    <w:r w:rsidRPr="00A66C70">
      <w:rPr>
        <w:rFonts w:hAnsi="標楷體"/>
        <w:b/>
        <w:sz w:val="32"/>
        <w:szCs w:val="32"/>
        <w:u w:val="single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5A0" w:rsidRPr="007C6F04" w:rsidRDefault="006555A0" w:rsidP="00A032FC">
    <w:pPr>
      <w:pStyle w:val="a4"/>
      <w:jc w:val="center"/>
      <w:rPr>
        <w:rFonts w:ascii="標楷體" w:eastAsia="標楷體" w:hAnsi="標楷體"/>
        <w:spacing w:val="60"/>
        <w:u w:val="single"/>
      </w:rPr>
    </w:pPr>
    <w:r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中華民國</w:t>
    </w:r>
    <w:r w:rsidRPr="000B37C0">
      <w:rPr>
        <w:rFonts w:ascii="標楷體" w:eastAsia="標楷體" w:hAnsi="標楷體"/>
        <w:b/>
        <w:spacing w:val="60"/>
        <w:sz w:val="32"/>
        <w:szCs w:val="32"/>
        <w:u w:val="single"/>
      </w:rPr>
      <w:t>112</w:t>
    </w:r>
    <w:r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年度</w:t>
    </w:r>
    <w:r w:rsidRPr="000B37C0">
      <w:rPr>
        <w:rFonts w:ascii="標楷體" w:eastAsia="標楷體" w:hAnsi="標楷體"/>
        <w:b/>
        <w:spacing w:val="60"/>
        <w:sz w:val="32"/>
        <w:szCs w:val="32"/>
        <w:u w:val="single"/>
      </w:rPr>
      <w:t>花蓮縣</w:t>
    </w:r>
    <w:r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總決算各主管機關歲出用途別科目決算審定數綜計表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attachedTemplate r:id="rId1"/>
  <w:mailMerge>
    <w:mainDocumentType w:val="formLetters"/>
    <w:linkToQuery/>
    <w:dataType w:val="textFile"/>
    <w:query w:val="SELECT * FROM D:\data\總決算\Doc.doc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B86"/>
    <w:rsid w:val="00030A60"/>
    <w:rsid w:val="000751B1"/>
    <w:rsid w:val="000829BA"/>
    <w:rsid w:val="000B37C0"/>
    <w:rsid w:val="001B5022"/>
    <w:rsid w:val="001D72A9"/>
    <w:rsid w:val="002865ED"/>
    <w:rsid w:val="00335A84"/>
    <w:rsid w:val="003A09D3"/>
    <w:rsid w:val="003F0FA0"/>
    <w:rsid w:val="004120E8"/>
    <w:rsid w:val="004412ED"/>
    <w:rsid w:val="004733C9"/>
    <w:rsid w:val="004A0E4C"/>
    <w:rsid w:val="004E2B0A"/>
    <w:rsid w:val="00525DF8"/>
    <w:rsid w:val="00540446"/>
    <w:rsid w:val="0060537D"/>
    <w:rsid w:val="006555A0"/>
    <w:rsid w:val="00677AE6"/>
    <w:rsid w:val="007B08FF"/>
    <w:rsid w:val="007C65B0"/>
    <w:rsid w:val="007C6F04"/>
    <w:rsid w:val="00813BF5"/>
    <w:rsid w:val="00844078"/>
    <w:rsid w:val="008B5364"/>
    <w:rsid w:val="008D5355"/>
    <w:rsid w:val="008F26EA"/>
    <w:rsid w:val="00916B86"/>
    <w:rsid w:val="00951673"/>
    <w:rsid w:val="00961855"/>
    <w:rsid w:val="009A0C4B"/>
    <w:rsid w:val="009A2FFB"/>
    <w:rsid w:val="009D105B"/>
    <w:rsid w:val="009E17D4"/>
    <w:rsid w:val="00A032FC"/>
    <w:rsid w:val="00A32799"/>
    <w:rsid w:val="00A66C70"/>
    <w:rsid w:val="00A865D5"/>
    <w:rsid w:val="00AA186A"/>
    <w:rsid w:val="00AF1B61"/>
    <w:rsid w:val="00B12FAD"/>
    <w:rsid w:val="00B26CE0"/>
    <w:rsid w:val="00BC18E5"/>
    <w:rsid w:val="00C34B64"/>
    <w:rsid w:val="00D479AB"/>
    <w:rsid w:val="00DD2192"/>
    <w:rsid w:val="00DD78AC"/>
    <w:rsid w:val="00DF5FFF"/>
    <w:rsid w:val="00E122CC"/>
    <w:rsid w:val="00FB07A9"/>
    <w:rsid w:val="00FF0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單元"/>
    <w:basedOn w:val="a"/>
    <w:rsid w:val="00A865D5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  <w:szCs w:val="20"/>
    </w:rPr>
  </w:style>
  <w:style w:type="paragraph" w:customStyle="1" w:styleId="3">
    <w:name w:val="表格欄3數字"/>
    <w:basedOn w:val="a"/>
    <w:rsid w:val="00A865D5"/>
    <w:pPr>
      <w:jc w:val="right"/>
    </w:pPr>
    <w:rPr>
      <w:rFonts w:ascii="細明體" w:eastAsia="細明體" w:hAnsi="Arial"/>
      <w:bCs/>
      <w:w w:val="90"/>
      <w:sz w:val="18"/>
      <w:szCs w:val="20"/>
    </w:rPr>
  </w:style>
  <w:style w:type="paragraph" w:styleId="a4">
    <w:name w:val="header"/>
    <w:basedOn w:val="a"/>
    <w:link w:val="a5"/>
    <w:uiPriority w:val="99"/>
    <w:unhideWhenUsed/>
    <w:rsid w:val="009E17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9E17D4"/>
    <w:rPr>
      <w:kern w:val="2"/>
    </w:rPr>
  </w:style>
  <w:style w:type="paragraph" w:styleId="a6">
    <w:name w:val="footer"/>
    <w:basedOn w:val="a"/>
    <w:link w:val="a7"/>
    <w:uiPriority w:val="99"/>
    <w:unhideWhenUsed/>
    <w:rsid w:val="009E17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9E17D4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單元"/>
    <w:basedOn w:val="a"/>
    <w:rsid w:val="00A865D5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  <w:szCs w:val="20"/>
    </w:rPr>
  </w:style>
  <w:style w:type="paragraph" w:customStyle="1" w:styleId="3">
    <w:name w:val="表格欄3數字"/>
    <w:basedOn w:val="a"/>
    <w:rsid w:val="00A865D5"/>
    <w:pPr>
      <w:jc w:val="right"/>
    </w:pPr>
    <w:rPr>
      <w:rFonts w:ascii="細明體" w:eastAsia="細明體" w:hAnsi="Arial"/>
      <w:bCs/>
      <w:w w:val="90"/>
      <w:sz w:val="18"/>
      <w:szCs w:val="20"/>
    </w:rPr>
  </w:style>
  <w:style w:type="paragraph" w:styleId="a4">
    <w:name w:val="header"/>
    <w:basedOn w:val="a"/>
    <w:link w:val="a5"/>
    <w:uiPriority w:val="99"/>
    <w:unhideWhenUsed/>
    <w:rsid w:val="009E17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9E17D4"/>
    <w:rPr>
      <w:kern w:val="2"/>
    </w:rPr>
  </w:style>
  <w:style w:type="paragraph" w:styleId="a6">
    <w:name w:val="footer"/>
    <w:basedOn w:val="a"/>
    <w:link w:val="a7"/>
    <w:uiPriority w:val="99"/>
    <w:unhideWhenUsed/>
    <w:rsid w:val="009E17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9E17D4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fH6V6ng&#21508;&#20027;&#31649;&#27231;&#38364;&#27506;&#20986;&#29992;&#36884;&#21029;&#31185;&#30446;&#27770;&#31639;&#23529;&#23450;&#25976;&#32156;&#35336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7A15A4-E623-4FC4-BC31-C3BE67322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fH6V6ng各主管機關歲出用途別科目決算審定數綜計表.dot</Template>
  <TotalTime>6</TotalTime>
  <Pages>2</Pages>
  <Words>287</Words>
  <Characters>1636</Characters>
  <Application>Microsoft Office Word</Application>
  <DocSecurity>0</DocSecurity>
  <Lines>13</Lines>
  <Paragraphs>3</Paragraphs>
  <ScaleCrop>false</ScaleCrop>
  <Company/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蔡秉勲</dc:creator>
  <cp:lastModifiedBy>高慧玲</cp:lastModifiedBy>
  <cp:revision>3</cp:revision>
  <dcterms:created xsi:type="dcterms:W3CDTF">2024-08-06T07:49:00Z</dcterms:created>
  <dcterms:modified xsi:type="dcterms:W3CDTF">2024-08-06T07:55:00Z</dcterms:modified>
</cp:coreProperties>
</file>