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1984"/>
        <w:gridCol w:w="1276"/>
        <w:gridCol w:w="1418"/>
        <w:gridCol w:w="1261"/>
        <w:gridCol w:w="309"/>
        <w:gridCol w:w="1195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:rsidTr="006C7EDD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63F8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:rsidTr="006C7EDD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:rsidTr="006C7EDD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276" w:type="dxa"/>
            <w:vMerge w:val="restart"/>
            <w:vAlign w:val="center"/>
          </w:tcPr>
          <w:p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688" w:type="dxa"/>
            <w:gridSpan w:val="5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:rsidTr="00450CEE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46CDC" w:rsidRDefault="00D46CDC" w:rsidP="00450CEE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bookmarkStart w:id="0" w:name="_GoBack"/>
            <w:bookmarkEnd w:id="0"/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261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:rsidTr="00450CEE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61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:rsidTr="00450CEE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61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A63F86" w:rsidRPr="0014075E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Pr="0014075E" w:rsidRDefault="00A63F86" w:rsidP="006C7ED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4075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3,611,643,596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413,264,160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1,829,628,245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1,368,751,191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6,364,564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- 6,364,564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419,628,724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1,829,628,245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1,362,386,627</w:t>
            </w:r>
          </w:p>
        </w:tc>
      </w:tr>
      <w:tr w:rsidR="00A63F86" w:rsidRPr="0014075E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Pr="0014075E" w:rsidRDefault="00A63F86" w:rsidP="006C7ED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4075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3,611,643,596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413,264,160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1,829,628,245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1,368,751,191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6,364,564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- 6,364,564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419,628,724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1,829,628,245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/>
                <w:b/>
                <w:noProof/>
                <w:spacing w:val="-6"/>
                <w:sz w:val="20"/>
              </w:rPr>
              <w:t>1,362,386,627</w:t>
            </w:r>
          </w:p>
          <w:p w:rsidR="00A63F86" w:rsidRPr="0014075E" w:rsidRDefault="00A63F86" w:rsidP="006C7ED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4075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63F86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Default="00A63F86" w:rsidP="006C7EDD">
            <w:pPr>
              <w:jc w:val="center"/>
              <w:rPr>
                <w:rFonts w:ascii="新細明體" w:hAnsi="新細明體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z w:val="20"/>
              </w:rPr>
              <w:t>104－111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3F86" w:rsidRDefault="00A63F86" w:rsidP="006C7ED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E5A60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1,665,084,789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357,350,681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720,035,486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587,698,622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357,350,681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720,035,486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587,698,622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63F86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Default="00A63F86" w:rsidP="006C7EDD">
            <w:pPr>
              <w:jc w:val="center"/>
              <w:rPr>
                <w:rFonts w:ascii="新細明體" w:hAnsi="新細明體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z w:val="20"/>
              </w:rPr>
              <w:t>101－111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3F86" w:rsidRDefault="00A63F86" w:rsidP="006C7ED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E5A60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130,011,419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1,505,447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18,778,338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109,727,634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1,505,447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18,778,338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109,727,634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63F86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Default="00A63F86" w:rsidP="006C7EDD">
            <w:pPr>
              <w:jc w:val="center"/>
              <w:rPr>
                <w:rFonts w:ascii="新細明體" w:hAnsi="新細明體"/>
                <w:sz w:val="20"/>
              </w:rPr>
            </w:pPr>
            <w:r w:rsidRPr="00AE5A6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3F86" w:rsidRDefault="00A63F86" w:rsidP="006C7ED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E5A60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188,211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30,000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158,211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30,000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158,211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63F86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Default="00A63F86" w:rsidP="006C7EDD">
            <w:pPr>
              <w:jc w:val="center"/>
              <w:rPr>
                <w:rFonts w:ascii="新細明體" w:hAnsi="新細明體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z w:val="20"/>
              </w:rPr>
              <w:t>100－111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3F86" w:rsidRDefault="00A63F86" w:rsidP="006C7ED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E5A60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22,764,361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168,833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11,801,527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10,794,001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168,833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11,801,527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10,794,001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63F86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Default="00A63F86" w:rsidP="006C7EDD">
            <w:pPr>
              <w:jc w:val="center"/>
              <w:rPr>
                <w:rFonts w:ascii="新細明體" w:hAnsi="新細明體"/>
                <w:sz w:val="20"/>
              </w:rPr>
            </w:pPr>
            <w:r w:rsidRPr="00AE5A6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3F86" w:rsidRDefault="00A63F86" w:rsidP="006C7ED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E5A60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29,348,041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29,348,041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29,348,041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63F86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Default="00A63F86" w:rsidP="006C7EDD">
            <w:pPr>
              <w:jc w:val="center"/>
              <w:rPr>
                <w:rFonts w:ascii="新細明體" w:hAnsi="新細明體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3F86" w:rsidRDefault="00A63F86" w:rsidP="006C7ED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E5A60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1,746,655,396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46,207,973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1,040,937,108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659,510,315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6,364,564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- 6,364,564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52,572,537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1,040,937,108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653,145,751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63F86" w:rsidTr="00450CE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A63F86" w:rsidRDefault="00A63F86" w:rsidP="006C7EDD">
            <w:pPr>
              <w:jc w:val="center"/>
              <w:rPr>
                <w:rFonts w:ascii="新細明體" w:hAnsi="新細明體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z w:val="20"/>
              </w:rPr>
              <w:t>102－111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3F86" w:rsidRDefault="00A63F86" w:rsidP="006C7ED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E5A60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17,591,379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8,001,226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8,569,534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1,020,619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8,001,226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8,569,534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/>
                <w:noProof/>
                <w:spacing w:val="-6"/>
                <w:sz w:val="20"/>
              </w:rPr>
              <w:t>1,020,619</w:t>
            </w:r>
          </w:p>
          <w:p w:rsidR="00A63F86" w:rsidRPr="00B205E3" w:rsidRDefault="00A63F86" w:rsidP="006C7ED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E5A6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EDD" w:rsidRDefault="006C7EDD">
      <w:r>
        <w:separator/>
      </w:r>
    </w:p>
  </w:endnote>
  <w:endnote w:type="continuationSeparator" w:id="0">
    <w:p w:rsidR="006C7EDD" w:rsidRDefault="006C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EDD" w:rsidRDefault="006C7EDD">
      <w:r>
        <w:separator/>
      </w:r>
    </w:p>
  </w:footnote>
  <w:footnote w:type="continuationSeparator" w:id="0">
    <w:p w:rsidR="006C7EDD" w:rsidRDefault="006C7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DD" w:rsidRDefault="006C7EDD">
    <w:pPr>
      <w:jc w:val="center"/>
    </w:pP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C7ED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C7EDD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6C7EDD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DD" w:rsidRDefault="006C7EDD">
    <w:pPr>
      <w:jc w:val="center"/>
      <w:rPr>
        <w:b/>
        <w:sz w:val="32"/>
      </w:rPr>
    </w:pP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6C7EDD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6C7EDD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86"/>
    <w:rsid w:val="001021E7"/>
    <w:rsid w:val="001512E9"/>
    <w:rsid w:val="001F4CCA"/>
    <w:rsid w:val="00450CEE"/>
    <w:rsid w:val="004B033D"/>
    <w:rsid w:val="005E1975"/>
    <w:rsid w:val="006C7EDD"/>
    <w:rsid w:val="007D2D5B"/>
    <w:rsid w:val="0085742D"/>
    <w:rsid w:val="008E1C95"/>
    <w:rsid w:val="009E1C1B"/>
    <w:rsid w:val="00A63F86"/>
    <w:rsid w:val="00B205E3"/>
    <w:rsid w:val="00B40E8D"/>
    <w:rsid w:val="00BB53F0"/>
    <w:rsid w:val="00C70C64"/>
    <w:rsid w:val="00CB1EE5"/>
    <w:rsid w:val="00D46CDC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No9IFu75X6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qNo9IFu75X6以前年度歲入決算審定表.dot</Template>
  <TotalTime>4</TotalTime>
  <Pages>1</Pages>
  <Words>452</Words>
  <Characters>927</Characters>
  <Application>Microsoft Office Word</Application>
  <DocSecurity>0</DocSecurity>
  <Lines>7</Lines>
  <Paragraphs>2</Paragraphs>
  <ScaleCrop>false</ScaleCrop>
  <Company>N.A.O.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蔡秉勲</dc:creator>
  <cp:lastModifiedBy>蔡秉勲</cp:lastModifiedBy>
  <cp:revision>6</cp:revision>
  <dcterms:created xsi:type="dcterms:W3CDTF">2024-06-04T08:17:00Z</dcterms:created>
  <dcterms:modified xsi:type="dcterms:W3CDTF">2024-06-07T08:03:00Z</dcterms:modified>
</cp:coreProperties>
</file>