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425"/>
        <w:gridCol w:w="1909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4C21AC" w:rsidTr="004E482A">
        <w:trPr>
          <w:cantSplit/>
          <w:trHeight w:val="240"/>
          <w:tblHeader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C21AC" w:rsidRPr="004E482A" w:rsidRDefault="004C21AC" w:rsidP="004E482A">
            <w:pPr>
              <w:rPr>
                <w:rFonts w:ascii="標楷體" w:eastAsia="標楷體" w:hAnsi="標楷體"/>
                <w:spacing w:val="-10"/>
                <w:sz w:val="20"/>
              </w:rPr>
            </w:pPr>
            <w:r w:rsidRPr="004E482A">
              <w:rPr>
                <w:rFonts w:ascii="標楷體" w:eastAsia="標楷體" w:hAnsi="標楷體" w:hint="eastAsia"/>
                <w:spacing w:val="-10"/>
                <w:sz w:val="20"/>
              </w:rPr>
              <w:t>經常</w:t>
            </w:r>
          </w:p>
        </w:tc>
        <w:tc>
          <w:tcPr>
            <w:tcW w:w="6683" w:type="dxa"/>
            <w:gridSpan w:val="5"/>
            <w:vMerge w:val="restart"/>
            <w:tcBorders>
              <w:top w:val="nil"/>
              <w:left w:val="nil"/>
              <w:right w:val="nil"/>
            </w:tcBorders>
          </w:tcPr>
          <w:p w:rsidR="004C21AC" w:rsidRPr="003509E7" w:rsidRDefault="004C21AC" w:rsidP="004E482A">
            <w:pPr>
              <w:rPr>
                <w:rFonts w:ascii="標楷體" w:eastAsia="標楷體" w:hAnsi="標楷體"/>
                <w:position w:val="-34"/>
                <w:sz w:val="20"/>
              </w:rPr>
            </w:pPr>
            <w:r w:rsidRPr="003509E7">
              <w:rPr>
                <w:rFonts w:ascii="標楷體" w:eastAsia="標楷體" w:hAnsi="標楷體" w:hint="eastAsia"/>
                <w:position w:val="-34"/>
                <w:sz w:val="20"/>
              </w:rPr>
              <w:t>門</w:t>
            </w:r>
            <w:proofErr w:type="gramStart"/>
            <w:r w:rsidRPr="003509E7">
              <w:rPr>
                <w:rFonts w:ascii="標楷體" w:eastAsia="標楷體" w:hAnsi="標楷體" w:hint="eastAsia"/>
                <w:position w:val="-34"/>
                <w:sz w:val="20"/>
              </w:rPr>
              <w:t>併</w:t>
            </w:r>
            <w:proofErr w:type="gramEnd"/>
            <w:r w:rsidRPr="003509E7">
              <w:rPr>
                <w:rFonts w:ascii="標楷體" w:eastAsia="標楷體" w:hAnsi="標楷體" w:hint="eastAsia"/>
                <w:position w:val="-34"/>
                <w:sz w:val="20"/>
              </w:rPr>
              <w:t>計</w:t>
            </w:r>
            <w:bookmarkStart w:id="0" w:name="_GoBack"/>
            <w:bookmarkEnd w:id="0"/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4C21AC" w:rsidRDefault="004C21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新臺幣元</w:t>
            </w:r>
          </w:p>
        </w:tc>
      </w:tr>
      <w:tr w:rsidR="004C21AC" w:rsidTr="004E482A">
        <w:trPr>
          <w:cantSplit/>
          <w:trHeight w:val="285"/>
          <w:tblHeader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4C21AC" w:rsidRPr="004E482A" w:rsidRDefault="004C21AC" w:rsidP="004E482A">
            <w:pPr>
              <w:rPr>
                <w:rFonts w:ascii="標楷體" w:eastAsia="標楷體" w:hAnsi="標楷體" w:hint="eastAsia"/>
                <w:spacing w:val="-10"/>
                <w:sz w:val="20"/>
              </w:rPr>
            </w:pPr>
            <w:r w:rsidRPr="004E482A">
              <w:rPr>
                <w:rFonts w:ascii="標楷體" w:eastAsia="標楷體" w:hAnsi="標楷體" w:hint="eastAsia"/>
                <w:spacing w:val="-10"/>
                <w:sz w:val="20"/>
              </w:rPr>
              <w:t>資本</w:t>
            </w:r>
          </w:p>
        </w:tc>
        <w:tc>
          <w:tcPr>
            <w:tcW w:w="6683" w:type="dxa"/>
            <w:gridSpan w:val="5"/>
            <w:vMerge/>
            <w:tcBorders>
              <w:left w:val="nil"/>
              <w:bottom w:val="nil"/>
              <w:right w:val="nil"/>
            </w:tcBorders>
          </w:tcPr>
          <w:p w:rsidR="004C21AC" w:rsidRPr="003509E7" w:rsidRDefault="004C21AC" w:rsidP="003509E7">
            <w:pPr>
              <w:rPr>
                <w:rFonts w:ascii="標楷體" w:eastAsia="標楷體" w:hAnsi="標楷體" w:hint="eastAsia"/>
                <w:position w:val="-34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left w:val="nil"/>
              <w:bottom w:val="nil"/>
              <w:right w:val="nil"/>
            </w:tcBorders>
            <w:vAlign w:val="bottom"/>
          </w:tcPr>
          <w:p w:rsidR="004C21AC" w:rsidRDefault="004C21AC">
            <w:pPr>
              <w:ind w:right="7"/>
              <w:jc w:val="right"/>
              <w:rPr>
                <w:rFonts w:ascii="標楷體" w:eastAsia="標楷體" w:hAnsi="標楷體" w:hint="eastAsia"/>
                <w:sz w:val="20"/>
              </w:rPr>
            </w:pPr>
          </w:p>
        </w:tc>
      </w:tr>
      <w:tr w:rsidR="00D867AC" w:rsidTr="003509E7">
        <w:trPr>
          <w:cantSplit/>
          <w:tblHeader/>
        </w:trPr>
        <w:tc>
          <w:tcPr>
            <w:tcW w:w="851" w:type="dxa"/>
            <w:gridSpan w:val="2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09" w:type="dxa"/>
            <w:vMerge w:val="restart"/>
            <w:tcBorders>
              <w:left w:val="nil"/>
            </w:tcBorders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:rsidTr="003509E7">
        <w:trPr>
          <w:cantSplit/>
          <w:trHeight w:val="260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:rsidTr="003509E7">
        <w:trPr>
          <w:cantSplit/>
          <w:trHeight w:val="128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:rsidTr="003509E7">
        <w:trPr>
          <w:cantSplit/>
          <w:trHeight w:val="127"/>
          <w:tblHeader/>
        </w:trPr>
        <w:tc>
          <w:tcPr>
            <w:tcW w:w="851" w:type="dxa"/>
            <w:gridSpan w:val="2"/>
            <w:vMerge/>
            <w:tcBorders>
              <w:left w:val="nil"/>
            </w:tcBorders>
            <w:vAlign w:val="center"/>
          </w:tcPr>
          <w:p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EB5F9B" w:rsidRPr="00E63986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Pr="00E63986" w:rsidRDefault="00EB5F9B" w:rsidP="003509E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398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4,074,272,490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196,650,503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2,509,931,604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1,367,690,383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- 893,600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893,600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196,650,503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2,509,038,004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1,368,583,983</w:t>
            </w:r>
          </w:p>
        </w:tc>
      </w:tr>
      <w:tr w:rsidR="00EB5F9B" w:rsidRPr="00E63986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Pr="00E63986" w:rsidRDefault="00EB5F9B" w:rsidP="003509E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09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63986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200,010,536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3,874,261,954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13,855,700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182,794,803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177,684,023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2,332,247,581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90,049,232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- 90,049,232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98,520,045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1,269,170,338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- 893,600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893,600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13,855,700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182,794,803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176,790,423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2,332,247,581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90,049,232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- 90,049,232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99,413,645</w:t>
            </w:r>
          </w:p>
          <w:p w:rsidR="00EB5F9B" w:rsidRPr="00E63986" w:rsidRDefault="00EB5F9B" w:rsidP="003509E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E63986">
              <w:rPr>
                <w:rFonts w:ascii="新細明體" w:hAnsi="新細明體"/>
                <w:b/>
                <w:noProof/>
                <w:spacing w:val="-6"/>
                <w:sz w:val="20"/>
              </w:rPr>
              <w:t>1,269,170,338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5,807,554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22,326,052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71,038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5,807,554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21,807,734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447,280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- 893,600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893,600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71,038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4,913,954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21,807,734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893,600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447,280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13,805,000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167,767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13,637,233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167,767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13,637,233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91,815,333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606,203,861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8,753,648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25,481,748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76,299,392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461,136,955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2,970,000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- 2,970,000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9,732,293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116,615,158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8,753,648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25,481,748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76,299,392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461,136,955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2,970,000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- 2,970,000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9,732,293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116,615,158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1,850,000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64,812,805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377,345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1,850,000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64,435,460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377,345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1,850,000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64,435,460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60,000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2,483,500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12,893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60,000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1,445,607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1,025,000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12,893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60,000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1,445,607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1,025,000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108－111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89,769,460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5,253,911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53,882,608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30,632,941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5,253,911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53,882,608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30,632,941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7,636,520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276,264,460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5,659,596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7,636,520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110,851,529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159,753,335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5,659,596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7,636,520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110,851,529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159,753,335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34,705,027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232,107,681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301,196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13,235,717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32,879,059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183,500,155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1,524,772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35,371,809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301,196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13,235,717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32,879,059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183,500,155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1,524,772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35,371,809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103－111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8,663,846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284,103,945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4,784,616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30,686,227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3,879,230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135,112,105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9,224,399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- 9,224,399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9,224,399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109,081,214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4,784,616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30,686,227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3,879,230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135,112,105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9,224,399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- 9,224,399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9,224,399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109,081,214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105－111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13,786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1,114,272,676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5,846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47,807,736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7,940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557,611,704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10,958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- 10,958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10,958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508,842,278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5,846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47,807,736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7,940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557,611,704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10,958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- 10,958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10,958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508,842,278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106－111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37,347,775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427,334,022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1,448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15,906,954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37,162,579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285,806,848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35,574,512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- 35,574,512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35,758,260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90,045,708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1,448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15,906,954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37,162,579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285,806,848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35,574,512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- 35,574,512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35,758,260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90,045,708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73,500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73,500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73,500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110－111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728,260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166,387,647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3,402,778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728,260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108,211,878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54,772,991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3,402,778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728,260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108,211,878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54,772,991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524,201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524,200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524,200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27,467,045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4,030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7,616,077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5,583,605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- 5,583,605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5,583,605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14,263,333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4,030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7,616,077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5,583,605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- 5,583,605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5,583,605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14,263,333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81,375,533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2,509,430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53,161,459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25,704,644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2,509,430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53,161,459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25,704,644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109－111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7,222,387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2,511,544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4,710,843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2,511,544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4,710,843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EB5F9B" w:rsidTr="003509E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851" w:type="dxa"/>
            <w:gridSpan w:val="2"/>
            <w:shd w:val="clear" w:color="auto" w:fill="auto"/>
            <w:vAlign w:val="center"/>
          </w:tcPr>
          <w:p w:rsidR="00EB5F9B" w:rsidRDefault="00EB5F9B" w:rsidP="003509E7">
            <w:pPr>
              <w:jc w:val="center"/>
              <w:rPr>
                <w:rFonts w:ascii="新細明體" w:hAnsi="新細明體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z w:val="20"/>
              </w:rPr>
              <w:t>107－111</w:t>
            </w:r>
          </w:p>
        </w:tc>
        <w:tc>
          <w:tcPr>
            <w:tcW w:w="1909" w:type="dxa"/>
            <w:shd w:val="clear" w:color="auto" w:fill="auto"/>
            <w:vAlign w:val="center"/>
          </w:tcPr>
          <w:p w:rsidR="00EB5F9B" w:rsidRDefault="00EB5F9B" w:rsidP="003509E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C2B5C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11,382,435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457,728,179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8,946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29,706,088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11,373,489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268,721,686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36,685,758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- 36,685,758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36,685,758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122,614,647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8,946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29,706,088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11,373,489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268,721,686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36,685,758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- 36,685,758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36,685,758</w:t>
            </w:r>
          </w:p>
          <w:p w:rsidR="00EB5F9B" w:rsidRPr="008B0CCA" w:rsidRDefault="00EB5F9B" w:rsidP="003509E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2C2B5C">
              <w:rPr>
                <w:rFonts w:ascii="新細明體" w:hAnsi="新細明體"/>
                <w:noProof/>
                <w:spacing w:val="-6"/>
                <w:sz w:val="20"/>
              </w:rPr>
              <w:t>122,614,647</w:t>
            </w:r>
          </w:p>
        </w:tc>
      </w:tr>
    </w:tbl>
    <w:p w:rsidR="00D867AC" w:rsidRDefault="00D867AC">
      <w:pPr>
        <w:ind w:right="414"/>
        <w:rPr>
          <w:rFonts w:eastAsia="標楷體"/>
          <w:sz w:val="22"/>
        </w:rPr>
      </w:pPr>
    </w:p>
    <w:sectPr w:rsidR="00D867AC">
      <w:headerReference w:type="default" r:id="rId7"/>
      <w:head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9E7" w:rsidRDefault="003509E7">
      <w:r>
        <w:separator/>
      </w:r>
    </w:p>
  </w:endnote>
  <w:endnote w:type="continuationSeparator" w:id="0">
    <w:p w:rsidR="003509E7" w:rsidRDefault="0035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9E7" w:rsidRDefault="003509E7">
      <w:r>
        <w:separator/>
      </w:r>
    </w:p>
  </w:footnote>
  <w:footnote w:type="continuationSeparator" w:id="0">
    <w:p w:rsidR="003509E7" w:rsidRDefault="003509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9E7" w:rsidRDefault="003509E7">
    <w:pPr>
      <w:jc w:val="center"/>
    </w:pP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D42040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D42040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D42040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轉入數決算審定總表</w:t>
    </w:r>
    <w:r w:rsidRPr="00D42040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9E7" w:rsidRDefault="003509E7">
    <w:pPr>
      <w:jc w:val="center"/>
      <w:rPr>
        <w:rFonts w:ascii="標楷體" w:eastAsia="標楷體" w:hAnsi="標楷體"/>
        <w:b/>
        <w:sz w:val="32"/>
      </w:rPr>
    </w:pPr>
    <w:r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D42040">
      <w:rPr>
        <w:rFonts w:ascii="標楷體" w:eastAsia="標楷體" w:hAnsi="標楷體" w:hint="eastAsia"/>
        <w:b/>
        <w:spacing w:val="60"/>
        <w:sz w:val="32"/>
        <w:u w:val="single"/>
      </w:rPr>
      <w:t>112</w:t>
    </w:r>
    <w:proofErr w:type="gramEnd"/>
    <w:r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D42040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D42040">
      <w:rPr>
        <w:rFonts w:ascii="標楷體" w:eastAsia="標楷體" w:hAnsi="標楷體"/>
        <w:b/>
        <w:spacing w:val="60"/>
        <w:sz w:val="32"/>
        <w:u w:val="single"/>
      </w:rPr>
      <w:t>政事別</w:t>
    </w:r>
    <w:r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4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9B"/>
    <w:rsid w:val="0001712C"/>
    <w:rsid w:val="000A3326"/>
    <w:rsid w:val="001214FD"/>
    <w:rsid w:val="001A4B2C"/>
    <w:rsid w:val="003509E7"/>
    <w:rsid w:val="003F092B"/>
    <w:rsid w:val="004222F3"/>
    <w:rsid w:val="004C21AC"/>
    <w:rsid w:val="004E0B7F"/>
    <w:rsid w:val="004E482A"/>
    <w:rsid w:val="006003A8"/>
    <w:rsid w:val="00734FFE"/>
    <w:rsid w:val="00775C5D"/>
    <w:rsid w:val="00867B71"/>
    <w:rsid w:val="008B0CCA"/>
    <w:rsid w:val="008E605A"/>
    <w:rsid w:val="009D2E50"/>
    <w:rsid w:val="00AA7593"/>
    <w:rsid w:val="00AB6EA1"/>
    <w:rsid w:val="00B64A98"/>
    <w:rsid w:val="00BA2E7A"/>
    <w:rsid w:val="00CE74C9"/>
    <w:rsid w:val="00D42040"/>
    <w:rsid w:val="00D867AC"/>
    <w:rsid w:val="00EB5F9B"/>
    <w:rsid w:val="00EC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Ut6F5GlQqSg1mk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hUt6F5GlQqSg1mk以前年度歲出決算審定表.dot</Template>
  <TotalTime>16</TotalTime>
  <Pages>1</Pages>
  <Words>830</Words>
  <Characters>2592</Characters>
  <Application>Microsoft Office Word</Application>
  <DocSecurity>0</DocSecurity>
  <Lines>21</Lines>
  <Paragraphs>6</Paragraphs>
  <ScaleCrop>false</ScaleCrop>
  <Company>N.A.O.</Company>
  <LinksUpToDate>false</LinksUpToDate>
  <CharactersWithSpaces>3416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蔡秉勲</dc:creator>
  <cp:lastModifiedBy>蔡秉勲</cp:lastModifiedBy>
  <cp:revision>9</cp:revision>
  <dcterms:created xsi:type="dcterms:W3CDTF">2024-06-04T08:22:00Z</dcterms:created>
  <dcterms:modified xsi:type="dcterms:W3CDTF">2024-06-06T06:42:00Z</dcterms:modified>
</cp:coreProperties>
</file>