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047" w:rsidRPr="002069FF" w:rsidRDefault="00605047" w:rsidP="00605047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數位發展部主管</w:t>
      </w:r>
    </w:p>
    <w:p w:rsidR="00605047" w:rsidRDefault="00605047" w:rsidP="00605047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605047" w:rsidRDefault="00605047" w:rsidP="00605047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605047" w:rsidTr="00136367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5047" w:rsidRPr="002069FF" w:rsidRDefault="00605047" w:rsidP="00136367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proofErr w:type="gramStart"/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proofErr w:type="gramEnd"/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605047" w:rsidRPr="00A27DD2" w:rsidRDefault="00605047" w:rsidP="00136367">
            <w:pPr>
              <w:jc w:val="distribute"/>
              <w:rPr>
                <w:sz w:val="24"/>
                <w:szCs w:val="24"/>
              </w:rPr>
            </w:pPr>
          </w:p>
        </w:tc>
      </w:tr>
      <w:tr w:rsidR="00605047" w:rsidTr="00136367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05047" w:rsidRPr="00A27DD2" w:rsidRDefault="00605047" w:rsidP="00136367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605047" w:rsidTr="00136367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605047" w:rsidRPr="00A27DD2" w:rsidRDefault="00605047" w:rsidP="00136367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605047" w:rsidRPr="00A27DD2" w:rsidRDefault="00605047" w:rsidP="00136367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605047" w:rsidTr="00136367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605047" w:rsidRPr="00A27DD2" w:rsidRDefault="00605047" w:rsidP="00136367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05047" w:rsidRPr="004C2BB1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4C2BB1" w:rsidRDefault="00605047" w:rsidP="00136367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C2BB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數位發展部主管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2,518,114,000</w:t>
            </w:r>
          </w:p>
        </w:tc>
        <w:tc>
          <w:tcPr>
            <w:tcW w:w="1984" w:type="dxa"/>
            <w:shd w:val="clear" w:color="auto" w:fill="auto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2,733,816,200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2,733,815,434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766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2,733,816,200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215,702,200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8.57</w:t>
            </w:r>
          </w:p>
        </w:tc>
      </w:tr>
      <w:tr w:rsidR="00605047" w:rsidRPr="004C2BB1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4C2BB1" w:rsidRDefault="00605047" w:rsidP="00136367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C2BB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數位發展部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2,518,114,000</w:t>
            </w:r>
          </w:p>
        </w:tc>
        <w:tc>
          <w:tcPr>
            <w:tcW w:w="1984" w:type="dxa"/>
            <w:shd w:val="clear" w:color="auto" w:fill="auto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2,731,132,641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2,731,131,875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766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2,731,132,641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213,018,641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8.46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242,101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242,001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100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242,101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242,101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2,518,114,000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2,726,750,905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2,726,750,239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666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2,726,750,905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208,636,905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8.29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4,043,508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4,043,508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4,043,508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4,043,508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96,127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96,127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96,127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96,127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RPr="004C2BB1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4C2BB1" w:rsidRDefault="00605047" w:rsidP="00136367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C2BB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資通安全署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986,514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986,514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986,514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986,514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175,698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175,698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175,698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175,698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793,189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793,189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793,189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793,189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17,627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17,627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17,627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17,627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RPr="004C2BB1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4C2BB1" w:rsidRDefault="00605047" w:rsidP="00136367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4C2BB1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數位產業署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1,697,045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1,697,045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1,697,045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1,697,045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C2BB1" w:rsidRDefault="00605047" w:rsidP="00136367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C2BB1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344,311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344,311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344,311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344,311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1,343,699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1,343,699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1,343,699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1,343,699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605047" w:rsidTr="007940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296" w:type="dxa"/>
            <w:shd w:val="clear" w:color="auto" w:fill="auto"/>
            <w:vAlign w:val="center"/>
          </w:tcPr>
          <w:p w:rsidR="00605047" w:rsidRPr="00A27DD2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605047" w:rsidRPr="00A27DD2" w:rsidRDefault="00605047" w:rsidP="00136367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9,035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9,035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9,035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9,035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27DD2" w:rsidRDefault="00605047" w:rsidP="00136367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</w:tbl>
    <w:p w:rsidR="00605047" w:rsidRDefault="00605047" w:rsidP="00605047">
      <w:pPr>
        <w:jc w:val="left"/>
      </w:pPr>
    </w:p>
    <w:p w:rsidR="00605047" w:rsidRPr="00252B93" w:rsidRDefault="00605047" w:rsidP="00605047">
      <w:pPr>
        <w:pStyle w:val="10"/>
        <w:jc w:val="right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605047" w:rsidTr="00136367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05047" w:rsidRPr="006D07D9" w:rsidRDefault="00605047" w:rsidP="00784F8D">
            <w:pPr>
              <w:jc w:val="left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  <w:p w:rsidR="00605047" w:rsidRPr="006D07D9" w:rsidRDefault="00605047" w:rsidP="00136367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605047" w:rsidTr="00136367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:rsidR="00605047" w:rsidRPr="006D07D9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605047" w:rsidRPr="006D07D9" w:rsidRDefault="00605047" w:rsidP="00136367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605047" w:rsidTr="00136367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605047" w:rsidTr="00136367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05047" w:rsidRPr="006D07D9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數位發展部主管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33,033,644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4,255,693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28,777,951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87.12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數位發展部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33,033,644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4,255,693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28,777,951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87.12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69F5">
              <w:rPr>
                <w:rFonts w:ascii="標楷體" w:eastAsia="標楷體"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5,233,449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5,233,449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3,311,537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3,311,537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1,921,912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1,921,912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69F5">
              <w:rPr>
                <w:rFonts w:ascii="標楷體" w:eastAsia="標楷體"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20,310,375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20,310,375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2,879,535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2,879,535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17,430,840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17,430,840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69F5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1,352,892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1,352,892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69F5">
              <w:rPr>
                <w:rFonts w:ascii="標楷體" w:eastAsia="標楷體"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15,444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15,444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2,145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2,145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13,299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13,299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69F5">
              <w:rPr>
                <w:rFonts w:ascii="標楷體" w:eastAsia="標楷體" w:hAnsi="標楷體"/>
                <w:noProof/>
                <w:sz w:val="22"/>
                <w:szCs w:val="22"/>
              </w:rPr>
              <w:lastRenderedPageBreak/>
              <w:t>109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200,335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200,335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29,175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29,175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171,160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171,160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69F5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149,168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149,168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F769F5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5,771,981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4,255,693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1,516,288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F769F5">
              <w:rPr>
                <w:rFonts w:hAnsi="細明體"/>
                <w:b/>
                <w:noProof/>
                <w:sz w:val="22"/>
                <w:szCs w:val="22"/>
              </w:rPr>
              <w:t>26.27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579,149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555,090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24,059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4.15</w:t>
            </w:r>
          </w:p>
        </w:tc>
      </w:tr>
      <w:tr w:rsidR="00605047" w:rsidRPr="00F769F5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F769F5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5,192,832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605047" w:rsidRPr="00F769F5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F769F5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3,700,603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1,492,229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F769F5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F769F5">
              <w:rPr>
                <w:rFonts w:hAnsi="細明體"/>
                <w:noProof/>
                <w:sz w:val="22"/>
                <w:szCs w:val="22"/>
              </w:rPr>
              <w:t>28.74</w:t>
            </w:r>
          </w:p>
        </w:tc>
      </w:tr>
    </w:tbl>
    <w:p w:rsidR="00605047" w:rsidRDefault="00605047" w:rsidP="00605047">
      <w:pPr>
        <w:rPr>
          <w:rFonts w:cs="新細明體"/>
          <w:b/>
          <w:bCs/>
          <w:sz w:val="32"/>
          <w:szCs w:val="28"/>
        </w:rPr>
      </w:pPr>
    </w:p>
    <w:p w:rsidR="00605047" w:rsidRPr="00AA056F" w:rsidRDefault="00605047" w:rsidP="00605047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605047" w:rsidTr="00136367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5047" w:rsidRDefault="00605047" w:rsidP="00136367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FD0925">
              <w:rPr>
                <w:rFonts w:hAnsi="標楷體" w:hint="eastAsia"/>
                <w:sz w:val="28"/>
              </w:rPr>
              <w:t>年度部分</w:t>
            </w:r>
          </w:p>
          <w:p w:rsidR="00605047" w:rsidRDefault="00605047" w:rsidP="00136367">
            <w:pPr>
              <w:jc w:val="distribute"/>
              <w:rPr>
                <w:spacing w:val="-16"/>
                <w:sz w:val="20"/>
              </w:rPr>
            </w:pPr>
          </w:p>
        </w:tc>
      </w:tr>
      <w:tr w:rsidR="00605047" w:rsidTr="00136367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05047" w:rsidRPr="00AA056F" w:rsidRDefault="00605047" w:rsidP="00136367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605047" w:rsidTr="00136367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605047" w:rsidRPr="00AA056F" w:rsidRDefault="00605047" w:rsidP="00136367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605047" w:rsidRPr="00AA056F" w:rsidRDefault="00605047" w:rsidP="00136367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605047" w:rsidTr="00136367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605047" w:rsidRPr="00AA056F" w:rsidRDefault="00605047" w:rsidP="00136367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05047" w:rsidRPr="00B70AE0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B70AE0" w:rsidRDefault="00605047" w:rsidP="00136367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B70A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數位發展部主管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5,561,048,000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5,236,013,466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5,004,807,783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231,205,683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5,236,013,466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- 325,034,534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- 5.84</w:t>
            </w:r>
          </w:p>
        </w:tc>
      </w:tr>
      <w:tr w:rsidR="00605047" w:rsidRPr="00B70AE0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B70AE0" w:rsidRDefault="00605047" w:rsidP="00136367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B70A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數位發展部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2,114,872,000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1,981,768,221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1,799,041,367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182,726,854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1,981,768,221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- 133,103,779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- 6.29</w:t>
            </w:r>
          </w:p>
        </w:tc>
      </w:tr>
      <w:tr w:rsidR="00605047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AA056F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600,260,000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550,323,555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545,417,366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4,906,189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550,323,555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- 49,936,445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- 8.32</w:t>
            </w:r>
          </w:p>
        </w:tc>
      </w:tr>
      <w:tr w:rsidR="00605047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05047" w:rsidRPr="00AA056F" w:rsidRDefault="00605047" w:rsidP="000E7F30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建立全民數位韌性，連結民主網絡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545,491,000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530,014,645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352,193,980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177,820,665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530,014,645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- 15,476,355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- 2.84</w:t>
            </w:r>
          </w:p>
        </w:tc>
      </w:tr>
      <w:tr w:rsidR="00605047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05047" w:rsidRPr="0079407E" w:rsidRDefault="00605047" w:rsidP="000E7F30">
            <w:pPr>
              <w:ind w:leftChars="200" w:left="320"/>
              <w:jc w:val="both"/>
              <w:rPr>
                <w:rFonts w:hAnsi="標楷體"/>
                <w:spacing w:val="-8"/>
                <w:sz w:val="22"/>
                <w:szCs w:val="22"/>
              </w:rPr>
            </w:pPr>
            <w:r w:rsidRPr="0079407E">
              <w:rPr>
                <w:rFonts w:hAnsi="標楷體" w:hint="eastAsia"/>
                <w:noProof/>
                <w:spacing w:val="-8"/>
                <w:sz w:val="22"/>
                <w:szCs w:val="22"/>
              </w:rPr>
              <w:t>創新數位跨域協作，奠定智慧應用基礎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950,461,000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901,430,021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901,430,021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901,430,021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- 49,030,979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- 5.16</w:t>
            </w:r>
          </w:p>
        </w:tc>
      </w:tr>
      <w:tr w:rsidR="00605047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AA056F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18,660,000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- 18,660,000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605047" w:rsidRPr="00B70AE0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B70AE0" w:rsidRDefault="00605047" w:rsidP="00136367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B70A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資通安全署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866,535,000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682,754,415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657,696,285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25,058,130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682,754,415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- 183,780,585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- 21.21</w:t>
            </w:r>
          </w:p>
        </w:tc>
      </w:tr>
      <w:tr w:rsidR="00605047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AA056F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337,786,000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186,569,690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183,746,140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2,823,550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186,569,690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- 151,216,310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- 44.77</w:t>
            </w:r>
          </w:p>
        </w:tc>
      </w:tr>
      <w:tr w:rsidR="00605047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AA056F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資通安全業務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525,449,000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496,184,725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473,950,145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22,234,580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496,184,725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- 29,264,275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- 5.57</w:t>
            </w:r>
          </w:p>
        </w:tc>
      </w:tr>
      <w:tr w:rsidR="00605047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AA056F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3,300,000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- 3,300,000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605047" w:rsidRPr="00B70AE0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B70AE0" w:rsidRDefault="00605047" w:rsidP="00136367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B70A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數位產業署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2,579,641,000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2,571,490,830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2,548,070,131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23,420,699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2,571,490,830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- 8,150,170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B70AE0" w:rsidRDefault="00605047" w:rsidP="000E7F30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70A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- 0.32</w:t>
            </w:r>
          </w:p>
        </w:tc>
      </w:tr>
      <w:tr w:rsidR="00605047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155" w:type="dxa"/>
            <w:shd w:val="clear" w:color="auto" w:fill="auto"/>
            <w:vAlign w:val="center"/>
          </w:tcPr>
          <w:p w:rsidR="00605047" w:rsidRPr="00AA056F" w:rsidRDefault="00605047" w:rsidP="00136367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214,016,000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212,471,360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212,471,360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212,471,360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- 1,544,640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- 0.72</w:t>
            </w:r>
          </w:p>
        </w:tc>
      </w:tr>
      <w:tr w:rsidR="00605047" w:rsidTr="000E7F3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:rsidR="00605047" w:rsidRPr="00AA056F" w:rsidRDefault="00605047" w:rsidP="000E7F30">
            <w:pPr>
              <w:ind w:leftChars="200" w:left="320"/>
              <w:jc w:val="both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pacing w:val="-4"/>
                <w:sz w:val="22"/>
                <w:szCs w:val="22"/>
              </w:rPr>
              <w:t>促進數位創新動能轉型升級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2,365,625,000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2,359,019,470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2,335,598,771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z w:val="22"/>
                <w:szCs w:val="22"/>
              </w:rPr>
              <w:t>23,420,699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2,359,019,470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- 6,605,530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AA056F" w:rsidRDefault="00605047" w:rsidP="000E7F30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- 0.28</w:t>
            </w:r>
          </w:p>
        </w:tc>
      </w:tr>
    </w:tbl>
    <w:p w:rsidR="00605047" w:rsidRDefault="00605047" w:rsidP="00605047">
      <w:pPr>
        <w:jc w:val="left"/>
      </w:pPr>
    </w:p>
    <w:p w:rsidR="00605047" w:rsidRPr="000B5B89" w:rsidRDefault="00605047" w:rsidP="00605047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605047" w:rsidTr="00136367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605047" w:rsidRPr="006001BA" w:rsidRDefault="00605047" w:rsidP="006672B9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lastRenderedPageBreak/>
              <w:t>2.　以前年度部分</w:t>
            </w:r>
          </w:p>
        </w:tc>
      </w:tr>
      <w:tr w:rsidR="00605047" w:rsidTr="00136367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605047" w:rsidTr="00136367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605047" w:rsidRPr="006001BA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605047" w:rsidRPr="006001BA" w:rsidRDefault="00605047" w:rsidP="00136367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605047" w:rsidTr="00136367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605047" w:rsidTr="00136367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05047" w:rsidRPr="006001BA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noProof/>
                <w:sz w:val="22"/>
                <w:szCs w:val="22"/>
              </w:rPr>
              <w:t>數位發展部主管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81,536,836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418,047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81,118,789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noProof/>
                <w:sz w:val="22"/>
                <w:szCs w:val="22"/>
              </w:rPr>
              <w:t>數位發展部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78,536,836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418,047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78,118,789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8581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數位發展部籌備工作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771,600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771,600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858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77,765,236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418,047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77,347,189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數位發展部籌備工作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10,406,465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88,210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10,318,255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數位發展部業務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64,163,157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329,837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63,833,320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交通科技研究發展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2,679,614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2,679,614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郵電業務規劃及督導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516,000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516,000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noProof/>
                <w:sz w:val="22"/>
                <w:szCs w:val="22"/>
              </w:rPr>
              <w:t>數位產業署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3,000,000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3,000,000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8581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3,000,000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/>
                <w:b/>
                <w:noProof/>
                <w:sz w:val="22"/>
                <w:szCs w:val="22"/>
              </w:rPr>
              <w:t>3,000,000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48581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推動商業科技發展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1,500,000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1,500,000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05047" w:rsidRPr="00485810" w:rsidTr="00136367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48581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工業技術升級輔導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1,500,000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605047" w:rsidRPr="00485810" w:rsidRDefault="00605047" w:rsidP="00136367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48581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/>
                <w:noProof/>
                <w:sz w:val="22"/>
                <w:szCs w:val="22"/>
              </w:rPr>
              <w:t>1,500,000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05047" w:rsidRPr="00485810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48581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605047" w:rsidRDefault="00605047" w:rsidP="00605047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:rsidR="00605047" w:rsidRDefault="00605047" w:rsidP="00605047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:rsidR="00605047" w:rsidRPr="00651174" w:rsidRDefault="00605047" w:rsidP="00605047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:rsidR="00605047" w:rsidRPr="00CF1089" w:rsidRDefault="00605047" w:rsidP="00605047"/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605047" w:rsidTr="00136367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047" w:rsidRPr="00FC14C5" w:rsidRDefault="00605047" w:rsidP="00136367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proofErr w:type="gramStart"/>
            <w:r>
              <w:rPr>
                <w:rFonts w:hint="eastAsia"/>
                <w:sz w:val="28"/>
              </w:rPr>
              <w:t>112</w:t>
            </w:r>
            <w:proofErr w:type="gramEnd"/>
            <w:r w:rsidRPr="00FC14C5">
              <w:rPr>
                <w:rFonts w:hint="eastAsia"/>
                <w:sz w:val="28"/>
              </w:rPr>
              <w:t>年度應收保留數簡明表</w:t>
            </w:r>
          </w:p>
          <w:p w:rsidR="00605047" w:rsidRPr="00A70553" w:rsidRDefault="00605047" w:rsidP="00136367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05047" w:rsidTr="00136367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05047" w:rsidRPr="00A904F6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047" w:rsidRPr="00A904F6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047" w:rsidRPr="00A904F6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05047" w:rsidRPr="00A904F6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05047" w:rsidTr="00136367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05047" w:rsidRPr="00A904F6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5047" w:rsidRPr="00A904F6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047" w:rsidRPr="00A904F6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5047" w:rsidRPr="00A904F6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05047" w:rsidRPr="00A904F6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605047" w:rsidRPr="008F762D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:rsidR="00605047" w:rsidRPr="008F762D" w:rsidRDefault="00605047" w:rsidP="00136367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8F762D">
              <w:rPr>
                <w:rFonts w:hAnsi="標楷體" w:hint="eastAsia"/>
                <w:noProof/>
                <w:sz w:val="22"/>
                <w:szCs w:val="22"/>
              </w:rPr>
              <w:t>數位發展部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F762D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F762D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F762D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8F762D" w:rsidRDefault="00605047" w:rsidP="0013636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05047" w:rsidRPr="008F762D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:rsidR="00605047" w:rsidRPr="008F762D" w:rsidRDefault="00605047" w:rsidP="00136367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8F762D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F762D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8F762D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F762D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8F762D">
              <w:rPr>
                <w:rFonts w:hAnsi="細明體"/>
                <w:noProof/>
                <w:sz w:val="22"/>
                <w:szCs w:val="22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F762D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8F762D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8F762D" w:rsidRDefault="009C6B22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尚待收繳</w:t>
            </w:r>
            <w:r w:rsidR="00605047" w:rsidRPr="008F762D">
              <w:rPr>
                <w:rFonts w:hAnsi="標楷體" w:hint="eastAsia"/>
                <w:noProof/>
                <w:sz w:val="22"/>
                <w:szCs w:val="22"/>
              </w:rPr>
              <w:t>業者逾期未繳納特殊電信號碼使用費之怠金。</w:t>
            </w:r>
          </w:p>
        </w:tc>
      </w:tr>
    </w:tbl>
    <w:p w:rsidR="00605047" w:rsidRDefault="00605047" w:rsidP="0060504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605047" w:rsidRPr="00C159BC" w:rsidRDefault="00605047" w:rsidP="0079407E">
      <w:pPr>
        <w:spacing w:beforeLines="50" w:before="180"/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605047" w:rsidRPr="00017050" w:rsidTr="00136367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605047" w:rsidRPr="004A0712" w:rsidRDefault="00605047" w:rsidP="00136367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年度歲入超（短）</w:t>
            </w:r>
            <w:proofErr w:type="gramStart"/>
            <w:r w:rsidRPr="004A0712">
              <w:rPr>
                <w:rFonts w:hAnsi="標楷體" w:hint="eastAsia"/>
                <w:sz w:val="28"/>
                <w:szCs w:val="24"/>
              </w:rPr>
              <w:t>收數簡</w:t>
            </w:r>
            <w:proofErr w:type="gramEnd"/>
            <w:r w:rsidRPr="004A0712">
              <w:rPr>
                <w:rFonts w:hAnsi="標楷體" w:hint="eastAsia"/>
                <w:sz w:val="28"/>
                <w:szCs w:val="24"/>
              </w:rPr>
              <w:t>明表</w:t>
            </w:r>
          </w:p>
          <w:p w:rsidR="00605047" w:rsidRPr="00017050" w:rsidRDefault="00605047" w:rsidP="00136367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05047" w:rsidRPr="00CA093B" w:rsidTr="00136367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:rsidR="00605047" w:rsidRPr="00410A8E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:rsidR="00605047" w:rsidRPr="00410A8E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:rsidR="00605047" w:rsidRPr="00410A8E" w:rsidRDefault="00605047" w:rsidP="00136367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:rsidR="00605047" w:rsidRPr="00410A8E" w:rsidRDefault="00605047" w:rsidP="00136367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:rsidR="00605047" w:rsidRPr="00410A8E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05047" w:rsidRPr="00CA093B" w:rsidTr="00136367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05047" w:rsidRPr="00410A8E" w:rsidRDefault="00605047" w:rsidP="001363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05047" w:rsidRPr="00410A8E" w:rsidRDefault="00605047" w:rsidP="001363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05047" w:rsidRPr="00410A8E" w:rsidRDefault="00605047" w:rsidP="001363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05047" w:rsidRPr="00410A8E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05047" w:rsidRPr="00410A8E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05047" w:rsidRPr="00410A8E" w:rsidRDefault="00605047" w:rsidP="00136367">
            <w:pPr>
              <w:jc w:val="center"/>
              <w:rPr>
                <w:sz w:val="22"/>
                <w:szCs w:val="22"/>
              </w:rPr>
            </w:pPr>
          </w:p>
        </w:tc>
      </w:tr>
      <w:tr w:rsidR="00605047" w:rsidRPr="00216C4B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216C4B">
              <w:rPr>
                <w:rFonts w:hAnsi="標楷體" w:hint="eastAsia"/>
                <w:noProof/>
                <w:sz w:val="22"/>
                <w:szCs w:val="22"/>
              </w:rPr>
              <w:t>數位發展部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05047" w:rsidRPr="00216C4B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16C4B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2,518,114,000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2,726,750,905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208,636,905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8.29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 w:rsidRPr="00216C4B">
              <w:rPr>
                <w:rFonts w:hAnsi="標楷體" w:hint="eastAsia"/>
                <w:noProof/>
                <w:sz w:val="22"/>
                <w:szCs w:val="22"/>
              </w:rPr>
              <w:t>行動通信業者繳交之頻率使用費收入較預計增加。</w:t>
            </w:r>
          </w:p>
        </w:tc>
      </w:tr>
      <w:tr w:rsidR="00605047" w:rsidRPr="00216C4B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16C4B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4,043,508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4,043,508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 w:rsidRPr="00216C4B">
              <w:rPr>
                <w:rFonts w:hAnsi="標楷體" w:hint="eastAsia"/>
                <w:noProof/>
                <w:sz w:val="22"/>
                <w:szCs w:val="22"/>
              </w:rPr>
              <w:t>原未編列預算之屋頂平臺承租設置基地臺租金及停車場租金等收入。</w:t>
            </w:r>
          </w:p>
        </w:tc>
      </w:tr>
      <w:tr w:rsidR="00605047" w:rsidRPr="00216C4B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216C4B">
              <w:rPr>
                <w:rFonts w:hAnsi="標楷體" w:hint="eastAsia"/>
                <w:noProof/>
                <w:sz w:val="22"/>
                <w:szCs w:val="22"/>
              </w:rPr>
              <w:t>數位產業署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05047" w:rsidRPr="00216C4B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16C4B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1,343,699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1,343,699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16C4B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16C4B">
              <w:rPr>
                <w:rFonts w:hAnsi="細明體"/>
                <w:noProof/>
                <w:sz w:val="22"/>
                <w:szCs w:val="22"/>
              </w:rPr>
              <w:t>--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216C4B" w:rsidRDefault="00B14169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原未編列預算之</w:t>
            </w:r>
            <w:r w:rsidR="00B6103F">
              <w:rPr>
                <w:rFonts w:hAnsi="標楷體" w:hint="eastAsia"/>
                <w:noProof/>
                <w:sz w:val="22"/>
                <w:szCs w:val="22"/>
              </w:rPr>
              <w:t>科技專案</w:t>
            </w:r>
            <w:r w:rsidR="000401B1">
              <w:rPr>
                <w:rFonts w:hAnsi="標楷體" w:hint="eastAsia"/>
                <w:noProof/>
                <w:sz w:val="22"/>
                <w:szCs w:val="22"/>
              </w:rPr>
              <w:t>計畫</w:t>
            </w:r>
            <w:r w:rsidR="00605047" w:rsidRPr="00216C4B">
              <w:rPr>
                <w:rFonts w:hAnsi="標楷體" w:hint="eastAsia"/>
                <w:noProof/>
                <w:sz w:val="22"/>
                <w:szCs w:val="22"/>
              </w:rPr>
              <w:t>專戶</w:t>
            </w:r>
            <w:r w:rsidR="000401B1">
              <w:rPr>
                <w:rFonts w:hAnsi="標楷體" w:hint="eastAsia"/>
                <w:noProof/>
                <w:sz w:val="22"/>
                <w:szCs w:val="22"/>
              </w:rPr>
              <w:t>利</w:t>
            </w:r>
            <w:r w:rsidR="00605047" w:rsidRPr="00216C4B">
              <w:rPr>
                <w:rFonts w:hAnsi="標楷體" w:hint="eastAsia"/>
                <w:noProof/>
                <w:sz w:val="22"/>
                <w:szCs w:val="22"/>
              </w:rPr>
              <w:t>息收入。</w:t>
            </w:r>
          </w:p>
        </w:tc>
      </w:tr>
    </w:tbl>
    <w:p w:rsidR="00605047" w:rsidRDefault="00605047" w:rsidP="0060504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</w:t>
      </w:r>
      <w:proofErr w:type="gramEnd"/>
      <w:r>
        <w:rPr>
          <w:rFonts w:hint="eastAsia"/>
        </w:rPr>
        <w:t>達20％且百萬元以上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</w:t>
      </w:r>
      <w:proofErr w:type="gramEnd"/>
      <w:r>
        <w:rPr>
          <w:rFonts w:hint="eastAsia"/>
        </w:rPr>
        <w:t>萬元以上者</w:t>
      </w:r>
      <w:r>
        <w:t>。</w:t>
      </w:r>
    </w:p>
    <w:p w:rsidR="00605047" w:rsidRPr="006E2DF0" w:rsidRDefault="00605047" w:rsidP="00605047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605047" w:rsidTr="00136367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605047" w:rsidRPr="00D31792" w:rsidRDefault="00605047" w:rsidP="00136367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 w:rsidRPr="00D31792">
              <w:rPr>
                <w:rFonts w:hint="eastAsia"/>
                <w:sz w:val="28"/>
                <w:szCs w:val="24"/>
              </w:rPr>
              <w:t>3.  以前年度歲入減免（註銷）數簡明表</w:t>
            </w:r>
          </w:p>
          <w:p w:rsidR="00605047" w:rsidRPr="00174CFB" w:rsidRDefault="00605047" w:rsidP="00136367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605047" w:rsidTr="00136367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605047" w:rsidRPr="00174CFB" w:rsidRDefault="00605047" w:rsidP="00136367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:rsidR="00605047" w:rsidRPr="00174CFB" w:rsidRDefault="00605047" w:rsidP="00136367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605047" w:rsidRPr="00174CFB" w:rsidRDefault="00605047" w:rsidP="00136367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:rsidR="00605047" w:rsidRPr="00174CFB" w:rsidRDefault="00605047" w:rsidP="00136367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:rsidR="00605047" w:rsidRPr="00174CFB" w:rsidRDefault="00605047" w:rsidP="00136367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:rsidR="00605047" w:rsidRPr="00174CFB" w:rsidRDefault="00605047" w:rsidP="00136367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05047" w:rsidTr="00136367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05047" w:rsidRPr="00174CFB" w:rsidRDefault="00605047" w:rsidP="00136367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05047" w:rsidRPr="00174CFB" w:rsidRDefault="00605047" w:rsidP="00136367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605047" w:rsidRPr="00174CFB" w:rsidRDefault="00605047" w:rsidP="00136367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605047" w:rsidRPr="00174CFB" w:rsidRDefault="00605047" w:rsidP="00136367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05047" w:rsidRPr="00174CFB" w:rsidRDefault="00605047" w:rsidP="00136367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05047" w:rsidRPr="00174CFB" w:rsidRDefault="00605047" w:rsidP="00136367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605047" w:rsidRPr="00B221AE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605047" w:rsidRPr="00B221AE" w:rsidRDefault="00605047" w:rsidP="00136367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B221AE" w:rsidRDefault="00605047" w:rsidP="00136367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B221AE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數位發展部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B221AE" w:rsidRDefault="00605047" w:rsidP="00136367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B221AE" w:rsidRDefault="00605047" w:rsidP="00136367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B221AE" w:rsidRDefault="00605047" w:rsidP="00136367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05047" w:rsidRPr="00B221AE" w:rsidRDefault="00605047" w:rsidP="00136367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56472A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56472A" w:rsidRPr="00174CFB" w:rsidRDefault="0056472A" w:rsidP="00136367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82FF3">
              <w:rPr>
                <w:rFonts w:hAnsi="標楷體"/>
                <w:noProof/>
                <w:spacing w:val="-12"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6472A" w:rsidRPr="00B221AE" w:rsidRDefault="0056472A" w:rsidP="00136367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B221AE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72A" w:rsidRPr="00174CFB" w:rsidRDefault="0056472A" w:rsidP="00136367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579,149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6472A" w:rsidRPr="00174CFB" w:rsidRDefault="0056472A" w:rsidP="00136367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555,090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472A" w:rsidRPr="00174CFB" w:rsidRDefault="0056472A" w:rsidP="00136367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95.85</w:t>
            </w:r>
          </w:p>
        </w:tc>
        <w:tc>
          <w:tcPr>
            <w:tcW w:w="8788" w:type="dxa"/>
            <w:vMerge w:val="restart"/>
            <w:shd w:val="clear" w:color="auto" w:fill="auto"/>
            <w:vAlign w:val="center"/>
          </w:tcPr>
          <w:p w:rsidR="0056472A" w:rsidRPr="002E15B8" w:rsidRDefault="0056472A" w:rsidP="006672B9">
            <w:pPr>
              <w:spacing w:beforeLines="10" w:before="36"/>
              <w:jc w:val="both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z w:val="22"/>
                <w:szCs w:val="22"/>
              </w:rPr>
              <w:t>離岸風電無線電臺執照之頻率使用費及怠金</w:t>
            </w:r>
            <w:r w:rsidR="0079407E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Pr="00382FF3">
              <w:rPr>
                <w:rFonts w:hAnsi="標楷體" w:hint="eastAsia"/>
                <w:noProof/>
                <w:sz w:val="22"/>
                <w:szCs w:val="22"/>
              </w:rPr>
              <w:t>符合電信管理法所定公共義務而使用，報經行政院同意免予收取。</w:t>
            </w:r>
          </w:p>
        </w:tc>
      </w:tr>
      <w:tr w:rsidR="0056472A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5"/>
        </w:trPr>
        <w:tc>
          <w:tcPr>
            <w:tcW w:w="595" w:type="dxa"/>
            <w:shd w:val="clear" w:color="auto" w:fill="auto"/>
            <w:vAlign w:val="center"/>
          </w:tcPr>
          <w:p w:rsidR="0056472A" w:rsidRPr="00174CFB" w:rsidRDefault="0056472A" w:rsidP="00136367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6472A" w:rsidRPr="00B221AE" w:rsidRDefault="0056472A" w:rsidP="00136367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B221AE">
              <w:rPr>
                <w:rFonts w:hAnsi="標楷體" w:hint="eastAsia"/>
                <w:noProof/>
                <w:spacing w:val="-12"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72A" w:rsidRPr="00174CFB" w:rsidRDefault="0056472A" w:rsidP="00136367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5,192,832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6472A" w:rsidRPr="00174CFB" w:rsidRDefault="0056472A" w:rsidP="00136367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3,700,603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472A" w:rsidRPr="00174CFB" w:rsidRDefault="0056472A" w:rsidP="00136367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82FF3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71.26</w:t>
            </w:r>
          </w:p>
        </w:tc>
        <w:tc>
          <w:tcPr>
            <w:tcW w:w="8788" w:type="dxa"/>
            <w:vMerge/>
            <w:shd w:val="clear" w:color="auto" w:fill="auto"/>
            <w:vAlign w:val="center"/>
          </w:tcPr>
          <w:p w:rsidR="0056472A" w:rsidRPr="002E15B8" w:rsidRDefault="0056472A" w:rsidP="00136367">
            <w:pPr>
              <w:jc w:val="both"/>
              <w:rPr>
                <w:rFonts w:hAnsi="標楷體"/>
                <w:sz w:val="22"/>
                <w:szCs w:val="22"/>
              </w:rPr>
            </w:pPr>
          </w:p>
        </w:tc>
      </w:tr>
    </w:tbl>
    <w:p w:rsidR="00605047" w:rsidRDefault="00605047" w:rsidP="00605047">
      <w:pPr>
        <w:jc w:val="left"/>
        <w:rPr>
          <w:sz w:val="20"/>
        </w:rPr>
      </w:pPr>
      <w:proofErr w:type="gramStart"/>
      <w:r>
        <w:rPr>
          <w:rFonts w:hint="eastAsia"/>
          <w:sz w:val="20"/>
        </w:rPr>
        <w:t>註</w:t>
      </w:r>
      <w:proofErr w:type="gramEnd"/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</w:t>
      </w:r>
      <w:proofErr w:type="gramStart"/>
      <w:r>
        <w:rPr>
          <w:rFonts w:hint="eastAsia"/>
          <w:sz w:val="20"/>
        </w:rPr>
        <w:t>千萬</w:t>
      </w:r>
      <w:proofErr w:type="gramEnd"/>
      <w:r>
        <w:rPr>
          <w:rFonts w:hint="eastAsia"/>
          <w:sz w:val="20"/>
        </w:rPr>
        <w:t>元以上者</w:t>
      </w:r>
      <w:r>
        <w:rPr>
          <w:sz w:val="20"/>
        </w:rPr>
        <w:t>。</w:t>
      </w:r>
    </w:p>
    <w:p w:rsidR="00605047" w:rsidRDefault="00605047" w:rsidP="00605047">
      <w:pPr>
        <w:jc w:val="left"/>
        <w:rPr>
          <w:sz w:val="20"/>
        </w:rPr>
      </w:pPr>
    </w:p>
    <w:p w:rsidR="00605047" w:rsidRPr="006E2591" w:rsidRDefault="00605047" w:rsidP="00605047">
      <w:pPr>
        <w:jc w:val="left"/>
        <w:rPr>
          <w:sz w:val="20"/>
        </w:rPr>
      </w:pPr>
    </w:p>
    <w:p w:rsidR="00605047" w:rsidRPr="00393E8C" w:rsidRDefault="00605047" w:rsidP="00605047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605047" w:rsidRPr="00426896" w:rsidTr="00136367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05047" w:rsidRPr="0073504B" w:rsidRDefault="00605047" w:rsidP="00136367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t xml:space="preserve">4. </w:t>
            </w:r>
            <w:r w:rsidRPr="0073504B">
              <w:rPr>
                <w:rFonts w:hAnsi="標楷體"/>
                <w:sz w:val="28"/>
                <w:szCs w:val="24"/>
              </w:rPr>
              <w:t xml:space="preserve"> </w:t>
            </w: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:rsidR="00605047" w:rsidRPr="00426896" w:rsidRDefault="00605047" w:rsidP="00136367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05047" w:rsidRPr="00DC36E9" w:rsidTr="00136367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05047" w:rsidRPr="00800B99" w:rsidRDefault="00605047" w:rsidP="00136367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800B99" w:rsidRDefault="00605047" w:rsidP="00136367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800B99" w:rsidRDefault="00605047" w:rsidP="00136367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:rsidR="00605047" w:rsidRPr="00800B99" w:rsidRDefault="00605047" w:rsidP="00136367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800B99" w:rsidRDefault="00605047" w:rsidP="00136367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047" w:rsidRPr="00800B99" w:rsidRDefault="00605047" w:rsidP="00136367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605047" w:rsidRPr="00DC36E9" w:rsidTr="00136367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800B99" w:rsidRDefault="00605047" w:rsidP="00136367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800B99" w:rsidRDefault="00605047" w:rsidP="00136367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800B99" w:rsidRDefault="00605047" w:rsidP="00136367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047" w:rsidRPr="00800B99" w:rsidRDefault="00605047" w:rsidP="00136367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605047" w:rsidRPr="008E0032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8E0032">
              <w:rPr>
                <w:rFonts w:hAnsi="標楷體" w:hint="eastAsia"/>
                <w:b/>
                <w:noProof/>
                <w:sz w:val="22"/>
                <w:szCs w:val="22"/>
              </w:rPr>
              <w:t>數位發展部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2FF3">
              <w:rPr>
                <w:rFonts w:hAnsi="標楷體"/>
                <w:noProof/>
                <w:sz w:val="22"/>
                <w:szCs w:val="22"/>
              </w:rPr>
              <w:t>103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3,311,537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3,311,537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z w:val="22"/>
                <w:szCs w:val="22"/>
              </w:rPr>
              <w:t>103至105、107及109年度，皆為違反通訊傳播相關法規案件尚未收繳之罰鍰或滯納金。</w:t>
            </w: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1,921,912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1,921,912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 w:rsidRPr="00382FF3">
              <w:rPr>
                <w:rFonts w:hAnsi="標楷體" w:hint="eastAsia"/>
                <w:noProof/>
                <w:sz w:val="22"/>
                <w:szCs w:val="22"/>
              </w:rPr>
              <w:t>103至104、107、109至111年度，皆為應收通訊傳播事業許可費或頻率使用費。</w:t>
            </w: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2FF3">
              <w:rPr>
                <w:rFonts w:hAnsi="標楷體"/>
                <w:noProof/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2,879,535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2,879,535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17,430,840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17,430,840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2FF3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1,352,892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1,352,892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2FF3">
              <w:rPr>
                <w:rFonts w:hAnsi="標楷體"/>
                <w:noProof/>
                <w:sz w:val="22"/>
                <w:szCs w:val="22"/>
              </w:rPr>
              <w:t>107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2,145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2,145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13,299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13,299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2FF3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29,175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29,175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171,160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171,160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2FF3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149,168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149,168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  <w:tr w:rsidR="00605047" w:rsidTr="00136367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82FF3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05047" w:rsidRPr="008E0032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8E0032">
              <w:rPr>
                <w:rFonts w:hAnsi="標楷體" w:hint="eastAsia"/>
                <w:noProof/>
                <w:sz w:val="22"/>
                <w:szCs w:val="22"/>
              </w:rPr>
              <w:t>規費收入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5,192,832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1,492,229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800B9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82FF3">
              <w:rPr>
                <w:rFonts w:hAnsi="細明體"/>
                <w:noProof/>
                <w:sz w:val="22"/>
                <w:szCs w:val="22"/>
              </w:rPr>
              <w:t>28.74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997D66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</w:p>
        </w:tc>
      </w:tr>
    </w:tbl>
    <w:p w:rsidR="00605047" w:rsidRDefault="00605047" w:rsidP="0060504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605047" w:rsidRDefault="00605047" w:rsidP="00605047">
      <w:pPr>
        <w:jc w:val="left"/>
      </w:pPr>
    </w:p>
    <w:p w:rsidR="00605047" w:rsidRPr="00F33C00" w:rsidRDefault="00605047" w:rsidP="00605047">
      <w:pPr>
        <w:jc w:val="left"/>
      </w:pPr>
      <w:r w:rsidRPr="003978E6"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:rsidR="00605047" w:rsidRPr="00034210" w:rsidRDefault="00605047" w:rsidP="00605047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605047" w:rsidRPr="00AC566C" w:rsidTr="00136367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5047" w:rsidRPr="0080007C" w:rsidRDefault="00605047" w:rsidP="00136367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proofErr w:type="gramStart"/>
            <w:r>
              <w:rPr>
                <w:rFonts w:hAnsi="標楷體" w:hint="eastAsia"/>
                <w:sz w:val="28"/>
              </w:rPr>
              <w:t>112</w:t>
            </w:r>
            <w:proofErr w:type="gramEnd"/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:rsidR="00605047" w:rsidRPr="00AC566C" w:rsidRDefault="00605047" w:rsidP="00136367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05047" w:rsidTr="00136367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:rsidR="00605047" w:rsidRPr="00AF2D0B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:rsidR="00605047" w:rsidRPr="00AF2D0B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:rsidR="00605047" w:rsidRPr="00AF2D0B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605047" w:rsidRPr="00AF2D0B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05047" w:rsidTr="00136367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605047" w:rsidRPr="00AF2D0B" w:rsidRDefault="00605047" w:rsidP="0013636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605047" w:rsidRPr="00AF2D0B" w:rsidRDefault="00605047" w:rsidP="0013636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605047" w:rsidRPr="00AF2D0B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605047" w:rsidRPr="00AF2D0B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605047" w:rsidRPr="00AF2D0B" w:rsidRDefault="00605047" w:rsidP="00136367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605047" w:rsidRPr="003326BF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326BF">
              <w:rPr>
                <w:rFonts w:hAnsi="標楷體" w:hint="eastAsia"/>
                <w:b/>
                <w:noProof/>
                <w:sz w:val="22"/>
                <w:szCs w:val="22"/>
              </w:rPr>
              <w:t>數位發展部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05047" w:rsidRPr="003326BF" w:rsidTr="001363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326BF">
              <w:rPr>
                <w:rFonts w:hAnsi="標楷體" w:hint="eastAsia"/>
                <w:noProof/>
                <w:sz w:val="22"/>
                <w:szCs w:val="22"/>
              </w:rPr>
              <w:t>建立全民數位韌性，連結民主網絡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3326BF">
              <w:rPr>
                <w:rFonts w:hAnsi="細明體"/>
                <w:noProof/>
                <w:spacing w:val="-2"/>
                <w:sz w:val="22"/>
                <w:szCs w:val="22"/>
              </w:rPr>
              <w:t>545,491,000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326BF">
              <w:rPr>
                <w:rFonts w:hAnsi="細明體"/>
                <w:noProof/>
                <w:sz w:val="22"/>
                <w:szCs w:val="22"/>
              </w:rPr>
              <w:t>177,820,665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3326BF">
              <w:rPr>
                <w:rFonts w:hAnsi="細明體"/>
                <w:noProof/>
                <w:sz w:val="22"/>
                <w:szCs w:val="22"/>
              </w:rPr>
              <w:t>32.60</w:t>
            </w:r>
          </w:p>
        </w:tc>
        <w:tc>
          <w:tcPr>
            <w:tcW w:w="8646" w:type="dxa"/>
            <w:shd w:val="clear" w:color="auto" w:fill="auto"/>
            <w:vAlign w:val="center"/>
          </w:tcPr>
          <w:p w:rsidR="00605047" w:rsidRPr="003326BF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 w:rsidRPr="003326BF">
              <w:rPr>
                <w:rFonts w:hAnsi="標楷體" w:hint="eastAsia"/>
                <w:noProof/>
                <w:sz w:val="22"/>
                <w:szCs w:val="22"/>
              </w:rPr>
              <w:t>補助辦理「建立主動式防禦強化通傳網路防護韌性計畫」、「支持數位韌性之陸海空多重寬頻網路與服務接取架構研究」等案</w:t>
            </w:r>
            <w:r w:rsidR="00B14169">
              <w:rPr>
                <w:rFonts w:hAnsi="標楷體" w:hint="eastAsia"/>
                <w:noProof/>
                <w:sz w:val="22"/>
                <w:szCs w:val="22"/>
              </w:rPr>
              <w:t>尚未完成驗收</w:t>
            </w:r>
            <w:r w:rsidRPr="003326BF">
              <w:rPr>
                <w:rFonts w:hAnsi="標楷體" w:hint="eastAsia"/>
                <w:noProof/>
                <w:sz w:val="22"/>
                <w:szCs w:val="22"/>
              </w:rPr>
              <w:t>，</w:t>
            </w:r>
            <w:r w:rsidR="00B14169">
              <w:rPr>
                <w:rFonts w:hAnsi="標楷體" w:hint="eastAsia"/>
                <w:noProof/>
                <w:sz w:val="22"/>
                <w:szCs w:val="22"/>
              </w:rPr>
              <w:t>須保留繼續執行</w:t>
            </w:r>
            <w:r w:rsidRPr="003326BF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:rsidR="00605047" w:rsidRDefault="00605047" w:rsidP="0060504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</w:t>
      </w:r>
      <w:proofErr w:type="gramStart"/>
      <w:r w:rsidRPr="00625D9C">
        <w:rPr>
          <w:rFonts w:hint="eastAsia"/>
        </w:rPr>
        <w:t>千萬</w:t>
      </w:r>
      <w:proofErr w:type="gramEnd"/>
      <w:r w:rsidRPr="00625D9C">
        <w:rPr>
          <w:rFonts w:hint="eastAsia"/>
        </w:rPr>
        <w:t>元以上者</w:t>
      </w:r>
      <w:r>
        <w:t>。</w:t>
      </w:r>
    </w:p>
    <w:p w:rsidR="00605047" w:rsidRDefault="00605047" w:rsidP="00605047">
      <w:pPr>
        <w:pStyle w:val="aa"/>
      </w:pPr>
    </w:p>
    <w:p w:rsidR="00605047" w:rsidRPr="00AC566C" w:rsidRDefault="00605047" w:rsidP="00605047">
      <w:pPr>
        <w:pStyle w:val="aa"/>
      </w:pPr>
    </w:p>
    <w:p w:rsidR="00605047" w:rsidRPr="006C335D" w:rsidRDefault="00605047" w:rsidP="00605047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605047" w:rsidRPr="0093340E" w:rsidTr="00136367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05047" w:rsidRPr="005D0E30" w:rsidRDefault="00605047" w:rsidP="00136367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proofErr w:type="gramStart"/>
            <w:r>
              <w:rPr>
                <w:rFonts w:hAnsi="標楷體" w:hint="eastAsia"/>
                <w:sz w:val="28"/>
                <w:szCs w:val="24"/>
              </w:rPr>
              <w:t>112</w:t>
            </w:r>
            <w:proofErr w:type="gramEnd"/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:rsidR="00605047" w:rsidRPr="0093340E" w:rsidRDefault="00605047" w:rsidP="00136367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605047" w:rsidRPr="00064EBE" w:rsidTr="00136367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05047" w:rsidRPr="00A25A7D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A25A7D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A25A7D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047" w:rsidRPr="00A25A7D" w:rsidRDefault="00605047" w:rsidP="00136367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605047" w:rsidRPr="00064EBE" w:rsidTr="00136367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05047" w:rsidRPr="00A25A7D" w:rsidRDefault="00605047" w:rsidP="00136367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A25A7D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A25A7D" w:rsidRDefault="00605047" w:rsidP="00136367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5047" w:rsidRPr="00A25A7D" w:rsidRDefault="00605047" w:rsidP="00136367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5047" w:rsidRPr="00A25A7D" w:rsidRDefault="00605047" w:rsidP="00136367">
            <w:pPr>
              <w:pStyle w:val="4"/>
              <w:rPr>
                <w:sz w:val="22"/>
                <w:szCs w:val="22"/>
              </w:rPr>
            </w:pPr>
          </w:p>
        </w:tc>
      </w:tr>
      <w:tr w:rsidR="00605047" w:rsidRPr="00287AF9" w:rsidTr="00136367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87AF9">
              <w:rPr>
                <w:rFonts w:hAnsi="標楷體" w:hint="eastAsia"/>
                <w:b/>
                <w:noProof/>
                <w:sz w:val="22"/>
                <w:szCs w:val="22"/>
              </w:rPr>
              <w:t>數位發展部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05047" w:rsidRPr="00287AF9" w:rsidTr="00136367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87AF9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87AF9">
              <w:rPr>
                <w:rFonts w:hAnsi="細明體"/>
                <w:noProof/>
                <w:sz w:val="22"/>
                <w:szCs w:val="22"/>
              </w:rPr>
              <w:t>600,260,000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87AF9">
              <w:rPr>
                <w:rFonts w:hAnsi="細明體"/>
                <w:noProof/>
                <w:sz w:val="22"/>
                <w:szCs w:val="22"/>
              </w:rPr>
              <w:t>49,936,445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87AF9">
              <w:rPr>
                <w:rFonts w:hAnsi="細明體"/>
                <w:noProof/>
                <w:sz w:val="22"/>
                <w:szCs w:val="22"/>
              </w:rPr>
              <w:t>8.32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 w:rsidRPr="00287AF9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605047" w:rsidRPr="00287AF9" w:rsidTr="00136367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605047" w:rsidRPr="000E7F30" w:rsidRDefault="00605047" w:rsidP="000E7F30">
            <w:pPr>
              <w:pStyle w:val="21"/>
              <w:ind w:leftChars="100" w:left="160" w:rightChars="0" w:right="16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0E7F30">
              <w:rPr>
                <w:rFonts w:hAnsi="標楷體" w:hint="eastAsia"/>
                <w:noProof/>
                <w:spacing w:val="-14"/>
                <w:sz w:val="22"/>
                <w:szCs w:val="22"/>
              </w:rPr>
              <w:t>創新數位跨域協作，奠定智慧應用基礎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bookmarkStart w:id="0" w:name="_GoBack"/>
            <w:bookmarkEnd w:id="0"/>
            <w:r w:rsidRPr="00287AF9">
              <w:rPr>
                <w:rFonts w:hAnsi="細明體"/>
                <w:noProof/>
                <w:sz w:val="22"/>
                <w:szCs w:val="22"/>
              </w:rPr>
              <w:t>950,461,000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87AF9">
              <w:rPr>
                <w:rFonts w:hAnsi="細明體"/>
                <w:noProof/>
                <w:sz w:val="22"/>
                <w:szCs w:val="22"/>
              </w:rPr>
              <w:t>49,030,979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87AF9">
              <w:rPr>
                <w:rFonts w:hAnsi="細明體"/>
                <w:noProof/>
                <w:sz w:val="22"/>
                <w:szCs w:val="22"/>
              </w:rPr>
              <w:t>5.16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 w:rsidRPr="00287AF9">
              <w:rPr>
                <w:rFonts w:hAnsi="標楷體" w:hint="eastAsia"/>
                <w:noProof/>
                <w:sz w:val="22"/>
                <w:szCs w:val="22"/>
              </w:rPr>
              <w:t>按業務需</w:t>
            </w:r>
            <w:r w:rsidR="0079407E">
              <w:rPr>
                <w:rFonts w:hAnsi="標楷體" w:hint="eastAsia"/>
                <w:noProof/>
                <w:sz w:val="22"/>
                <w:szCs w:val="22"/>
              </w:rPr>
              <w:t>要</w:t>
            </w:r>
            <w:r w:rsidRPr="00287AF9">
              <w:rPr>
                <w:rFonts w:hAnsi="標楷體" w:hint="eastAsia"/>
                <w:noProof/>
                <w:sz w:val="22"/>
                <w:szCs w:val="22"/>
              </w:rPr>
              <w:t>減少支付之</w:t>
            </w:r>
            <w:r w:rsidR="0079407E">
              <w:rPr>
                <w:rFonts w:hAnsi="標楷體" w:hint="eastAsia"/>
                <w:noProof/>
                <w:sz w:val="22"/>
                <w:szCs w:val="22"/>
              </w:rPr>
              <w:t>賸</w:t>
            </w:r>
            <w:r w:rsidRPr="00287AF9">
              <w:rPr>
                <w:rFonts w:hAnsi="標楷體" w:hint="eastAsia"/>
                <w:noProof/>
                <w:sz w:val="22"/>
                <w:szCs w:val="22"/>
              </w:rPr>
              <w:t>餘。</w:t>
            </w:r>
          </w:p>
        </w:tc>
      </w:tr>
      <w:tr w:rsidR="00605047" w:rsidRPr="00287AF9" w:rsidTr="00136367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87AF9">
              <w:rPr>
                <w:rFonts w:hAnsi="標楷體" w:hint="eastAsia"/>
                <w:b/>
                <w:noProof/>
                <w:sz w:val="22"/>
                <w:szCs w:val="22"/>
              </w:rPr>
              <w:t>資通安全署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605047" w:rsidRPr="00287AF9" w:rsidTr="00136367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87AF9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87AF9">
              <w:rPr>
                <w:rFonts w:hAnsi="細明體"/>
                <w:noProof/>
                <w:sz w:val="22"/>
                <w:szCs w:val="22"/>
              </w:rPr>
              <w:t>337,786,000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87AF9">
              <w:rPr>
                <w:rFonts w:hAnsi="細明體"/>
                <w:noProof/>
                <w:sz w:val="22"/>
                <w:szCs w:val="22"/>
              </w:rPr>
              <w:t>151,216,310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3"/>
              <w:rPr>
                <w:rFonts w:hAnsi="細明體"/>
                <w:sz w:val="22"/>
                <w:szCs w:val="22"/>
              </w:rPr>
            </w:pPr>
            <w:r w:rsidRPr="00287AF9">
              <w:rPr>
                <w:rFonts w:hAnsi="細明體"/>
                <w:noProof/>
                <w:sz w:val="22"/>
                <w:szCs w:val="22"/>
              </w:rPr>
              <w:t>44.77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605047" w:rsidRPr="00287AF9" w:rsidRDefault="00605047" w:rsidP="00136367">
            <w:pPr>
              <w:pStyle w:val="4"/>
              <w:rPr>
                <w:rFonts w:hAnsi="標楷體"/>
                <w:sz w:val="22"/>
                <w:szCs w:val="22"/>
              </w:rPr>
            </w:pPr>
            <w:r w:rsidRPr="00287AF9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</w:tbl>
    <w:p w:rsidR="00605047" w:rsidRDefault="00605047" w:rsidP="00605047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:rsidR="00605047" w:rsidRDefault="00605047" w:rsidP="00605047">
      <w:pPr>
        <w:pStyle w:val="aa"/>
      </w:pPr>
    </w:p>
    <w:p w:rsidR="00605047" w:rsidRDefault="00605047" w:rsidP="00605047"/>
    <w:p w:rsidR="00605047" w:rsidRPr="0093340E" w:rsidRDefault="00605047" w:rsidP="00605047"/>
    <w:sectPr w:rsidR="00605047" w:rsidRPr="0093340E" w:rsidSect="00D97BAB">
      <w:footerReference w:type="default" r:id="rId7"/>
      <w:pgSz w:w="23811" w:h="16838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B22" w:rsidRDefault="009C6B22" w:rsidP="005F138F">
      <w:r>
        <w:separator/>
      </w:r>
    </w:p>
  </w:endnote>
  <w:endnote w:type="continuationSeparator" w:id="0">
    <w:p w:rsidR="009C6B22" w:rsidRDefault="009C6B22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B22" w:rsidRPr="00644D21" w:rsidRDefault="00644D21">
    <w:pPr>
      <w:pStyle w:val="a5"/>
      <w:jc w:val="center"/>
    </w:pPr>
    <w:r w:rsidRPr="00644D21">
      <w:t>15-22-</w:t>
    </w:r>
    <w:r w:rsidRPr="00644D21">
      <w:fldChar w:fldCharType="begin"/>
    </w:r>
    <w:r w:rsidRPr="00644D21">
      <w:instrText>PAGE   \* MERGEFORMAT</w:instrText>
    </w:r>
    <w:r w:rsidRPr="00644D21">
      <w:fldChar w:fldCharType="separate"/>
    </w:r>
    <w:r w:rsidRPr="00644D21">
      <w:t>1</w:t>
    </w:r>
    <w:r w:rsidRPr="00644D21">
      <w:fldChar w:fldCharType="end"/>
    </w:r>
  </w:p>
  <w:p w:rsidR="009C6B22" w:rsidRDefault="009C6B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B22" w:rsidRDefault="009C6B22" w:rsidP="005F138F">
      <w:r>
        <w:separator/>
      </w:r>
    </w:p>
  </w:footnote>
  <w:footnote w:type="continuationSeparator" w:id="0">
    <w:p w:rsidR="009C6B22" w:rsidRDefault="009C6B22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047"/>
    <w:rsid w:val="00015319"/>
    <w:rsid w:val="000401B1"/>
    <w:rsid w:val="000C1183"/>
    <w:rsid w:val="000E7F30"/>
    <w:rsid w:val="00136367"/>
    <w:rsid w:val="00185947"/>
    <w:rsid w:val="001D2099"/>
    <w:rsid w:val="00240C83"/>
    <w:rsid w:val="0026573E"/>
    <w:rsid w:val="00267C44"/>
    <w:rsid w:val="002C0AB3"/>
    <w:rsid w:val="00310858"/>
    <w:rsid w:val="00402AAD"/>
    <w:rsid w:val="00552AAA"/>
    <w:rsid w:val="0056472A"/>
    <w:rsid w:val="00566294"/>
    <w:rsid w:val="00585532"/>
    <w:rsid w:val="005F138F"/>
    <w:rsid w:val="00605047"/>
    <w:rsid w:val="00644D21"/>
    <w:rsid w:val="006672B9"/>
    <w:rsid w:val="006714D6"/>
    <w:rsid w:val="00691FAD"/>
    <w:rsid w:val="00761C7F"/>
    <w:rsid w:val="00767633"/>
    <w:rsid w:val="00784F8D"/>
    <w:rsid w:val="0079407E"/>
    <w:rsid w:val="007E2EB3"/>
    <w:rsid w:val="008B4E5E"/>
    <w:rsid w:val="009A0F1E"/>
    <w:rsid w:val="009C6B22"/>
    <w:rsid w:val="00A27DD2"/>
    <w:rsid w:val="00A32134"/>
    <w:rsid w:val="00A343F8"/>
    <w:rsid w:val="00A70D8E"/>
    <w:rsid w:val="00B14169"/>
    <w:rsid w:val="00B14B16"/>
    <w:rsid w:val="00B55A84"/>
    <w:rsid w:val="00B6103F"/>
    <w:rsid w:val="00B939E7"/>
    <w:rsid w:val="00BA0A16"/>
    <w:rsid w:val="00BE6020"/>
    <w:rsid w:val="00C3041B"/>
    <w:rsid w:val="00CD0DFE"/>
    <w:rsid w:val="00D76056"/>
    <w:rsid w:val="00D97BAB"/>
    <w:rsid w:val="00DB324C"/>
    <w:rsid w:val="00DE0D5E"/>
    <w:rsid w:val="00E13F71"/>
    <w:rsid w:val="00E34D36"/>
    <w:rsid w:val="00E35F55"/>
    <w:rsid w:val="00E659D6"/>
    <w:rsid w:val="00E87430"/>
    <w:rsid w:val="00E92A6F"/>
    <w:rsid w:val="00EE534F"/>
    <w:rsid w:val="00EE74AE"/>
    <w:rsid w:val="00EF2E38"/>
    <w:rsid w:val="00F1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7F2ECBFF-387D-4DFA-91B4-A42B524A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605047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05047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05047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605047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605047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605047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605047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605047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605047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0153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01531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kV9njWZSTk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C0C0C-D165-4EA1-B2BC-4F78BC01E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kV9njWZSTk歲入機關別決算審定明細表A3_1.dot</Template>
  <TotalTime>11</TotalTime>
  <Pages>5</Pages>
  <Words>2156</Words>
  <Characters>3430</Characters>
  <Application>Microsoft Office Word</Application>
  <DocSecurity>0</DocSecurity>
  <Lines>28</Lines>
  <Paragraphs>11</Paragraphs>
  <ScaleCrop>false</ScaleCrop>
  <Company>N.A.O.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林佳穎</dc:creator>
  <cp:keywords/>
  <dc:description/>
  <cp:lastModifiedBy>林佳穎</cp:lastModifiedBy>
  <cp:revision>5</cp:revision>
  <cp:lastPrinted>2024-06-19T07:34:00Z</cp:lastPrinted>
  <dcterms:created xsi:type="dcterms:W3CDTF">2024-06-18T06:38:00Z</dcterms:created>
  <dcterms:modified xsi:type="dcterms:W3CDTF">2024-06-26T01:55:00Z</dcterms:modified>
</cp:coreProperties>
</file>