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BAE" w:rsidRPr="002069FF" w:rsidRDefault="00644BAE" w:rsidP="00644BA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環境保護署（環境部）主管</w:t>
      </w:r>
    </w:p>
    <w:p w:rsidR="00644BAE" w:rsidRDefault="00644BAE" w:rsidP="00644BA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644BAE" w:rsidRDefault="00644BAE" w:rsidP="00644BAE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644BAE" w:rsidTr="00C9649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4BAE" w:rsidRPr="002069FF" w:rsidRDefault="00644BAE" w:rsidP="00C96497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644BAE" w:rsidRPr="00A27DD2" w:rsidRDefault="00644BAE" w:rsidP="00C96497">
            <w:pPr>
              <w:jc w:val="distribute"/>
              <w:rPr>
                <w:sz w:val="24"/>
                <w:szCs w:val="24"/>
              </w:rPr>
            </w:pPr>
          </w:p>
        </w:tc>
      </w:tr>
      <w:tr w:rsidR="00644BAE" w:rsidTr="00C9649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44BAE" w:rsidRPr="00A27DD2" w:rsidRDefault="00644BAE" w:rsidP="00C96497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44BAE" w:rsidTr="00C96497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644BAE" w:rsidRPr="00A27DD2" w:rsidRDefault="00644BAE" w:rsidP="00C96497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644BAE" w:rsidRPr="00A27DD2" w:rsidRDefault="00644BAE" w:rsidP="00C96497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644BAE" w:rsidTr="00C96497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44BAE" w:rsidRPr="00A27DD2" w:rsidRDefault="00644BAE" w:rsidP="00C9649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44BAE" w:rsidRPr="00BA5B9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111949" w:rsidRDefault="00644BAE" w:rsidP="00C96497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111949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環境保護署（環境部）主管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164,403,000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158,322,243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156,008,729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2,313,514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158,322,243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- 6,080,757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- 3.70</w:t>
            </w:r>
          </w:p>
        </w:tc>
      </w:tr>
      <w:tr w:rsidR="00644BAE" w:rsidRPr="00BA5B9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BA5B91" w:rsidRDefault="00644BAE" w:rsidP="00C9649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A5B9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環境保護署（環境部）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86,568,000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79,654,896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77,341,382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2,313,514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79,654,896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- 6,913,104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- 7.99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32,200,000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26,586,665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24,273,151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2,313,514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26,586,665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- 5,613,335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- 17.43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43,005,000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42,168,148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42,168,148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42,168,148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- 836,852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- 1.95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754,000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1,839,027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1,839,027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1,839,027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1,085,027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143.90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10,609,000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9,061,056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9,061,056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9,061,056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- 1,547,944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- 14.59</w:t>
            </w:r>
          </w:p>
        </w:tc>
      </w:tr>
      <w:tr w:rsidR="00644BAE" w:rsidRPr="00BA5B9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BA5B91" w:rsidRDefault="00644BAE" w:rsidP="000C1997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BA5B9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毒物及化學物質局（化學物質管理署）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44,948,000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45,201,130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45,201,130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45,201,130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253,130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0.56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116,226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116,226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116,226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- 179,774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- 60.73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44,505,000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44,854,600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44,854,600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44,854,600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349,600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0.79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88,604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88,604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82,604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1,376.73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141,000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141,700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141,700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0.50</w:t>
            </w:r>
          </w:p>
        </w:tc>
      </w:tr>
      <w:tr w:rsidR="00644BAE" w:rsidRPr="00BA5B9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BA5B91" w:rsidRDefault="00644BAE" w:rsidP="000C1997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BA5B9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環境檢驗所（國家環境研究院）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19,317,000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18,687,280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18,687,280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18,687,280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- 629,720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- 3.26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6,000,000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7,142,973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7,142,973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7,142,973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1,142,973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19.05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12,096,000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9,866,400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9,866,400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9,866,400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- 2,229,600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- 18.43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1,221,000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1,677,907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1,677,907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1,677,907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456,907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37.42</w:t>
            </w:r>
          </w:p>
        </w:tc>
      </w:tr>
      <w:tr w:rsidR="00644BAE" w:rsidRPr="00BA5B9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BA5B91" w:rsidRDefault="00644BAE" w:rsidP="000C1997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BA5B9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環境保護人員訓練所（國家環境研究院）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13,570,000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14,778,937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14,778,937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14,778,937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1,208,937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A5B9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A5B9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8.91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24,596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24,596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24,596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24,596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11,768,000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10,713,500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10,713,500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10,713,500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- 1,054,500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- 8.96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15,484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15,484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15,484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674.20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644BAE" w:rsidRPr="00A27DD2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1,800,000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4,025,357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4,025,357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4,025,357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2,225,357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27DD2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123.63</w:t>
            </w:r>
          </w:p>
        </w:tc>
      </w:tr>
    </w:tbl>
    <w:p w:rsidR="00644BAE" w:rsidRDefault="00644BAE" w:rsidP="00644BAE">
      <w:pPr>
        <w:jc w:val="left"/>
      </w:pPr>
    </w:p>
    <w:p w:rsidR="00644BAE" w:rsidRPr="00252B93" w:rsidRDefault="00644BAE" w:rsidP="00644BAE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644BAE" w:rsidTr="00C9649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44BAE" w:rsidRPr="006D07D9" w:rsidRDefault="00644BAE" w:rsidP="00111949">
            <w:pPr>
              <w:jc w:val="both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644BAE" w:rsidRPr="006D07D9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44BAE" w:rsidRPr="006D07D9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111949" w:rsidRDefault="00644BAE" w:rsidP="00C96497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22"/>
                <w:sz w:val="22"/>
                <w:szCs w:val="22"/>
              </w:rPr>
            </w:pPr>
            <w:r w:rsidRPr="00111949">
              <w:rPr>
                <w:rFonts w:ascii="標楷體" w:hAnsi="標楷體" w:hint="eastAsia"/>
                <w:b/>
                <w:noProof/>
                <w:spacing w:val="-22"/>
                <w:sz w:val="22"/>
                <w:szCs w:val="22"/>
              </w:rPr>
              <w:t>環境保護署（環境部）主管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17,111,749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1,563,000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15,548,749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90.87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環境保護署</w:t>
            </w:r>
            <w:r w:rsidR="00111949" w:rsidRPr="00BA5B9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（環境部）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17,111,749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1,563,000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15,548,749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90.87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lastRenderedPageBreak/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2,178,000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1,563,000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615,000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C4280">
              <w:rPr>
                <w:rFonts w:hAnsi="細明體"/>
                <w:b/>
                <w:noProof/>
                <w:sz w:val="22"/>
                <w:szCs w:val="22"/>
              </w:rPr>
              <w:t>28.24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729,000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114,000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615,000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84.36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1,449,000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1,449,000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C4280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C428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44BAE" w:rsidRPr="00BC4280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C428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C4280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C428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:rsidR="00644BAE" w:rsidRDefault="00644BAE" w:rsidP="00644BAE">
      <w:pPr>
        <w:rPr>
          <w:rFonts w:cs="新細明體"/>
          <w:b/>
          <w:bCs/>
          <w:sz w:val="32"/>
          <w:szCs w:val="28"/>
        </w:rPr>
      </w:pPr>
    </w:p>
    <w:p w:rsidR="00644BAE" w:rsidRPr="00AA056F" w:rsidRDefault="00644BAE" w:rsidP="00644BAE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644BAE" w:rsidTr="00C9649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4BAE" w:rsidRDefault="00644BAE" w:rsidP="00C96497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644BAE" w:rsidRDefault="00644BAE" w:rsidP="00C96497">
            <w:pPr>
              <w:jc w:val="distribute"/>
              <w:rPr>
                <w:spacing w:val="-16"/>
                <w:sz w:val="20"/>
              </w:rPr>
            </w:pPr>
          </w:p>
        </w:tc>
      </w:tr>
      <w:tr w:rsidR="00644BAE" w:rsidTr="00C9649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44BAE" w:rsidRPr="00AA056F" w:rsidRDefault="00644BAE" w:rsidP="00C96497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44BAE" w:rsidTr="00C96497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644BAE" w:rsidRPr="00AA056F" w:rsidRDefault="00644BAE" w:rsidP="00C96497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644BAE" w:rsidRPr="00AA056F" w:rsidRDefault="00644BAE" w:rsidP="00C96497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644BAE" w:rsidTr="00C96497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44BAE" w:rsidRPr="00AA056F" w:rsidRDefault="00644BAE" w:rsidP="00C9649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44BAE" w:rsidRPr="00F2222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111949" w:rsidRDefault="00644BAE" w:rsidP="00C96497">
            <w:pPr>
              <w:jc w:val="distribute"/>
              <w:rPr>
                <w:rFonts w:hAnsi="標楷體"/>
                <w:b/>
                <w:spacing w:val="-16"/>
                <w:sz w:val="22"/>
                <w:szCs w:val="22"/>
              </w:rPr>
            </w:pPr>
            <w:r w:rsidRPr="00111949">
              <w:rPr>
                <w:rFonts w:hAnsi="標楷體" w:hint="eastAsia"/>
                <w:b/>
                <w:noProof/>
                <w:spacing w:val="-16"/>
                <w:sz w:val="22"/>
                <w:szCs w:val="22"/>
              </w:rPr>
              <w:t>環境保護署（環境部）主管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8,889,656,000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8,633,563,138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7,837,206,000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796,357,138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8,633,563,138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- 256,092,862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- 2.88</w:t>
            </w:r>
          </w:p>
        </w:tc>
      </w:tr>
      <w:tr w:rsidR="00644BAE" w:rsidRPr="00F2222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F22221" w:rsidRDefault="00644BAE" w:rsidP="00C9649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2222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環境保護署（環境部）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7,521,501,000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7,291,548,044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6,631,831,596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659,716,448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7,291,548,044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- 229,952,956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- 3.06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752,709,000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734,714,436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647,007,084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87,707,352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734,714,436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- 17,994,564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- 2.39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1,078,114,000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1,046,482,863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954,883,679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91,599,184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1,046,482,863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- 31,631,137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- 2.93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綜合計畫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2,386,741,000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2,248,742,511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1,822,045,319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426,697,192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2,248,742,511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- 137,998,489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- 5.78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0C1997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空氣品質保護及噪音管制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2,539,316,000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2,538,840,077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2,538,840,077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2,538,840,077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- 475,923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水質保護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62,792,000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61,257,217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61,257,217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61,257,217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- 1,534,783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- 2.44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廢棄物管理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264,627,000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242,365,146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207,226,146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35,139,000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242,365,146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- 22,261,854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- 8.41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環境衛生管理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55,839,000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48,365,007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42,115,942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6,249,065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48,365,007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- 7,473,993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- 13.38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111949" w:rsidRDefault="00644BAE" w:rsidP="00C96497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11949">
              <w:rPr>
                <w:rFonts w:hAnsi="標楷體" w:hint="eastAsia"/>
                <w:noProof/>
                <w:spacing w:val="-12"/>
                <w:sz w:val="22"/>
                <w:szCs w:val="22"/>
              </w:rPr>
              <w:t>管制考核及糾紛處理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23,311,000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22,579,510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22,066,790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512,720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22,579,510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- 731,490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- 3.14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環境監測資訊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158,397,000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156,182,306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152,065,871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4,116,435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156,182,306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- 2,214,694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- 1.40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區域環境管理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198,340,000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192,018,971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184,323,471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7,695,500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192,018,971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- 6,321,029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1,315,000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- 1,315,000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644BAE" w:rsidRPr="00F2222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F22221" w:rsidRDefault="00644BAE" w:rsidP="000C1997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F2222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毒物及化學物質局（化學物質管理署）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958,705,000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948,042,047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863,301,444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84,740,603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948,042,047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- 10,662,953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- 1.11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15,597,000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15,597,000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15,597,000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15,597,000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169,092,000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159,182,105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157,880,305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1,301,800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159,182,105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- 9,909,895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- 5.86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綜合企劃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34,262,000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34,261,592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33,164,592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1,097,000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34,261,592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111949" w:rsidRDefault="00644BAE" w:rsidP="00C96497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11949">
              <w:rPr>
                <w:rFonts w:hAnsi="標楷體" w:hint="eastAsia"/>
                <w:noProof/>
                <w:spacing w:val="-12"/>
                <w:sz w:val="22"/>
                <w:szCs w:val="22"/>
              </w:rPr>
              <w:t>化學物質評估與管理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103,857,000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103,759,060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103,759,060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103,759,060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- 97,940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696227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毒性化學物質危害防制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584,991,000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584,853,627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502,511,824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82,341,803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584,853,627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- 137,373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111949" w:rsidRDefault="00644BAE" w:rsidP="00C96497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11949">
              <w:rPr>
                <w:rFonts w:hAnsi="標楷體" w:hint="eastAsia"/>
                <w:noProof/>
                <w:spacing w:val="-12"/>
                <w:sz w:val="22"/>
                <w:szCs w:val="22"/>
              </w:rPr>
              <w:t>化學物質查核及資訊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50,406,000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50,388,663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50,388,663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50,388,663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- 17,337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644BAE" w:rsidRPr="00F2222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F22221" w:rsidRDefault="00644BAE" w:rsidP="000C1997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F2222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環境檢驗所（國家環境研究院）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337,714,000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328,297,596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276,397,509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51,900,087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328,297,596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- 9,416,404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- 2.79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14,820,000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14,818,928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14,818,928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14,818,928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- 1,072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213,903,000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204,737,088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152,837,001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51,900,087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204,737,088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- 9,165,912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- 4.29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環境檢驗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108,991,000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108,741,580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108,741,580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108,741,580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- 249,420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- 0.23</w:t>
            </w:r>
          </w:p>
        </w:tc>
      </w:tr>
      <w:tr w:rsidR="00644BAE" w:rsidRPr="00F22221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F22221" w:rsidRDefault="00644BAE" w:rsidP="00C9649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F2222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環境保護人員訓練所（國家環境研究院）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71,736,000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65,675,451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65,675,451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65,675,451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- 6,060,549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F22221" w:rsidRDefault="00644BAE" w:rsidP="00111949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F2222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- 8.45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57,447,000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51,487,263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51,487,263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51,487,263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- 5,959,737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- 10.37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環境保護人員訓練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14,284,000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14,188,188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14,188,188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14,188,188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- 95,812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- 0.67</w:t>
            </w:r>
          </w:p>
        </w:tc>
      </w:tr>
      <w:tr w:rsidR="00644BAE" w:rsidTr="001119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44BAE" w:rsidRPr="00AA056F" w:rsidRDefault="00644BAE" w:rsidP="00C9649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AA056F" w:rsidRDefault="00644BAE" w:rsidP="00111949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F503E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644BAE" w:rsidRDefault="00644BAE" w:rsidP="00644BAE">
      <w:pPr>
        <w:jc w:val="left"/>
      </w:pPr>
    </w:p>
    <w:p w:rsidR="00644BAE" w:rsidRPr="000B5B89" w:rsidRDefault="00644BAE" w:rsidP="00644BAE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644BAE" w:rsidTr="00C9649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644BAE" w:rsidRPr="006001BA" w:rsidRDefault="00644BAE" w:rsidP="00C96497">
            <w:pPr>
              <w:jc w:val="both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44BAE" w:rsidRPr="006001BA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環境保護署（環境部）主管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966,471,212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47,180,993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753,200,500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166,089,719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17.19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環境保護署</w:t>
            </w:r>
            <w:r w:rsidR="00111949" w:rsidRPr="00BE54B6">
              <w:rPr>
                <w:rFonts w:ascii="標楷體" w:hAnsi="標楷體" w:hint="eastAsia"/>
                <w:noProof/>
                <w:sz w:val="22"/>
                <w:szCs w:val="22"/>
              </w:rPr>
              <w:t>（環境部）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872,628,359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47,044,190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669,506,750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156,077,419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17.89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3,868,522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2,100,290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1,768,232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1,356,208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1,356,208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129,094,717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444,640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119,596,178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9,053,899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7.01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5,876,333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5,876,333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123,177,384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444,640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113,678,845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9,053,899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7.35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管制考核及糾紛處理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41,000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41,000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738,308,912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44,499,260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546,786,132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147,023,520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19.91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46,729,117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68,277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46,660,840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664,975,054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44,182,953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473,768,581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147,023,520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22.11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水質保護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962,000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962,000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廢棄物管理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8,688,817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8,688,817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環境衛生管理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5,629,885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5,629,885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管制考核及糾紛處理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59,000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59,000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環境監測資訊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3,370,000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3,370,000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區域環境管理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7,895,039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248,030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7,647,009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1949" w:rsidRDefault="00644BAE" w:rsidP="00C96497">
            <w:pPr>
              <w:pStyle w:val="2"/>
              <w:ind w:leftChars="100" w:left="160"/>
              <w:rPr>
                <w:rFonts w:ascii="標楷體" w:hAnsi="標楷體"/>
                <w:noProof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毒物及化學物質局</w:t>
            </w:r>
          </w:p>
          <w:p w:rsidR="00644BAE" w:rsidRPr="00BE54B6" w:rsidRDefault="00111949" w:rsidP="00C96497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F22221">
              <w:rPr>
                <w:rFonts w:hAnsi="標楷體" w:hint="eastAsia"/>
                <w:noProof/>
                <w:spacing w:val="-4"/>
                <w:sz w:val="22"/>
                <w:szCs w:val="22"/>
              </w:rPr>
              <w:t>（化學物質管理署）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93,842,853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136,803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83,693,750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10,012,300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10.67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1,597,735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136,803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1,460,932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47,171,811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43,043,811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4,128,000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8.75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24,030,211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19,840,322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4,189,889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17.44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CE56C8">
              <w:rPr>
                <w:rFonts w:hAnsi="細明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21,043,096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19,348,685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1,694,411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E54B6">
              <w:rPr>
                <w:rFonts w:hAnsi="細明體"/>
                <w:b/>
                <w:noProof/>
                <w:sz w:val="22"/>
                <w:szCs w:val="22"/>
              </w:rPr>
              <w:t>8.05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綜合企劃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1,720,320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1,720,320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化學物質評估與管理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1,460,500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1,460,500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44BAE" w:rsidRPr="00BE54B6" w:rsidTr="00C9649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CE56C8" w:rsidRDefault="00644BAE" w:rsidP="00C96497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BE54B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17,862,276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44BAE" w:rsidRPr="00BE54B6" w:rsidRDefault="00644BAE" w:rsidP="00C9649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E54B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16,167,865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1,694,411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BAE" w:rsidRPr="00BE54B6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BE54B6">
              <w:rPr>
                <w:rFonts w:hAnsi="細明體"/>
                <w:noProof/>
                <w:sz w:val="22"/>
                <w:szCs w:val="22"/>
              </w:rPr>
              <w:t>9.49</w:t>
            </w:r>
          </w:p>
        </w:tc>
      </w:tr>
    </w:tbl>
    <w:p w:rsidR="00644BAE" w:rsidRDefault="00644BAE" w:rsidP="00644BA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644BAE" w:rsidRPr="00651174" w:rsidRDefault="00644BAE" w:rsidP="00151912">
      <w:pPr>
        <w:pStyle w:val="a7"/>
        <w:spacing w:before="72" w:afterLines="0" w:after="0" w:line="360" w:lineRule="exact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pPr w:leftFromText="180" w:rightFromText="180" w:vertAnchor="text" w:horzAnchor="margin" w:tblpY="222"/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151912" w:rsidRPr="00017050" w:rsidTr="00151912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51912" w:rsidRPr="004A0712" w:rsidRDefault="00151912" w:rsidP="00151912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:rsidR="00151912" w:rsidRPr="00017050" w:rsidRDefault="00151912" w:rsidP="0015191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51912" w:rsidRPr="00CA093B" w:rsidTr="00151912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151912" w:rsidRPr="00410A8E" w:rsidRDefault="00151912" w:rsidP="0015191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151912" w:rsidRPr="00410A8E" w:rsidRDefault="00151912" w:rsidP="0015191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151912" w:rsidRPr="00410A8E" w:rsidRDefault="00151912" w:rsidP="0015191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151912" w:rsidRPr="00410A8E" w:rsidRDefault="00151912" w:rsidP="0015191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151912" w:rsidRPr="00410A8E" w:rsidRDefault="00151912" w:rsidP="0015191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51912" w:rsidRPr="00CA093B" w:rsidTr="00151912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51912" w:rsidRPr="00410A8E" w:rsidRDefault="00151912" w:rsidP="00151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151912" w:rsidRPr="00410A8E" w:rsidRDefault="00151912" w:rsidP="00151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151912" w:rsidRPr="00410A8E" w:rsidRDefault="00151912" w:rsidP="001519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51912" w:rsidRPr="00410A8E" w:rsidRDefault="00151912" w:rsidP="0015191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51912" w:rsidRPr="00410A8E" w:rsidRDefault="00151912" w:rsidP="00151912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51912" w:rsidRPr="00410A8E" w:rsidRDefault="00151912" w:rsidP="00151912">
            <w:pPr>
              <w:jc w:val="center"/>
              <w:rPr>
                <w:sz w:val="22"/>
                <w:szCs w:val="22"/>
              </w:rPr>
            </w:pPr>
          </w:p>
        </w:tc>
      </w:tr>
      <w:tr w:rsidR="00151912" w:rsidRPr="0040120B" w:rsidTr="001519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40120B">
              <w:rPr>
                <w:rFonts w:hAnsi="標楷體" w:hint="eastAsia"/>
                <w:noProof/>
                <w:sz w:val="22"/>
                <w:szCs w:val="22"/>
              </w:rPr>
              <w:t>環境保護署（環境部）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51912" w:rsidRPr="0040120B" w:rsidTr="001519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0120B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754,000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1,839,027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1,085,027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143.90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40120B" w:rsidRDefault="000A0D02" w:rsidP="00151912">
            <w:pPr>
              <w:pStyle w:val="4"/>
              <w:rPr>
                <w:rFonts w:hAnsi="標楷體"/>
                <w:sz w:val="22"/>
                <w:szCs w:val="22"/>
              </w:rPr>
            </w:pPr>
            <w:r w:rsidRPr="000A0D02">
              <w:rPr>
                <w:rFonts w:hAnsi="標楷體" w:hint="eastAsia"/>
                <w:noProof/>
                <w:sz w:val="22"/>
                <w:szCs w:val="22"/>
              </w:rPr>
              <w:t>場地租金收入</w:t>
            </w:r>
            <w:r w:rsidR="00151912" w:rsidRPr="0040120B">
              <w:rPr>
                <w:rFonts w:hAnsi="標楷體" w:hint="eastAsia"/>
                <w:noProof/>
                <w:sz w:val="22"/>
                <w:szCs w:val="22"/>
              </w:rPr>
              <w:t>較預計增加。</w:t>
            </w:r>
          </w:p>
        </w:tc>
      </w:tr>
      <w:tr w:rsidR="00151912" w:rsidRPr="0040120B" w:rsidTr="001519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151912" w:rsidRPr="00696227" w:rsidRDefault="00151912" w:rsidP="00151912">
            <w:pPr>
              <w:pStyle w:val="1-1"/>
              <w:jc w:val="both"/>
              <w:rPr>
                <w:rFonts w:ascii="標楷體" w:hAnsi="標楷體"/>
                <w:sz w:val="22"/>
                <w:szCs w:val="22"/>
              </w:rPr>
            </w:pPr>
            <w:r w:rsidRPr="00696227">
              <w:rPr>
                <w:rFonts w:hAnsi="標楷體" w:hint="eastAsia"/>
                <w:noProof/>
                <w:sz w:val="22"/>
                <w:szCs w:val="22"/>
              </w:rPr>
              <w:t>環境保護人員訓練所（國家環境研究院）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51912" w:rsidRPr="0040120B" w:rsidTr="001519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0120B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1,800,000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4,025,357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2,225,357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40120B">
              <w:rPr>
                <w:rFonts w:hAnsi="細明體"/>
                <w:noProof/>
                <w:sz w:val="22"/>
                <w:szCs w:val="22"/>
              </w:rPr>
              <w:t>123.63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40120B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  <w:r w:rsidRPr="0040120B">
              <w:rPr>
                <w:rFonts w:hAnsi="標楷體" w:hint="eastAsia"/>
                <w:noProof/>
                <w:sz w:val="22"/>
                <w:szCs w:val="22"/>
              </w:rPr>
              <w:t>訓練費收入較預計增加。</w:t>
            </w:r>
          </w:p>
        </w:tc>
      </w:tr>
    </w:tbl>
    <w:p w:rsidR="00644BAE" w:rsidRDefault="00644BAE" w:rsidP="00644BA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44BAE" w:rsidRPr="00017050" w:rsidRDefault="00644BAE" w:rsidP="00644BAE"/>
    <w:tbl>
      <w:tblPr>
        <w:tblpPr w:leftFromText="180" w:rightFromText="180" w:vertAnchor="text" w:horzAnchor="margin" w:tblpY="-72"/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151912" w:rsidRPr="00426896" w:rsidTr="00151912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51912" w:rsidRPr="0073504B" w:rsidRDefault="00151912" w:rsidP="00151912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2</w:t>
            </w:r>
            <w:r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151912" w:rsidRPr="00426896" w:rsidRDefault="00151912" w:rsidP="0015191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51912" w:rsidRPr="00DC36E9" w:rsidTr="00151912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151912" w:rsidRPr="00800B99" w:rsidRDefault="00151912" w:rsidP="00151912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1912" w:rsidRPr="00800B99" w:rsidRDefault="00151912" w:rsidP="0015191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151912" w:rsidRPr="00DC36E9" w:rsidTr="00151912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1912" w:rsidRPr="00800B99" w:rsidRDefault="00151912" w:rsidP="0015191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151912" w:rsidRPr="00175F9F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75F9F">
              <w:rPr>
                <w:rFonts w:hAnsi="標楷體" w:hint="eastAsia"/>
                <w:b/>
                <w:noProof/>
                <w:sz w:val="22"/>
                <w:szCs w:val="22"/>
              </w:rPr>
              <w:t>環境保護署</w:t>
            </w:r>
            <w:r w:rsidRPr="00111949">
              <w:rPr>
                <w:rFonts w:hAnsi="標楷體" w:hint="eastAsia"/>
                <w:b/>
                <w:noProof/>
                <w:sz w:val="22"/>
                <w:szCs w:val="22"/>
              </w:rPr>
              <w:t>（環境部）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51912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5F9F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11,826,920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997D66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z w:val="22"/>
                <w:szCs w:val="22"/>
              </w:rPr>
              <w:t>高雄環保科技園區廠商未依投資營運計畫辦理，應繳還之補助款尚待收取。</w:t>
            </w:r>
          </w:p>
        </w:tc>
      </w:tr>
      <w:tr w:rsidR="00151912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5F9F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432,329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997D66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z w:val="22"/>
                <w:szCs w:val="22"/>
              </w:rPr>
              <w:t>108至110年度均係違反水污染防治法之罰鍰收入尚待收取。</w:t>
            </w:r>
          </w:p>
        </w:tc>
      </w:tr>
      <w:tr w:rsidR="00151912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5F9F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2,524,500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997D66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51912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5F9F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729,000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615,000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84.36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997D66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51912" w:rsidTr="0015191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1912" w:rsidRPr="00175F9F" w:rsidRDefault="00151912" w:rsidP="0015191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5F9F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1912" w:rsidRPr="00800B99" w:rsidRDefault="00151912" w:rsidP="00151912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51912" w:rsidRPr="00997D66" w:rsidRDefault="00151912" w:rsidP="00151912">
            <w:pPr>
              <w:pStyle w:val="4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z w:val="22"/>
                <w:szCs w:val="22"/>
              </w:rPr>
              <w:t>違反土壤及地下水污染整治法之罰鍰收入尚待收取。</w:t>
            </w:r>
          </w:p>
        </w:tc>
      </w:tr>
    </w:tbl>
    <w:p w:rsidR="00644BAE" w:rsidRDefault="00644BAE" w:rsidP="00644BA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44BAE" w:rsidRDefault="00644BAE" w:rsidP="00644BAE">
      <w:pPr>
        <w:jc w:val="left"/>
      </w:pPr>
    </w:p>
    <w:p w:rsidR="00644BAE" w:rsidRPr="00034210" w:rsidRDefault="00644BAE" w:rsidP="00151912">
      <w:pPr>
        <w:jc w:val="left"/>
        <w:rPr>
          <w:sz w:val="20"/>
        </w:rPr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644BAE" w:rsidRPr="00AC566C" w:rsidTr="00C96497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4BAE" w:rsidRPr="0080007C" w:rsidRDefault="00644BAE" w:rsidP="00C96497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644BAE" w:rsidRPr="00AC566C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44BAE" w:rsidTr="00C96497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BAE" w:rsidRPr="00AF2D0B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44BAE" w:rsidRPr="00AF2D0B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71558">
              <w:rPr>
                <w:rFonts w:hAnsi="標楷體" w:hint="eastAsia"/>
                <w:b/>
                <w:noProof/>
                <w:sz w:val="22"/>
                <w:szCs w:val="22"/>
              </w:rPr>
              <w:t>環境保護署（環境部）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科技發展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752,709,000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87,707,352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11.65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辦理淨零綠生活轉型技術示範及推廣、淨零路徑減量效益整合評估等計畫，合約期程跨年度，或未及於年度終了前完成驗收。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1,078,114,000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91,599,184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8.50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696227">
            <w:pPr>
              <w:pStyle w:val="4"/>
              <w:rPr>
                <w:rFonts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辦理環境部辦公空間裝修工程，合約期程跨年度，尚在執行中。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2,386,741,000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426,697,192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17.88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補助地方政府辦理氨氮削減示範、多元化垃圾處理、減量回收及資源循環、強化全國環境檢測智慧轉型、向海致敬－海岸清潔維護、改善公廁暨提升優質公廁等計畫，合約期程跨年度，或未及於年度終了前完成驗收。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廢棄物管理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264,627,000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35,139,000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13.28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辦理廢木材再利用設施促參</w:t>
            </w:r>
            <w:r w:rsidR="000A0D02">
              <w:rPr>
                <w:rFonts w:hAnsi="標楷體" w:hint="eastAsia"/>
                <w:noProof/>
                <w:sz w:val="22"/>
                <w:szCs w:val="22"/>
              </w:rPr>
              <w:t>推動專案管理</w:t>
            </w:r>
            <w:r w:rsidRPr="00271558">
              <w:rPr>
                <w:rFonts w:hAnsi="標楷體" w:hint="eastAsia"/>
                <w:noProof/>
                <w:sz w:val="22"/>
                <w:szCs w:val="22"/>
              </w:rPr>
              <w:t>、建構新南向國家資源循環</w:t>
            </w:r>
            <w:r w:rsidR="000A0D02">
              <w:rPr>
                <w:rFonts w:hAnsi="標楷體" w:hint="eastAsia"/>
                <w:noProof/>
                <w:sz w:val="22"/>
                <w:szCs w:val="22"/>
              </w:rPr>
              <w:t>區域夥伴</w:t>
            </w:r>
            <w:r w:rsidRPr="00271558">
              <w:rPr>
                <w:rFonts w:hAnsi="標楷體" w:hint="eastAsia"/>
                <w:noProof/>
                <w:sz w:val="22"/>
                <w:szCs w:val="22"/>
              </w:rPr>
              <w:t>等計畫，合約期程跨年度</w:t>
            </w:r>
            <w:r w:rsidR="00696227" w:rsidRPr="00271558">
              <w:rPr>
                <w:rFonts w:hAnsi="標楷體" w:hint="eastAsia"/>
                <w:noProof/>
                <w:sz w:val="22"/>
                <w:szCs w:val="22"/>
              </w:rPr>
              <w:t>，尚在執行中</w:t>
            </w:r>
            <w:r w:rsidRPr="0027155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71558">
              <w:rPr>
                <w:rFonts w:hAnsi="標楷體" w:hint="eastAsia"/>
                <w:b/>
                <w:noProof/>
                <w:sz w:val="22"/>
                <w:szCs w:val="22"/>
              </w:rPr>
              <w:lastRenderedPageBreak/>
              <w:t>毒物及化學物質局（化學物質管理署）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毒性化學物質危害防制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584,991,000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82,341,803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14.08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44BAE" w:rsidP="000A0D02">
            <w:pPr>
              <w:pStyle w:val="4"/>
              <w:rPr>
                <w:rFonts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辦理充實訓練場區工程</w:t>
            </w:r>
            <w:r w:rsidR="00696227">
              <w:rPr>
                <w:rFonts w:hAnsi="標楷體" w:hint="eastAsia"/>
                <w:noProof/>
                <w:sz w:val="22"/>
                <w:szCs w:val="22"/>
              </w:rPr>
              <w:t>、環境事故預防應變專業技術執行、</w:t>
            </w:r>
            <w:r w:rsidRPr="00271558">
              <w:rPr>
                <w:rFonts w:hAnsi="標楷體" w:hint="eastAsia"/>
                <w:noProof/>
                <w:sz w:val="22"/>
                <w:szCs w:val="22"/>
              </w:rPr>
              <w:t>環境事故應變器材車輛</w:t>
            </w:r>
            <w:r w:rsidR="00696227">
              <w:rPr>
                <w:rFonts w:hAnsi="標楷體" w:hint="eastAsia"/>
                <w:noProof/>
                <w:sz w:val="22"/>
                <w:szCs w:val="22"/>
              </w:rPr>
              <w:t>等計畫</w:t>
            </w:r>
            <w:r w:rsidRPr="00271558">
              <w:rPr>
                <w:rFonts w:hAnsi="標楷體" w:hint="eastAsia"/>
                <w:noProof/>
                <w:sz w:val="22"/>
                <w:szCs w:val="22"/>
              </w:rPr>
              <w:t>，合約期程跨年度，尚在執行中。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71558">
              <w:rPr>
                <w:rFonts w:hAnsi="標楷體" w:hint="eastAsia"/>
                <w:b/>
                <w:noProof/>
                <w:sz w:val="22"/>
                <w:szCs w:val="22"/>
              </w:rPr>
              <w:t>環境檢驗所（國家環境研究院）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536BF5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 xml:space="preserve"> </w:t>
            </w:r>
          </w:p>
        </w:tc>
      </w:tr>
      <w:tr w:rsidR="00644BAE" w:rsidRPr="00271558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71558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71558">
              <w:rPr>
                <w:rFonts w:hAnsi="細明體"/>
                <w:noProof/>
                <w:spacing w:val="-2"/>
                <w:sz w:val="22"/>
                <w:szCs w:val="22"/>
              </w:rPr>
              <w:t>213,903,000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51,900,087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271558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271558">
              <w:rPr>
                <w:rFonts w:hAnsi="細明體"/>
                <w:noProof/>
                <w:sz w:val="22"/>
                <w:szCs w:val="22"/>
              </w:rPr>
              <w:t>24.26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44BAE" w:rsidRPr="00271558" w:rsidRDefault="00696227" w:rsidP="00696227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辦理國家環境研究院</w:t>
            </w:r>
            <w:r w:rsidR="00644BAE" w:rsidRPr="00271558">
              <w:rPr>
                <w:rFonts w:hAnsi="標楷體" w:hint="eastAsia"/>
                <w:noProof/>
                <w:sz w:val="22"/>
                <w:szCs w:val="22"/>
              </w:rPr>
              <w:t>辦公廳舍整修工程，合約期程跨年度，</w:t>
            </w:r>
            <w:r>
              <w:rPr>
                <w:rFonts w:hAnsi="標楷體" w:hint="eastAsia"/>
                <w:noProof/>
                <w:sz w:val="22"/>
                <w:szCs w:val="22"/>
              </w:rPr>
              <w:t>尚在執行中</w:t>
            </w:r>
            <w:r w:rsidR="00644BAE" w:rsidRPr="0027155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644BAE" w:rsidRDefault="00644BAE" w:rsidP="00644BA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="009007AF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:rsidR="00151912" w:rsidRPr="006C335D" w:rsidRDefault="00151912" w:rsidP="00151912">
      <w:pPr>
        <w:spacing w:beforeLines="50" w:before="180" w:afterLines="50" w:after="180"/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644BAE" w:rsidRPr="0093340E" w:rsidTr="00C96497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44BAE" w:rsidRPr="005D0E30" w:rsidRDefault="00644BAE" w:rsidP="00C96497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644BAE" w:rsidRPr="0093340E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44BAE" w:rsidRPr="00064EBE" w:rsidTr="00C96497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BAE" w:rsidRPr="00A25A7D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44BAE" w:rsidRPr="00064EBE" w:rsidTr="00C96497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4BAE" w:rsidRPr="00A25A7D" w:rsidRDefault="00644BAE" w:rsidP="00C9649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BAE" w:rsidRPr="00A25A7D" w:rsidRDefault="00644BAE" w:rsidP="00C96497">
            <w:pPr>
              <w:pStyle w:val="4"/>
              <w:rPr>
                <w:sz w:val="22"/>
                <w:szCs w:val="22"/>
              </w:rPr>
            </w:pPr>
          </w:p>
        </w:tc>
      </w:tr>
      <w:tr w:rsidR="00644BAE" w:rsidRPr="00C649DD" w:rsidTr="00C9649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C649DD">
              <w:rPr>
                <w:rFonts w:hAnsi="標楷體" w:hint="eastAsia"/>
                <w:b/>
                <w:noProof/>
                <w:sz w:val="22"/>
                <w:szCs w:val="22"/>
              </w:rPr>
              <w:t>環境保護署（環境部）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44BAE" w:rsidRPr="00C649DD" w:rsidTr="00C9649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C649DD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1,078,114,000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31,631,137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2.93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C649DD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644BAE" w:rsidRPr="00C649DD" w:rsidTr="00C9649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C649DD">
              <w:rPr>
                <w:rFonts w:hAnsi="標楷體" w:hint="eastAsia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2,386,741,000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137,998,489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649DD">
              <w:rPr>
                <w:rFonts w:hAnsi="細明體"/>
                <w:noProof/>
                <w:sz w:val="22"/>
                <w:szCs w:val="22"/>
              </w:rPr>
              <w:t>5.78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C649DD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C649DD">
              <w:rPr>
                <w:rFonts w:hAnsi="標楷體" w:hint="eastAsia"/>
                <w:noProof/>
                <w:sz w:val="22"/>
                <w:szCs w:val="22"/>
              </w:rPr>
              <w:t>補助計畫經費結餘。</w:t>
            </w:r>
          </w:p>
        </w:tc>
      </w:tr>
    </w:tbl>
    <w:p w:rsidR="00644BAE" w:rsidRDefault="00644BAE" w:rsidP="00644BA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151912" w:rsidRPr="00CA2A8C" w:rsidRDefault="00151912" w:rsidP="00151912">
      <w:pPr>
        <w:pStyle w:val="10"/>
        <w:spacing w:beforeLines="50" w:before="180" w:afterLines="50" w:after="18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644BAE" w:rsidRPr="000F2E19" w:rsidTr="00C96497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44BAE" w:rsidRPr="00CE423E" w:rsidRDefault="00644BAE" w:rsidP="00C96497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t>3.  以前年度歲出減免（註銷）數簡明表</w:t>
            </w:r>
          </w:p>
          <w:p w:rsidR="00644BAE" w:rsidRPr="000F2E19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44BAE" w:rsidRPr="00CA093B" w:rsidTr="00C96497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644BAE" w:rsidRPr="00CA2A8C" w:rsidRDefault="00644BAE" w:rsidP="00C9649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644BAE" w:rsidRPr="00CA2A8C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644BAE" w:rsidRPr="00CA2A8C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44BAE" w:rsidRPr="00CA2A8C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44BAE" w:rsidRPr="00CA093B" w:rsidTr="00C96497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BAE" w:rsidRPr="00CA2A8C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44BAE" w:rsidRPr="00CA2A8C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644BAE" w:rsidRPr="00A36DC7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A36DC7">
              <w:rPr>
                <w:rFonts w:hAnsi="標楷體" w:hint="eastAsia"/>
                <w:noProof/>
                <w:sz w:val="22"/>
                <w:szCs w:val="22"/>
              </w:rPr>
              <w:t>環境保護署</w:t>
            </w:r>
            <w:r w:rsidR="00111949" w:rsidRPr="00C649DD">
              <w:rPr>
                <w:rFonts w:hAnsi="標楷體" w:hint="eastAsia"/>
                <w:noProof/>
                <w:sz w:val="22"/>
                <w:szCs w:val="22"/>
              </w:rPr>
              <w:t>（環境部）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44BAE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36DC7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3,868,522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2,100,290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54.29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z w:val="22"/>
                <w:szCs w:val="22"/>
              </w:rPr>
              <w:t>108及111年度均係補助計畫經費結餘。</w:t>
            </w:r>
          </w:p>
        </w:tc>
      </w:tr>
      <w:tr w:rsidR="00644BAE" w:rsidTr="00C964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44BAE" w:rsidRPr="00A36DC7" w:rsidRDefault="00644BAE" w:rsidP="00C96497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36DC7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664,975,054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44,182,953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6.64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CA2A8C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644BAE" w:rsidRDefault="00644BAE" w:rsidP="00644BAE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644BAE" w:rsidRPr="009007AF" w:rsidRDefault="00644BAE" w:rsidP="00151912">
      <w:pPr>
        <w:spacing w:beforeLines="50" w:before="180" w:afterLines="50" w:after="180"/>
        <w:jc w:val="lef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644BAE" w:rsidRPr="00870477" w:rsidTr="00D03A4A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44BAE" w:rsidRPr="005461A1" w:rsidRDefault="00644BAE" w:rsidP="00D03A4A">
            <w:pPr>
              <w:pStyle w:val="10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644BAE" w:rsidRPr="00870477" w:rsidRDefault="00644BAE" w:rsidP="00C9649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44BAE" w:rsidRPr="00CA093B" w:rsidTr="00D03A4A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644BAE" w:rsidRPr="003D7502" w:rsidRDefault="00644BAE" w:rsidP="00C9649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644BAE" w:rsidRPr="003D7502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644BAE" w:rsidRPr="003D7502" w:rsidRDefault="00644BAE" w:rsidP="00C9649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44BAE" w:rsidRPr="003D7502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44BAE" w:rsidRPr="00CA093B" w:rsidTr="00D03A4A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BAE" w:rsidRPr="003D7502" w:rsidRDefault="00644BAE" w:rsidP="00C96497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44BAE" w:rsidRPr="003D7502" w:rsidRDefault="00644BAE" w:rsidP="00C9649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644BAE" w:rsidRPr="00E829D9" w:rsidTr="00D03A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829D9">
              <w:rPr>
                <w:rFonts w:hAnsi="標楷體" w:hint="eastAsia"/>
                <w:noProof/>
                <w:sz w:val="22"/>
                <w:szCs w:val="22"/>
              </w:rPr>
              <w:t>環境保護署</w:t>
            </w:r>
            <w:r w:rsidR="00111949" w:rsidRPr="00C649DD">
              <w:rPr>
                <w:rFonts w:hAnsi="標楷體" w:hint="eastAsia"/>
                <w:noProof/>
                <w:sz w:val="22"/>
                <w:szCs w:val="22"/>
              </w:rPr>
              <w:t>（環境部）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44BAE" w:rsidTr="00D03A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44BAE" w:rsidRPr="003D7502" w:rsidRDefault="00644BAE" w:rsidP="00C9649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F503E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44BAE" w:rsidRPr="00E829D9" w:rsidRDefault="00644BAE" w:rsidP="00C96497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829D9">
              <w:rPr>
                <w:rFonts w:hAnsi="標楷體" w:hint="eastAsia"/>
                <w:b w:val="0"/>
                <w:noProof/>
                <w:sz w:val="22"/>
                <w:szCs w:val="22"/>
              </w:rPr>
              <w:t>綜合計畫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44BAE" w:rsidRPr="003D7502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664,975,054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44BAE" w:rsidRPr="003D7502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147,023,520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4BAE" w:rsidRPr="003D7502" w:rsidRDefault="00644BAE" w:rsidP="00C96497">
            <w:pPr>
              <w:pStyle w:val="3"/>
              <w:rPr>
                <w:rFonts w:hAnsi="細明體"/>
                <w:sz w:val="22"/>
                <w:szCs w:val="22"/>
              </w:rPr>
            </w:pPr>
            <w:r w:rsidRPr="00CF503E">
              <w:rPr>
                <w:rFonts w:hAnsi="細明體"/>
                <w:noProof/>
                <w:sz w:val="22"/>
                <w:szCs w:val="22"/>
              </w:rPr>
              <w:t>22.11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44BAE" w:rsidRPr="003D7502" w:rsidRDefault="00644BAE" w:rsidP="00C96497">
            <w:pPr>
              <w:pStyle w:val="4"/>
              <w:rPr>
                <w:rFonts w:hAnsi="標楷體"/>
                <w:sz w:val="22"/>
                <w:szCs w:val="22"/>
              </w:rPr>
            </w:pPr>
            <w:r w:rsidRPr="00CF503E">
              <w:rPr>
                <w:rFonts w:hAnsi="標楷體" w:hint="eastAsia"/>
                <w:noProof/>
                <w:sz w:val="22"/>
                <w:szCs w:val="22"/>
              </w:rPr>
              <w:t>補助地方政府辦理氨氮削減示範、多元化垃圾處理等計畫，合約期程跨年度。</w:t>
            </w:r>
          </w:p>
        </w:tc>
      </w:tr>
    </w:tbl>
    <w:p w:rsidR="00644BAE" w:rsidRDefault="00644BAE" w:rsidP="00644BAE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644BAE" w:rsidRPr="00870477" w:rsidRDefault="00644BAE" w:rsidP="00151912">
      <w:pPr>
        <w:spacing w:line="20" w:lineRule="exact"/>
        <w:jc w:val="left"/>
      </w:pPr>
    </w:p>
    <w:sectPr w:rsidR="00644BAE" w:rsidRPr="00870477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BF5" w:rsidRDefault="00536BF5" w:rsidP="005F138F">
      <w:r>
        <w:separator/>
      </w:r>
    </w:p>
  </w:endnote>
  <w:endnote w:type="continuationSeparator" w:id="0">
    <w:p w:rsidR="00536BF5" w:rsidRDefault="00536BF5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C8" w:rsidRDefault="00CE56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BF5" w:rsidRPr="00CE56C8" w:rsidRDefault="006D1229">
    <w:pPr>
      <w:pStyle w:val="a5"/>
      <w:jc w:val="center"/>
    </w:pPr>
    <w:bookmarkStart w:id="0" w:name="_GoBack"/>
    <w:r w:rsidRPr="00CE56C8">
      <w:rPr>
        <w:rFonts w:hint="eastAsia"/>
      </w:rPr>
      <w:t>15-20-</w:t>
    </w:r>
    <w:r w:rsidR="00536BF5" w:rsidRPr="00CE56C8">
      <w:fldChar w:fldCharType="begin"/>
    </w:r>
    <w:r w:rsidR="00536BF5" w:rsidRPr="00CE56C8">
      <w:instrText>PAGE   \* MERGEFORMAT</w:instrText>
    </w:r>
    <w:r w:rsidR="00536BF5" w:rsidRPr="00CE56C8">
      <w:fldChar w:fldCharType="separate"/>
    </w:r>
    <w:r w:rsidR="00CE56C8" w:rsidRPr="00CE56C8">
      <w:rPr>
        <w:noProof/>
        <w:lang w:val="zh-TW"/>
      </w:rPr>
      <w:t>1</w:t>
    </w:r>
    <w:r w:rsidR="00536BF5" w:rsidRPr="00CE56C8">
      <w:fldChar w:fldCharType="end"/>
    </w:r>
  </w:p>
  <w:bookmarkEnd w:id="0"/>
  <w:p w:rsidR="00536BF5" w:rsidRDefault="00536B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C8" w:rsidRDefault="00CE56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BF5" w:rsidRDefault="00536BF5" w:rsidP="005F138F">
      <w:r>
        <w:separator/>
      </w:r>
    </w:p>
  </w:footnote>
  <w:footnote w:type="continuationSeparator" w:id="0">
    <w:p w:rsidR="00536BF5" w:rsidRDefault="00536BF5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C8" w:rsidRDefault="00CE56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C8" w:rsidRDefault="00CE56C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6C8" w:rsidRDefault="00CE56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AE"/>
    <w:rsid w:val="000A0D02"/>
    <w:rsid w:val="000B5E54"/>
    <w:rsid w:val="000C1183"/>
    <w:rsid w:val="000C1997"/>
    <w:rsid w:val="00111949"/>
    <w:rsid w:val="00151912"/>
    <w:rsid w:val="001D2099"/>
    <w:rsid w:val="00240C83"/>
    <w:rsid w:val="0026573E"/>
    <w:rsid w:val="00267C44"/>
    <w:rsid w:val="002B34AB"/>
    <w:rsid w:val="002C0AB3"/>
    <w:rsid w:val="00402AAD"/>
    <w:rsid w:val="00536BF5"/>
    <w:rsid w:val="00552AAA"/>
    <w:rsid w:val="00566294"/>
    <w:rsid w:val="005A1C48"/>
    <w:rsid w:val="005F138F"/>
    <w:rsid w:val="00644BAE"/>
    <w:rsid w:val="006714D6"/>
    <w:rsid w:val="00696227"/>
    <w:rsid w:val="006D1229"/>
    <w:rsid w:val="00761C7F"/>
    <w:rsid w:val="00767633"/>
    <w:rsid w:val="007A3B88"/>
    <w:rsid w:val="007E2EB3"/>
    <w:rsid w:val="008B4E5E"/>
    <w:rsid w:val="009007AF"/>
    <w:rsid w:val="009107A8"/>
    <w:rsid w:val="00993CB7"/>
    <w:rsid w:val="009A0F1E"/>
    <w:rsid w:val="00A27DD2"/>
    <w:rsid w:val="00A343F8"/>
    <w:rsid w:val="00A70D8E"/>
    <w:rsid w:val="00B14B16"/>
    <w:rsid w:val="00B55A84"/>
    <w:rsid w:val="00BA0A16"/>
    <w:rsid w:val="00C3041B"/>
    <w:rsid w:val="00C96497"/>
    <w:rsid w:val="00CC526B"/>
    <w:rsid w:val="00CE56C8"/>
    <w:rsid w:val="00D03A4A"/>
    <w:rsid w:val="00D76056"/>
    <w:rsid w:val="00DB324C"/>
    <w:rsid w:val="00DE0D5E"/>
    <w:rsid w:val="00E13F71"/>
    <w:rsid w:val="00E34D36"/>
    <w:rsid w:val="00E35F55"/>
    <w:rsid w:val="00E420A4"/>
    <w:rsid w:val="00E659D6"/>
    <w:rsid w:val="00E87430"/>
    <w:rsid w:val="00E97C0B"/>
    <w:rsid w:val="00EE534F"/>
    <w:rsid w:val="00EE74AE"/>
    <w:rsid w:val="00EF2E38"/>
    <w:rsid w:val="00F15328"/>
    <w:rsid w:val="00F9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086639D2-7232-4FA7-BF3F-589E6885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644BA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44BA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44BAE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644BA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644BA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644BAE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644BAE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644BAE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44BAE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536B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36BF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e4iHeud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D162-952C-438E-BBD2-050CB623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Ie4iHeud歲入機關別決算審定明細表A3_1.dot</Template>
  <TotalTime>4</TotalTime>
  <Pages>5</Pages>
  <Words>2877</Words>
  <Characters>5078</Characters>
  <Application>Microsoft Office Word</Application>
  <DocSecurity>0</DocSecurity>
  <Lines>42</Lines>
  <Paragraphs>15</Paragraphs>
  <ScaleCrop>false</ScaleCrop>
  <Company>N.A.O.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吳冠勳</dc:creator>
  <cp:keywords/>
  <dc:description/>
  <cp:lastModifiedBy>黃子庭</cp:lastModifiedBy>
  <cp:revision>4</cp:revision>
  <cp:lastPrinted>2024-06-06T03:10:00Z</cp:lastPrinted>
  <dcterms:created xsi:type="dcterms:W3CDTF">2024-06-18T00:57:00Z</dcterms:created>
  <dcterms:modified xsi:type="dcterms:W3CDTF">2024-07-04T02:11:00Z</dcterms:modified>
</cp:coreProperties>
</file>