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404B" w:rsidRPr="002069FF" w:rsidRDefault="0012404B" w:rsidP="0012404B">
      <w:pPr>
        <w:pStyle w:val="a7"/>
        <w:spacing w:before="72" w:after="72"/>
        <w:ind w:leftChars="0" w:left="0" w:firstLineChars="0" w:firstLine="0"/>
        <w:jc w:val="left"/>
        <w:rPr>
          <w:sz w:val="36"/>
        </w:rPr>
      </w:pPr>
      <w:r>
        <w:rPr>
          <w:sz w:val="36"/>
        </w:rPr>
        <w:t>原子能委員會</w:t>
      </w:r>
      <w:bookmarkStart w:id="0" w:name="_GoBack"/>
      <w:r w:rsidR="00241207" w:rsidRPr="00241207">
        <w:rPr>
          <w:rFonts w:hint="eastAsia"/>
          <w:sz w:val="36"/>
        </w:rPr>
        <w:t>主管</w:t>
      </w:r>
      <w:bookmarkEnd w:id="0"/>
      <w:r w:rsidR="00940620" w:rsidRPr="00940620">
        <w:rPr>
          <w:rFonts w:hint="eastAsia"/>
          <w:sz w:val="36"/>
        </w:rPr>
        <w:t>（核能安全委員會</w:t>
      </w:r>
      <w:r w:rsidR="00940620">
        <w:rPr>
          <w:rFonts w:hint="eastAsia"/>
          <w:sz w:val="36"/>
        </w:rPr>
        <w:t>及所屬</w:t>
      </w:r>
      <w:r w:rsidR="00940620" w:rsidRPr="00940620">
        <w:rPr>
          <w:rFonts w:hint="eastAsia"/>
          <w:sz w:val="36"/>
        </w:rPr>
        <w:t>）</w:t>
      </w:r>
    </w:p>
    <w:p w:rsidR="0012404B" w:rsidRDefault="0012404B" w:rsidP="0012404B">
      <w:pPr>
        <w:pStyle w:val="a7"/>
        <w:spacing w:before="72" w:after="72"/>
        <w:ind w:leftChars="0" w:left="0" w:firstLineChars="0" w:firstLine="0"/>
        <w:jc w:val="left"/>
        <w:rPr>
          <w:sz w:val="36"/>
        </w:rPr>
      </w:pPr>
      <w:r w:rsidRPr="002069FF">
        <w:rPr>
          <w:rFonts w:hint="eastAsia"/>
          <w:sz w:val="36"/>
        </w:rPr>
        <w:t>一、</w:t>
      </w:r>
      <w:r>
        <w:rPr>
          <w:rFonts w:hint="eastAsia"/>
          <w:sz w:val="36"/>
        </w:rPr>
        <w:t>決算審定數簡明表</w:t>
      </w:r>
    </w:p>
    <w:p w:rsidR="0012404B" w:rsidRDefault="0012404B" w:rsidP="0012404B">
      <w:pPr>
        <w:pStyle w:val="a7"/>
        <w:spacing w:before="72" w:after="72"/>
        <w:ind w:leftChars="0" w:left="0" w:firstLineChars="0" w:firstLine="0"/>
        <w:jc w:val="left"/>
      </w:pPr>
      <w:r>
        <w:rPr>
          <w:rFonts w:hint="eastAsia"/>
        </w:rPr>
        <w:t>（一）　歲入部分</w:t>
      </w:r>
    </w:p>
    <w:tbl>
      <w:tblPr>
        <w:tblW w:w="2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6"/>
        <w:gridCol w:w="2127"/>
        <w:gridCol w:w="1984"/>
        <w:gridCol w:w="2608"/>
        <w:gridCol w:w="2609"/>
        <w:gridCol w:w="1890"/>
        <w:gridCol w:w="1890"/>
        <w:gridCol w:w="2060"/>
        <w:gridCol w:w="1842"/>
        <w:gridCol w:w="993"/>
      </w:tblGrid>
      <w:tr w:rsidR="0012404B" w:rsidTr="000950C3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404B" w:rsidRPr="002069FF" w:rsidRDefault="0012404B" w:rsidP="000950C3">
            <w:pPr>
              <w:pStyle w:val="a7"/>
              <w:spacing w:beforeLines="0" w:before="0" w:afterLines="0" w:after="0"/>
              <w:ind w:leftChars="0" w:left="0" w:firstLineChars="0" w:firstLine="0"/>
              <w:jc w:val="left"/>
              <w:rPr>
                <w:rFonts w:ascii="標楷體" w:hAnsi="標楷體"/>
                <w:b w:val="0"/>
              </w:rPr>
            </w:pPr>
            <w:r w:rsidRPr="002069FF">
              <w:rPr>
                <w:rFonts w:ascii="標楷體" w:hAnsi="標楷體" w:hint="eastAsia"/>
                <w:b w:val="0"/>
                <w:sz w:val="28"/>
              </w:rPr>
              <w:t xml:space="preserve">1.　</w:t>
            </w:r>
            <w:r>
              <w:rPr>
                <w:rFonts w:ascii="標楷體" w:hAnsi="標楷體" w:hint="eastAsia"/>
                <w:b w:val="0"/>
                <w:sz w:val="28"/>
              </w:rPr>
              <w:t>112</w:t>
            </w:r>
            <w:r w:rsidRPr="002069FF">
              <w:rPr>
                <w:rFonts w:ascii="標楷體" w:hAnsi="標楷體" w:hint="eastAsia"/>
                <w:b w:val="0"/>
                <w:sz w:val="28"/>
              </w:rPr>
              <w:t>年度部分</w:t>
            </w:r>
          </w:p>
          <w:p w:rsidR="0012404B" w:rsidRPr="00A27DD2" w:rsidRDefault="0012404B" w:rsidP="000950C3">
            <w:pPr>
              <w:jc w:val="distribute"/>
              <w:rPr>
                <w:sz w:val="24"/>
                <w:szCs w:val="24"/>
              </w:rPr>
            </w:pPr>
          </w:p>
        </w:tc>
      </w:tr>
      <w:tr w:rsidR="0012404B" w:rsidTr="000950C3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 w:rsidR="0012404B" w:rsidRPr="00A27DD2" w:rsidRDefault="0012404B" w:rsidP="000950C3">
            <w:pPr>
              <w:rPr>
                <w:spacing w:val="-16"/>
                <w:sz w:val="22"/>
                <w:szCs w:val="22"/>
              </w:rPr>
            </w:pPr>
            <w:r w:rsidRPr="00A27DD2">
              <w:rPr>
                <w:rFonts w:hint="eastAsia"/>
                <w:sz w:val="24"/>
                <w:szCs w:val="24"/>
              </w:rPr>
              <w:t>單位：新臺幣元</w:t>
            </w:r>
          </w:p>
        </w:tc>
      </w:tr>
      <w:tr w:rsidR="0012404B" w:rsidTr="000950C3">
        <w:trPr>
          <w:cantSplit/>
          <w:tblHeader/>
        </w:trPr>
        <w:tc>
          <w:tcPr>
            <w:tcW w:w="2296" w:type="dxa"/>
            <w:vMerge w:val="restart"/>
            <w:tcBorders>
              <w:left w:val="nil"/>
            </w:tcBorders>
            <w:vAlign w:val="center"/>
          </w:tcPr>
          <w:p w:rsidR="0012404B" w:rsidRPr="00A27DD2" w:rsidRDefault="0012404B" w:rsidP="000950C3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127" w:type="dxa"/>
            <w:vMerge w:val="restart"/>
            <w:vAlign w:val="center"/>
          </w:tcPr>
          <w:p w:rsidR="0012404B" w:rsidRPr="00A27DD2" w:rsidRDefault="0012404B" w:rsidP="000950C3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1984" w:type="dxa"/>
            <w:vMerge w:val="restart"/>
            <w:vAlign w:val="center"/>
          </w:tcPr>
          <w:p w:rsidR="0012404B" w:rsidRPr="00A27DD2" w:rsidRDefault="0012404B" w:rsidP="000950C3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決算數</w:t>
            </w:r>
          </w:p>
        </w:tc>
        <w:tc>
          <w:tcPr>
            <w:tcW w:w="5217" w:type="dxa"/>
            <w:gridSpan w:val="2"/>
            <w:vAlign w:val="center"/>
          </w:tcPr>
          <w:p w:rsidR="0012404B" w:rsidRPr="00A27DD2" w:rsidRDefault="0012404B" w:rsidP="000950C3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5840" w:type="dxa"/>
            <w:gridSpan w:val="3"/>
            <w:vAlign w:val="center"/>
          </w:tcPr>
          <w:p w:rsidR="0012404B" w:rsidRPr="00A27DD2" w:rsidRDefault="0012404B" w:rsidP="000950C3">
            <w:pPr>
              <w:ind w:leftChars="61" w:left="98" w:rightChars="61" w:right="98"/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決算審定數</w:t>
            </w:r>
          </w:p>
        </w:tc>
        <w:tc>
          <w:tcPr>
            <w:tcW w:w="2835" w:type="dxa"/>
            <w:gridSpan w:val="2"/>
            <w:tcBorders>
              <w:right w:val="nil"/>
            </w:tcBorders>
            <w:vAlign w:val="center"/>
          </w:tcPr>
          <w:p w:rsidR="0012404B" w:rsidRPr="00A27DD2" w:rsidRDefault="0012404B" w:rsidP="000950C3">
            <w:pPr>
              <w:jc w:val="distribute"/>
              <w:rPr>
                <w:spacing w:val="-16"/>
                <w:sz w:val="22"/>
                <w:szCs w:val="22"/>
              </w:rPr>
            </w:pPr>
            <w:r w:rsidRPr="00A27DD2">
              <w:rPr>
                <w:rFonts w:hint="eastAsia"/>
                <w:spacing w:val="-16"/>
                <w:sz w:val="22"/>
                <w:szCs w:val="22"/>
              </w:rPr>
              <w:t>審定數與預算數比較增減</w:t>
            </w:r>
          </w:p>
        </w:tc>
      </w:tr>
      <w:tr w:rsidR="0012404B" w:rsidTr="000950C3">
        <w:trPr>
          <w:cantSplit/>
          <w:tblHeader/>
        </w:trPr>
        <w:tc>
          <w:tcPr>
            <w:tcW w:w="2296" w:type="dxa"/>
            <w:vMerge/>
            <w:tcBorders>
              <w:left w:val="nil"/>
            </w:tcBorders>
            <w:vAlign w:val="center"/>
          </w:tcPr>
          <w:p w:rsidR="0012404B" w:rsidRPr="00A27DD2" w:rsidRDefault="0012404B" w:rsidP="000950C3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:rsidR="0012404B" w:rsidRPr="00A27DD2" w:rsidRDefault="0012404B" w:rsidP="000950C3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12404B" w:rsidRPr="00A27DD2" w:rsidRDefault="0012404B" w:rsidP="000950C3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608" w:type="dxa"/>
            <w:vAlign w:val="center"/>
          </w:tcPr>
          <w:p w:rsidR="0012404B" w:rsidRPr="00A27DD2" w:rsidRDefault="0012404B" w:rsidP="000950C3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609" w:type="dxa"/>
            <w:vAlign w:val="center"/>
          </w:tcPr>
          <w:p w:rsidR="0012404B" w:rsidRPr="00A27DD2" w:rsidRDefault="0012404B" w:rsidP="000950C3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1890" w:type="dxa"/>
            <w:vAlign w:val="center"/>
          </w:tcPr>
          <w:p w:rsidR="0012404B" w:rsidRPr="00A27DD2" w:rsidRDefault="0012404B" w:rsidP="000950C3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1890" w:type="dxa"/>
            <w:vAlign w:val="center"/>
          </w:tcPr>
          <w:p w:rsidR="0012404B" w:rsidRPr="00A27DD2" w:rsidRDefault="0012404B" w:rsidP="000950C3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2060" w:type="dxa"/>
            <w:vAlign w:val="center"/>
          </w:tcPr>
          <w:p w:rsidR="0012404B" w:rsidRPr="00A27DD2" w:rsidRDefault="0012404B" w:rsidP="000950C3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合計</w:t>
            </w:r>
          </w:p>
        </w:tc>
        <w:tc>
          <w:tcPr>
            <w:tcW w:w="1842" w:type="dxa"/>
            <w:vAlign w:val="center"/>
          </w:tcPr>
          <w:p w:rsidR="0012404B" w:rsidRPr="00A27DD2" w:rsidRDefault="0012404B" w:rsidP="000950C3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right w:val="nil"/>
            </w:tcBorders>
            <w:vAlign w:val="center"/>
          </w:tcPr>
          <w:p w:rsidR="0012404B" w:rsidRPr="00A27DD2" w:rsidRDefault="0012404B" w:rsidP="000950C3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12404B" w:rsidRPr="0053102D" w:rsidTr="0035058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2296" w:type="dxa"/>
            <w:shd w:val="clear" w:color="auto" w:fill="auto"/>
            <w:vAlign w:val="center"/>
          </w:tcPr>
          <w:p w:rsidR="0012404B" w:rsidRPr="0053102D" w:rsidRDefault="0012404B" w:rsidP="00241207">
            <w:pPr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53102D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原子能委員會</w:t>
            </w:r>
            <w:r w:rsidR="00241207" w:rsidRPr="00241207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主管</w:t>
            </w:r>
            <w:r w:rsidR="00200F46" w:rsidRPr="0053102D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（核能安全委員會及所屬）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2404B" w:rsidRPr="0053102D" w:rsidRDefault="0012404B" w:rsidP="00E22CF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3102D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264,831,000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2404B" w:rsidRPr="0053102D" w:rsidRDefault="0012404B" w:rsidP="00E22CFE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53102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434,628,566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12404B" w:rsidRPr="0053102D" w:rsidRDefault="0012404B" w:rsidP="00E22CF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3102D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12404B" w:rsidRPr="0053102D" w:rsidRDefault="0012404B" w:rsidP="00E22CF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3102D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2404B" w:rsidRPr="0053102D" w:rsidRDefault="0012404B" w:rsidP="00E22CF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3102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433,195,157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2404B" w:rsidRPr="0053102D" w:rsidRDefault="0012404B" w:rsidP="00E22CF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3102D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1,433,409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12404B" w:rsidRPr="0053102D" w:rsidRDefault="0012404B" w:rsidP="00E22CF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3102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434,628,566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2404B" w:rsidRPr="0053102D" w:rsidRDefault="0012404B" w:rsidP="00E22CF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3102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169,797,566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04B" w:rsidRPr="0053102D" w:rsidRDefault="0012404B" w:rsidP="00E22CF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3102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64.12</w:t>
            </w:r>
          </w:p>
        </w:tc>
      </w:tr>
      <w:tr w:rsidR="0012404B" w:rsidRPr="0053102D" w:rsidTr="0035058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2296" w:type="dxa"/>
            <w:shd w:val="clear" w:color="auto" w:fill="auto"/>
            <w:vAlign w:val="center"/>
          </w:tcPr>
          <w:p w:rsidR="0012404B" w:rsidRPr="0053102D" w:rsidRDefault="0012404B" w:rsidP="000950C3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53102D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原子能委員會（核能安全委員會及所屬）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2404B" w:rsidRPr="0053102D" w:rsidRDefault="0012404B" w:rsidP="00E22CF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3102D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94,407,000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2404B" w:rsidRPr="0053102D" w:rsidRDefault="0012404B" w:rsidP="00E22CFE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53102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100,072,064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12404B" w:rsidRPr="0053102D" w:rsidRDefault="0012404B" w:rsidP="00E22CF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3102D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12404B" w:rsidRPr="0053102D" w:rsidRDefault="0012404B" w:rsidP="00E22CF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3102D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2404B" w:rsidRPr="0053102D" w:rsidRDefault="0012404B" w:rsidP="00E22CF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3102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100,072,064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2404B" w:rsidRPr="0053102D" w:rsidRDefault="0012404B" w:rsidP="00E22CF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3102D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12404B" w:rsidRPr="0053102D" w:rsidRDefault="0012404B" w:rsidP="00E22CF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3102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100,072,064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2404B" w:rsidRPr="0053102D" w:rsidRDefault="0012404B" w:rsidP="00E22CF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3102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5,665,064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04B" w:rsidRPr="0053102D" w:rsidRDefault="0012404B" w:rsidP="00E22CF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3102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6.00</w:t>
            </w:r>
          </w:p>
        </w:tc>
      </w:tr>
      <w:tr w:rsidR="0012404B" w:rsidTr="0035058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296" w:type="dxa"/>
            <w:shd w:val="clear" w:color="auto" w:fill="auto"/>
            <w:vAlign w:val="center"/>
          </w:tcPr>
          <w:p w:rsidR="0012404B" w:rsidRPr="00A27DD2" w:rsidRDefault="0012404B" w:rsidP="000950C3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F70494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z w:val="22"/>
                <w:szCs w:val="22"/>
              </w:rPr>
              <w:t>1,810,000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915,448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915,448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915,448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- 894,552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- 49.42</w:t>
            </w:r>
          </w:p>
        </w:tc>
      </w:tr>
      <w:tr w:rsidR="0012404B" w:rsidTr="0035058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296" w:type="dxa"/>
            <w:shd w:val="clear" w:color="auto" w:fill="auto"/>
            <w:vAlign w:val="center"/>
          </w:tcPr>
          <w:p w:rsidR="0012404B" w:rsidRPr="00A27DD2" w:rsidRDefault="0012404B" w:rsidP="000950C3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F70494">
              <w:rPr>
                <w:rFonts w:hAnsi="標楷體" w:hint="eastAsia"/>
                <w:noProof/>
                <w:spacing w:val="-4"/>
                <w:sz w:val="22"/>
                <w:szCs w:val="22"/>
              </w:rPr>
              <w:t>規費收入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z w:val="22"/>
                <w:szCs w:val="22"/>
              </w:rPr>
              <w:t>92,534,000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98,835,600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98,835,600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98,835,600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6,301,600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6.81</w:t>
            </w:r>
          </w:p>
        </w:tc>
      </w:tr>
      <w:tr w:rsidR="0012404B" w:rsidTr="0035058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296" w:type="dxa"/>
            <w:shd w:val="clear" w:color="auto" w:fill="auto"/>
            <w:vAlign w:val="center"/>
          </w:tcPr>
          <w:p w:rsidR="0012404B" w:rsidRPr="00A27DD2" w:rsidRDefault="0012404B" w:rsidP="000950C3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F70494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40,756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40,756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40,756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40,756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--</w:t>
            </w:r>
          </w:p>
        </w:tc>
      </w:tr>
      <w:tr w:rsidR="0012404B" w:rsidTr="0035058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296" w:type="dxa"/>
            <w:shd w:val="clear" w:color="auto" w:fill="auto"/>
            <w:vAlign w:val="center"/>
          </w:tcPr>
          <w:p w:rsidR="0012404B" w:rsidRPr="00A27DD2" w:rsidRDefault="0012404B" w:rsidP="000950C3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F70494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z w:val="22"/>
                <w:szCs w:val="22"/>
              </w:rPr>
              <w:t>63,000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280,260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280,260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280,260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217,260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344.86</w:t>
            </w:r>
          </w:p>
        </w:tc>
      </w:tr>
      <w:tr w:rsidR="0012404B" w:rsidRPr="0053102D" w:rsidTr="00E22CF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12404B" w:rsidRPr="0053102D" w:rsidRDefault="0012404B" w:rsidP="000950C3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53102D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輻射偵測中心（核能安全委員會及所屬）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2404B" w:rsidRPr="0053102D" w:rsidRDefault="0012404B" w:rsidP="00E22CF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3102D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1,913,000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2404B" w:rsidRPr="0053102D" w:rsidRDefault="0012404B" w:rsidP="00E22CFE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53102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4,864,520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12404B" w:rsidRPr="0053102D" w:rsidRDefault="0012404B" w:rsidP="00E22CF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3102D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12404B" w:rsidRPr="0053102D" w:rsidRDefault="0012404B" w:rsidP="00E22CF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3102D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2404B" w:rsidRPr="0053102D" w:rsidRDefault="0012404B" w:rsidP="00E22CF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3102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4,864,520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2404B" w:rsidRPr="0053102D" w:rsidRDefault="0012404B" w:rsidP="00E22CF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3102D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12404B" w:rsidRPr="0053102D" w:rsidRDefault="0012404B" w:rsidP="00E22CF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3102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4,864,520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2404B" w:rsidRPr="0053102D" w:rsidRDefault="0012404B" w:rsidP="00E22CF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3102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2,951,520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04B" w:rsidRPr="0053102D" w:rsidRDefault="0012404B" w:rsidP="00E22CF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3102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154.29</w:t>
            </w:r>
          </w:p>
        </w:tc>
      </w:tr>
      <w:tr w:rsidR="0012404B" w:rsidTr="0035058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296" w:type="dxa"/>
            <w:shd w:val="clear" w:color="auto" w:fill="auto"/>
            <w:vAlign w:val="center"/>
          </w:tcPr>
          <w:p w:rsidR="0012404B" w:rsidRPr="00A27DD2" w:rsidRDefault="0012404B" w:rsidP="000950C3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F70494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200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200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--</w:t>
            </w:r>
          </w:p>
        </w:tc>
      </w:tr>
      <w:tr w:rsidR="0012404B" w:rsidTr="0035058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296" w:type="dxa"/>
            <w:shd w:val="clear" w:color="auto" w:fill="auto"/>
            <w:vAlign w:val="center"/>
          </w:tcPr>
          <w:p w:rsidR="0012404B" w:rsidRPr="00A27DD2" w:rsidRDefault="0012404B" w:rsidP="000950C3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F70494">
              <w:rPr>
                <w:rFonts w:hAnsi="標楷體" w:hint="eastAsia"/>
                <w:noProof/>
                <w:spacing w:val="-4"/>
                <w:sz w:val="22"/>
                <w:szCs w:val="22"/>
              </w:rPr>
              <w:t>規費收入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z w:val="22"/>
                <w:szCs w:val="22"/>
              </w:rPr>
              <w:t>1,885,000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4,808,600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4,808,600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4,808,600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2,923,600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155.10</w:t>
            </w:r>
          </w:p>
        </w:tc>
      </w:tr>
      <w:tr w:rsidR="0012404B" w:rsidTr="0035058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296" w:type="dxa"/>
            <w:shd w:val="clear" w:color="auto" w:fill="auto"/>
            <w:vAlign w:val="center"/>
          </w:tcPr>
          <w:p w:rsidR="0012404B" w:rsidRPr="00A27DD2" w:rsidRDefault="0012404B" w:rsidP="000950C3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F70494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z w:val="22"/>
                <w:szCs w:val="22"/>
              </w:rPr>
              <w:t>20,000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37,990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37,990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37,990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17,990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89.95</w:t>
            </w:r>
          </w:p>
        </w:tc>
      </w:tr>
      <w:tr w:rsidR="0012404B" w:rsidTr="0035058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296" w:type="dxa"/>
            <w:shd w:val="clear" w:color="auto" w:fill="auto"/>
            <w:vAlign w:val="center"/>
          </w:tcPr>
          <w:p w:rsidR="0012404B" w:rsidRPr="00A27DD2" w:rsidRDefault="0012404B" w:rsidP="000950C3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F70494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z w:val="22"/>
                <w:szCs w:val="22"/>
              </w:rPr>
              <w:t>8,000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17,730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17,730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17,730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9,730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121.63</w:t>
            </w:r>
          </w:p>
        </w:tc>
      </w:tr>
      <w:tr w:rsidR="0012404B" w:rsidRPr="0053102D" w:rsidTr="00E22CF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12404B" w:rsidRPr="0053102D" w:rsidRDefault="0012404B" w:rsidP="000950C3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53102D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放射性物料管理局（核能安全委員會及所屬）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2404B" w:rsidRPr="0053102D" w:rsidRDefault="0012404B" w:rsidP="00E22CF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3102D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25,019,000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2404B" w:rsidRPr="0053102D" w:rsidRDefault="0012404B" w:rsidP="00E22CFE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53102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25,200,201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12404B" w:rsidRPr="0053102D" w:rsidRDefault="0012404B" w:rsidP="00E22CF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3102D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12404B" w:rsidRPr="0053102D" w:rsidRDefault="0012404B" w:rsidP="00E22CF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3102D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2404B" w:rsidRPr="0053102D" w:rsidRDefault="0012404B" w:rsidP="00E22CF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3102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25,200,201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2404B" w:rsidRPr="0053102D" w:rsidRDefault="0012404B" w:rsidP="00E22CF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3102D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12404B" w:rsidRPr="0053102D" w:rsidRDefault="0012404B" w:rsidP="00E22CF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3102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25,200,201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2404B" w:rsidRPr="0053102D" w:rsidRDefault="0012404B" w:rsidP="00E22CF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3102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181,201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04B" w:rsidRPr="0053102D" w:rsidRDefault="0012404B" w:rsidP="00E22CF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3102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0.72</w:t>
            </w:r>
          </w:p>
        </w:tc>
      </w:tr>
      <w:tr w:rsidR="0012404B" w:rsidTr="0035058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296" w:type="dxa"/>
            <w:shd w:val="clear" w:color="auto" w:fill="auto"/>
            <w:vAlign w:val="center"/>
          </w:tcPr>
          <w:p w:rsidR="0012404B" w:rsidRPr="00A27DD2" w:rsidRDefault="0012404B" w:rsidP="000950C3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F70494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228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228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228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228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--</w:t>
            </w:r>
          </w:p>
        </w:tc>
      </w:tr>
      <w:tr w:rsidR="0012404B" w:rsidTr="0035058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296" w:type="dxa"/>
            <w:shd w:val="clear" w:color="auto" w:fill="auto"/>
            <w:vAlign w:val="center"/>
          </w:tcPr>
          <w:p w:rsidR="0012404B" w:rsidRPr="00A27DD2" w:rsidRDefault="0012404B" w:rsidP="000950C3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F70494">
              <w:rPr>
                <w:rFonts w:hAnsi="標楷體" w:hint="eastAsia"/>
                <w:noProof/>
                <w:spacing w:val="-4"/>
                <w:sz w:val="22"/>
                <w:szCs w:val="22"/>
              </w:rPr>
              <w:t>規費收入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z w:val="22"/>
                <w:szCs w:val="22"/>
              </w:rPr>
              <w:t>25,019,000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25,153,000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25,153,000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25,153,000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134,000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0.54</w:t>
            </w:r>
          </w:p>
        </w:tc>
      </w:tr>
      <w:tr w:rsidR="0012404B" w:rsidTr="0035058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296" w:type="dxa"/>
            <w:shd w:val="clear" w:color="auto" w:fill="auto"/>
            <w:vAlign w:val="center"/>
          </w:tcPr>
          <w:p w:rsidR="0012404B" w:rsidRPr="00A27DD2" w:rsidRDefault="0012404B" w:rsidP="000950C3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F70494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25,700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25,700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25,700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25,700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--</w:t>
            </w:r>
          </w:p>
        </w:tc>
      </w:tr>
      <w:tr w:rsidR="0012404B" w:rsidTr="0035058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296" w:type="dxa"/>
            <w:shd w:val="clear" w:color="auto" w:fill="auto"/>
            <w:vAlign w:val="center"/>
          </w:tcPr>
          <w:p w:rsidR="0012404B" w:rsidRPr="00A27DD2" w:rsidRDefault="0012404B" w:rsidP="000950C3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F70494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21,273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21,273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21,273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21,273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--</w:t>
            </w:r>
          </w:p>
        </w:tc>
      </w:tr>
      <w:tr w:rsidR="0012404B" w:rsidRPr="0053102D" w:rsidTr="00E22CF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12404B" w:rsidRPr="0053102D" w:rsidRDefault="0012404B" w:rsidP="000950C3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53102D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核能研究所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2404B" w:rsidRPr="0053102D" w:rsidRDefault="0012404B" w:rsidP="00E22CF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3102D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143,492,000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2404B" w:rsidRPr="0053102D" w:rsidRDefault="0012404B" w:rsidP="00E22CFE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53102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304,491,781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12404B" w:rsidRPr="0053102D" w:rsidRDefault="0012404B" w:rsidP="00E22CF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3102D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12404B" w:rsidRPr="0053102D" w:rsidRDefault="0012404B" w:rsidP="00E22CF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3102D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2404B" w:rsidRPr="0053102D" w:rsidRDefault="0012404B" w:rsidP="00E22CF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3102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303,058,372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2404B" w:rsidRPr="0053102D" w:rsidRDefault="0012404B" w:rsidP="00E22CF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3102D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1,433,409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12404B" w:rsidRPr="0053102D" w:rsidRDefault="0012404B" w:rsidP="00E22CF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3102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304,491,781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2404B" w:rsidRPr="0053102D" w:rsidRDefault="0012404B" w:rsidP="00E22CF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3102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160,999,781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04B" w:rsidRPr="0053102D" w:rsidRDefault="0012404B" w:rsidP="00E22CF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3102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112.20</w:t>
            </w:r>
          </w:p>
        </w:tc>
      </w:tr>
      <w:tr w:rsidR="0012404B" w:rsidTr="0035058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296" w:type="dxa"/>
            <w:shd w:val="clear" w:color="auto" w:fill="auto"/>
            <w:vAlign w:val="center"/>
          </w:tcPr>
          <w:p w:rsidR="0012404B" w:rsidRPr="00A27DD2" w:rsidRDefault="0012404B" w:rsidP="000950C3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F70494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z w:val="22"/>
                <w:szCs w:val="22"/>
              </w:rPr>
              <w:t>1,500,000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2,641,177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2,509,097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z w:val="22"/>
                <w:szCs w:val="22"/>
              </w:rPr>
              <w:t>132,080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2,641,177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1,141,177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76.08</w:t>
            </w:r>
          </w:p>
        </w:tc>
      </w:tr>
      <w:tr w:rsidR="0012404B" w:rsidTr="0035058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296" w:type="dxa"/>
            <w:shd w:val="clear" w:color="auto" w:fill="auto"/>
            <w:vAlign w:val="center"/>
          </w:tcPr>
          <w:p w:rsidR="0012404B" w:rsidRPr="00A27DD2" w:rsidRDefault="0012404B" w:rsidP="000950C3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F70494">
              <w:rPr>
                <w:rFonts w:hAnsi="標楷體" w:hint="eastAsia"/>
                <w:noProof/>
                <w:spacing w:val="-4"/>
                <w:sz w:val="22"/>
                <w:szCs w:val="22"/>
              </w:rPr>
              <w:t>規費收入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z w:val="22"/>
                <w:szCs w:val="22"/>
              </w:rPr>
              <w:t>134,000,000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293,326,969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293,326,969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293,326,969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159,326,969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118.90</w:t>
            </w:r>
          </w:p>
        </w:tc>
      </w:tr>
      <w:tr w:rsidR="0012404B" w:rsidTr="0035058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296" w:type="dxa"/>
            <w:shd w:val="clear" w:color="auto" w:fill="auto"/>
            <w:vAlign w:val="center"/>
          </w:tcPr>
          <w:p w:rsidR="0012404B" w:rsidRPr="00A27DD2" w:rsidRDefault="0012404B" w:rsidP="000950C3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F70494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z w:val="22"/>
                <w:szCs w:val="22"/>
              </w:rPr>
              <w:t>6,755,000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4,987,845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4,987,845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4,987,845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- 1,767,155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- 26.16</w:t>
            </w:r>
          </w:p>
        </w:tc>
      </w:tr>
      <w:tr w:rsidR="0012404B" w:rsidTr="0035058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296" w:type="dxa"/>
            <w:shd w:val="clear" w:color="auto" w:fill="auto"/>
            <w:vAlign w:val="center"/>
          </w:tcPr>
          <w:p w:rsidR="0012404B" w:rsidRPr="00A27DD2" w:rsidRDefault="0012404B" w:rsidP="000950C3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F70494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z w:val="22"/>
                <w:szCs w:val="22"/>
              </w:rPr>
              <w:t>1,237,000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3,535,790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2,234,461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z w:val="22"/>
                <w:szCs w:val="22"/>
              </w:rPr>
              <w:t>1,301,329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3,535,790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2,298,790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04B" w:rsidRPr="00A27DD2" w:rsidRDefault="0012404B" w:rsidP="00E22CF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185.84</w:t>
            </w:r>
          </w:p>
        </w:tc>
      </w:tr>
    </w:tbl>
    <w:p w:rsidR="0012404B" w:rsidRDefault="0012404B" w:rsidP="0012404B">
      <w:pPr>
        <w:jc w:val="left"/>
      </w:pPr>
    </w:p>
    <w:tbl>
      <w:tblPr>
        <w:tblW w:w="2029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2126"/>
        <w:gridCol w:w="1985"/>
        <w:gridCol w:w="2362"/>
        <w:gridCol w:w="2362"/>
        <w:gridCol w:w="2363"/>
        <w:gridCol w:w="2552"/>
        <w:gridCol w:w="2410"/>
        <w:gridCol w:w="2409"/>
        <w:gridCol w:w="993"/>
      </w:tblGrid>
      <w:tr w:rsidR="0012404B" w:rsidTr="000950C3">
        <w:trPr>
          <w:cantSplit/>
          <w:trHeight w:val="284"/>
          <w:tblHeader/>
        </w:trPr>
        <w:tc>
          <w:tcPr>
            <w:tcW w:w="20299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 w:rsidR="0012404B" w:rsidRPr="000950C3" w:rsidRDefault="0012404B" w:rsidP="00350581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left"/>
              <w:rPr>
                <w:rFonts w:ascii="標楷體" w:hAnsi="標楷體"/>
                <w:b w:val="0"/>
                <w:sz w:val="28"/>
              </w:rPr>
            </w:pPr>
            <w:r w:rsidRPr="000950C3">
              <w:rPr>
                <w:rFonts w:ascii="標楷體" w:hAnsi="標楷體" w:hint="eastAsia"/>
                <w:b w:val="0"/>
                <w:sz w:val="28"/>
              </w:rPr>
              <w:t>2.　以前年度部分</w:t>
            </w:r>
          </w:p>
          <w:p w:rsidR="0012404B" w:rsidRPr="00530D90" w:rsidRDefault="0012404B" w:rsidP="00350581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標楷體" w:hAnsi="標楷體"/>
                <w:b w:val="0"/>
                <w:sz w:val="24"/>
                <w:szCs w:val="24"/>
              </w:rPr>
            </w:pPr>
            <w:r w:rsidRPr="00530D90">
              <w:rPr>
                <w:rFonts w:ascii="標楷體" w:hAnsi="標楷體" w:hint="eastAsia"/>
                <w:b w:val="0"/>
                <w:sz w:val="24"/>
                <w:szCs w:val="24"/>
              </w:rPr>
              <w:t>單位：新臺幣元</w:t>
            </w:r>
          </w:p>
        </w:tc>
      </w:tr>
      <w:tr w:rsidR="0012404B" w:rsidTr="000950C3">
        <w:trPr>
          <w:cantSplit/>
          <w:trHeight w:val="284"/>
          <w:tblHeader/>
        </w:trPr>
        <w:tc>
          <w:tcPr>
            <w:tcW w:w="737" w:type="dxa"/>
            <w:vMerge w:val="restart"/>
            <w:vAlign w:val="center"/>
          </w:tcPr>
          <w:p w:rsidR="0012404B" w:rsidRPr="006D07D9" w:rsidRDefault="0012404B" w:rsidP="000950C3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126" w:type="dxa"/>
            <w:vMerge w:val="restart"/>
            <w:vAlign w:val="center"/>
          </w:tcPr>
          <w:p w:rsidR="0012404B" w:rsidRPr="006D07D9" w:rsidRDefault="0012404B" w:rsidP="000950C3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1985" w:type="dxa"/>
            <w:vMerge w:val="restart"/>
            <w:vAlign w:val="center"/>
          </w:tcPr>
          <w:p w:rsidR="0012404B" w:rsidRPr="006D07D9" w:rsidRDefault="0012404B" w:rsidP="000950C3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6D07D9">
              <w:rPr>
                <w:rFonts w:hint="eastAsia"/>
                <w:spacing w:val="-20"/>
                <w:sz w:val="22"/>
                <w:szCs w:val="22"/>
              </w:rPr>
              <w:t>以前年度轉入數</w:t>
            </w:r>
          </w:p>
        </w:tc>
        <w:tc>
          <w:tcPr>
            <w:tcW w:w="7087" w:type="dxa"/>
            <w:gridSpan w:val="3"/>
          </w:tcPr>
          <w:p w:rsidR="0012404B" w:rsidRPr="006D07D9" w:rsidRDefault="0012404B" w:rsidP="000950C3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8364" w:type="dxa"/>
            <w:gridSpan w:val="4"/>
            <w:vAlign w:val="center"/>
          </w:tcPr>
          <w:p w:rsidR="0012404B" w:rsidRPr="006D07D9" w:rsidRDefault="0012404B" w:rsidP="000950C3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決算審定數</w:t>
            </w:r>
          </w:p>
        </w:tc>
      </w:tr>
      <w:tr w:rsidR="0012404B" w:rsidTr="000950C3">
        <w:trPr>
          <w:cantSplit/>
          <w:trHeight w:val="284"/>
          <w:tblHeader/>
        </w:trPr>
        <w:tc>
          <w:tcPr>
            <w:tcW w:w="737" w:type="dxa"/>
            <w:vMerge/>
            <w:vAlign w:val="center"/>
          </w:tcPr>
          <w:p w:rsidR="0012404B" w:rsidRPr="006D07D9" w:rsidRDefault="0012404B" w:rsidP="000950C3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:rsidR="0012404B" w:rsidRPr="006D07D9" w:rsidRDefault="0012404B" w:rsidP="000950C3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vAlign w:val="center"/>
          </w:tcPr>
          <w:p w:rsidR="0012404B" w:rsidRPr="006D07D9" w:rsidRDefault="0012404B" w:rsidP="000950C3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62" w:type="dxa"/>
            <w:vMerge w:val="restart"/>
            <w:vAlign w:val="center"/>
          </w:tcPr>
          <w:p w:rsidR="0012404B" w:rsidRPr="006D07D9" w:rsidRDefault="0012404B" w:rsidP="000950C3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362" w:type="dxa"/>
            <w:vMerge w:val="restart"/>
            <w:vAlign w:val="center"/>
          </w:tcPr>
          <w:p w:rsidR="0012404B" w:rsidRPr="006D07D9" w:rsidRDefault="0012404B" w:rsidP="000950C3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363" w:type="dxa"/>
            <w:vMerge w:val="restart"/>
            <w:vAlign w:val="center"/>
          </w:tcPr>
          <w:p w:rsidR="0012404B" w:rsidRPr="006D07D9" w:rsidRDefault="0012404B" w:rsidP="000950C3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2552" w:type="dxa"/>
            <w:vMerge w:val="restart"/>
            <w:vAlign w:val="center"/>
          </w:tcPr>
          <w:p w:rsidR="0012404B" w:rsidRPr="006D07D9" w:rsidRDefault="0012404B" w:rsidP="000950C3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410" w:type="dxa"/>
            <w:vMerge w:val="restart"/>
            <w:vAlign w:val="center"/>
          </w:tcPr>
          <w:p w:rsidR="0012404B" w:rsidRPr="006D07D9" w:rsidRDefault="0012404B" w:rsidP="000950C3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3402" w:type="dxa"/>
            <w:gridSpan w:val="2"/>
            <w:vAlign w:val="center"/>
          </w:tcPr>
          <w:p w:rsidR="0012404B" w:rsidRPr="006D07D9" w:rsidRDefault="0012404B" w:rsidP="000950C3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應收保留數</w:t>
            </w:r>
          </w:p>
        </w:tc>
      </w:tr>
      <w:tr w:rsidR="0012404B" w:rsidTr="000950C3">
        <w:trPr>
          <w:cantSplit/>
          <w:trHeight w:val="284"/>
          <w:tblHeader/>
        </w:trPr>
        <w:tc>
          <w:tcPr>
            <w:tcW w:w="737" w:type="dxa"/>
            <w:vMerge/>
            <w:tcBorders>
              <w:bottom w:val="single" w:sz="4" w:space="0" w:color="auto"/>
            </w:tcBorders>
            <w:vAlign w:val="center"/>
          </w:tcPr>
          <w:p w:rsidR="0012404B" w:rsidRPr="006D07D9" w:rsidRDefault="0012404B" w:rsidP="000950C3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:rsidR="0012404B" w:rsidRPr="006D07D9" w:rsidRDefault="0012404B" w:rsidP="000950C3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12404B" w:rsidRPr="006D07D9" w:rsidRDefault="0012404B" w:rsidP="000950C3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62" w:type="dxa"/>
            <w:vMerge/>
            <w:tcBorders>
              <w:bottom w:val="single" w:sz="4" w:space="0" w:color="auto"/>
            </w:tcBorders>
          </w:tcPr>
          <w:p w:rsidR="0012404B" w:rsidRPr="006D07D9" w:rsidRDefault="0012404B" w:rsidP="000950C3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62" w:type="dxa"/>
            <w:vMerge/>
            <w:tcBorders>
              <w:bottom w:val="single" w:sz="4" w:space="0" w:color="auto"/>
            </w:tcBorders>
          </w:tcPr>
          <w:p w:rsidR="0012404B" w:rsidRPr="006D07D9" w:rsidRDefault="0012404B" w:rsidP="000950C3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63" w:type="dxa"/>
            <w:vMerge/>
            <w:tcBorders>
              <w:bottom w:val="single" w:sz="4" w:space="0" w:color="auto"/>
            </w:tcBorders>
          </w:tcPr>
          <w:p w:rsidR="0012404B" w:rsidRPr="006D07D9" w:rsidRDefault="0012404B" w:rsidP="000950C3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vAlign w:val="center"/>
          </w:tcPr>
          <w:p w:rsidR="0012404B" w:rsidRPr="006D07D9" w:rsidRDefault="0012404B" w:rsidP="000950C3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vAlign w:val="center"/>
          </w:tcPr>
          <w:p w:rsidR="0012404B" w:rsidRPr="006D07D9" w:rsidRDefault="0012404B" w:rsidP="000950C3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:rsidR="0012404B" w:rsidRPr="006D07D9" w:rsidRDefault="0012404B" w:rsidP="000950C3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12404B" w:rsidRPr="006D07D9" w:rsidRDefault="0012404B" w:rsidP="000950C3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12404B" w:rsidRPr="002C5AE6" w:rsidTr="00350581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737" w:type="dxa"/>
            <w:shd w:val="clear" w:color="auto" w:fill="auto"/>
            <w:vAlign w:val="center"/>
          </w:tcPr>
          <w:p w:rsidR="0012404B" w:rsidRPr="002C5AE6" w:rsidRDefault="0012404B" w:rsidP="000950C3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2404B" w:rsidRPr="002C5AE6" w:rsidRDefault="0012404B" w:rsidP="00241207">
            <w:pPr>
              <w:pStyle w:val="22"/>
              <w:ind w:leftChars="0" w:left="0" w:rightChars="0" w:right="24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2C5AE6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原子能委員會</w:t>
            </w:r>
            <w:r w:rsidR="00241207" w:rsidRPr="00241207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主管</w:t>
            </w:r>
            <w:r w:rsidR="00200F46" w:rsidRPr="0053102D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（核能安全委員會及所屬）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2404B" w:rsidRPr="002C5AE6" w:rsidRDefault="0012404B" w:rsidP="000950C3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2C5AE6">
              <w:rPr>
                <w:rFonts w:hAnsi="細明體"/>
                <w:b/>
                <w:noProof/>
                <w:sz w:val="22"/>
                <w:szCs w:val="22"/>
              </w:rPr>
              <w:t>1,446,802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12404B" w:rsidRPr="002C5AE6" w:rsidRDefault="0012404B" w:rsidP="000950C3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2C5AE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12404B" w:rsidRPr="002C5AE6" w:rsidRDefault="0012404B" w:rsidP="000950C3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2C5AE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12404B" w:rsidRPr="002C5AE6" w:rsidRDefault="0012404B" w:rsidP="000950C3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2C5AE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2404B" w:rsidRPr="002C5AE6" w:rsidRDefault="0012404B" w:rsidP="000950C3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2C5AE6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2404B" w:rsidRPr="002C5AE6" w:rsidRDefault="0012404B" w:rsidP="000950C3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2C5AE6">
              <w:rPr>
                <w:rFonts w:hAnsi="細明體"/>
                <w:b/>
                <w:noProof/>
                <w:sz w:val="22"/>
                <w:szCs w:val="22"/>
              </w:rPr>
              <w:t>1,066,940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12404B" w:rsidRPr="002C5AE6" w:rsidRDefault="0012404B" w:rsidP="000950C3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2C5AE6">
              <w:rPr>
                <w:rFonts w:hAnsi="細明體"/>
                <w:b/>
                <w:noProof/>
                <w:sz w:val="22"/>
                <w:szCs w:val="22"/>
              </w:rPr>
              <w:t>379,862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04B" w:rsidRPr="002C5AE6" w:rsidRDefault="0012404B" w:rsidP="000950C3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2C5AE6">
              <w:rPr>
                <w:rFonts w:hAnsi="細明體"/>
                <w:b/>
                <w:noProof/>
                <w:sz w:val="22"/>
                <w:szCs w:val="22"/>
              </w:rPr>
              <w:t>26.26</w:t>
            </w:r>
          </w:p>
        </w:tc>
      </w:tr>
      <w:tr w:rsidR="0012404B" w:rsidRPr="002C5AE6" w:rsidTr="00350581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737" w:type="dxa"/>
            <w:shd w:val="clear" w:color="auto" w:fill="auto"/>
            <w:vAlign w:val="center"/>
          </w:tcPr>
          <w:p w:rsidR="0012404B" w:rsidRPr="002C5AE6" w:rsidRDefault="0012404B" w:rsidP="000950C3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2404B" w:rsidRPr="002C5AE6" w:rsidRDefault="0012404B" w:rsidP="000950C3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2C5AE6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核能研究所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2404B" w:rsidRPr="002C5AE6" w:rsidRDefault="0012404B" w:rsidP="000950C3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2C5AE6">
              <w:rPr>
                <w:rFonts w:hAnsi="細明體"/>
                <w:b/>
                <w:noProof/>
                <w:sz w:val="22"/>
                <w:szCs w:val="22"/>
              </w:rPr>
              <w:t>1,446,802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12404B" w:rsidRPr="002C5AE6" w:rsidRDefault="0012404B" w:rsidP="000950C3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2C5AE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12404B" w:rsidRPr="002C5AE6" w:rsidRDefault="0012404B" w:rsidP="000950C3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2C5AE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12404B" w:rsidRPr="002C5AE6" w:rsidRDefault="0012404B" w:rsidP="000950C3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2C5AE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2404B" w:rsidRPr="002C5AE6" w:rsidRDefault="0012404B" w:rsidP="000950C3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2C5AE6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2404B" w:rsidRPr="002C5AE6" w:rsidRDefault="0012404B" w:rsidP="000950C3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2C5AE6">
              <w:rPr>
                <w:rFonts w:hAnsi="細明體"/>
                <w:b/>
                <w:noProof/>
                <w:sz w:val="22"/>
                <w:szCs w:val="22"/>
              </w:rPr>
              <w:t>1,066,940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12404B" w:rsidRPr="002C5AE6" w:rsidRDefault="0012404B" w:rsidP="000950C3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2C5AE6">
              <w:rPr>
                <w:rFonts w:hAnsi="細明體"/>
                <w:b/>
                <w:noProof/>
                <w:sz w:val="22"/>
                <w:szCs w:val="22"/>
              </w:rPr>
              <w:t>379,862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04B" w:rsidRPr="002C5AE6" w:rsidRDefault="0012404B" w:rsidP="000950C3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2C5AE6">
              <w:rPr>
                <w:rFonts w:hAnsi="細明體"/>
                <w:b/>
                <w:noProof/>
                <w:sz w:val="22"/>
                <w:szCs w:val="22"/>
              </w:rPr>
              <w:t>26.26</w:t>
            </w:r>
          </w:p>
        </w:tc>
      </w:tr>
      <w:tr w:rsidR="0012404B" w:rsidRPr="002C5AE6" w:rsidTr="00350581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737" w:type="dxa"/>
            <w:shd w:val="clear" w:color="auto" w:fill="auto"/>
            <w:vAlign w:val="center"/>
          </w:tcPr>
          <w:p w:rsidR="0012404B" w:rsidRPr="002C5AE6" w:rsidRDefault="0012404B" w:rsidP="000950C3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C5AE6">
              <w:rPr>
                <w:rFonts w:ascii="標楷體" w:eastAsia="標楷體" w:hAnsi="標楷體"/>
                <w:noProof/>
                <w:sz w:val="22"/>
                <w:szCs w:val="22"/>
              </w:rPr>
              <w:t>107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2404B" w:rsidRPr="002C5AE6" w:rsidRDefault="0012404B" w:rsidP="000950C3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2C5AE6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2404B" w:rsidRPr="002C5AE6" w:rsidRDefault="0012404B" w:rsidP="000950C3">
            <w:pPr>
              <w:pStyle w:val="3"/>
              <w:rPr>
                <w:rFonts w:hAnsi="細明體"/>
                <w:sz w:val="22"/>
                <w:szCs w:val="22"/>
              </w:rPr>
            </w:pPr>
            <w:r w:rsidRPr="002C5AE6">
              <w:rPr>
                <w:rFonts w:hAnsi="細明體"/>
                <w:noProof/>
                <w:sz w:val="22"/>
                <w:szCs w:val="22"/>
              </w:rPr>
              <w:t>379,862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12404B" w:rsidRPr="002C5AE6" w:rsidRDefault="0012404B" w:rsidP="000950C3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C5AE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12404B" w:rsidRPr="002C5AE6" w:rsidRDefault="0012404B" w:rsidP="000950C3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C5AE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12404B" w:rsidRPr="002C5AE6" w:rsidRDefault="0012404B" w:rsidP="000950C3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C5AE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2404B" w:rsidRPr="002C5AE6" w:rsidRDefault="0012404B" w:rsidP="000950C3">
            <w:pPr>
              <w:pStyle w:val="3"/>
              <w:rPr>
                <w:rFonts w:hAnsi="細明體"/>
                <w:sz w:val="22"/>
                <w:szCs w:val="22"/>
              </w:rPr>
            </w:pPr>
            <w:r w:rsidRPr="002C5AE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2404B" w:rsidRPr="002C5AE6" w:rsidRDefault="0012404B" w:rsidP="000950C3">
            <w:pPr>
              <w:pStyle w:val="3"/>
              <w:rPr>
                <w:rFonts w:hAnsi="細明體"/>
                <w:sz w:val="22"/>
                <w:szCs w:val="22"/>
              </w:rPr>
            </w:pPr>
            <w:r w:rsidRPr="002C5AE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12404B" w:rsidRPr="002C5AE6" w:rsidRDefault="0012404B" w:rsidP="000950C3">
            <w:pPr>
              <w:pStyle w:val="3"/>
              <w:rPr>
                <w:rFonts w:hAnsi="細明體"/>
                <w:sz w:val="22"/>
                <w:szCs w:val="22"/>
              </w:rPr>
            </w:pPr>
            <w:r w:rsidRPr="002C5AE6">
              <w:rPr>
                <w:rFonts w:hAnsi="細明體"/>
                <w:noProof/>
                <w:sz w:val="22"/>
                <w:szCs w:val="22"/>
              </w:rPr>
              <w:t>379,862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04B" w:rsidRPr="002C5AE6" w:rsidRDefault="0012404B" w:rsidP="000950C3">
            <w:pPr>
              <w:pStyle w:val="3"/>
              <w:rPr>
                <w:rFonts w:hAnsi="細明體"/>
                <w:sz w:val="22"/>
                <w:szCs w:val="22"/>
              </w:rPr>
            </w:pPr>
            <w:r w:rsidRPr="002C5AE6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</w:tr>
      <w:tr w:rsidR="0012404B" w:rsidRPr="002C5AE6" w:rsidTr="00350581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737" w:type="dxa"/>
            <w:shd w:val="clear" w:color="auto" w:fill="auto"/>
            <w:vAlign w:val="center"/>
          </w:tcPr>
          <w:p w:rsidR="0012404B" w:rsidRPr="002C5AE6" w:rsidRDefault="0012404B" w:rsidP="000950C3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C5AE6">
              <w:rPr>
                <w:rFonts w:ascii="標楷體" w:eastAsia="標楷體"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2404B" w:rsidRPr="002C5AE6" w:rsidRDefault="0012404B" w:rsidP="000950C3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2C5AE6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規費收入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2404B" w:rsidRPr="002C5AE6" w:rsidRDefault="0012404B" w:rsidP="000950C3">
            <w:pPr>
              <w:pStyle w:val="3"/>
              <w:rPr>
                <w:rFonts w:hAnsi="細明體"/>
                <w:sz w:val="22"/>
                <w:szCs w:val="22"/>
              </w:rPr>
            </w:pPr>
            <w:r w:rsidRPr="002C5AE6">
              <w:rPr>
                <w:rFonts w:hAnsi="細明體"/>
                <w:noProof/>
                <w:sz w:val="22"/>
                <w:szCs w:val="22"/>
              </w:rPr>
              <w:t>1,066,940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12404B" w:rsidRPr="002C5AE6" w:rsidRDefault="0012404B" w:rsidP="000950C3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C5AE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12404B" w:rsidRPr="002C5AE6" w:rsidRDefault="0012404B" w:rsidP="000950C3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C5AE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12404B" w:rsidRPr="002C5AE6" w:rsidRDefault="0012404B" w:rsidP="000950C3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C5AE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2404B" w:rsidRPr="002C5AE6" w:rsidRDefault="0012404B" w:rsidP="000950C3">
            <w:pPr>
              <w:pStyle w:val="3"/>
              <w:rPr>
                <w:rFonts w:hAnsi="細明體"/>
                <w:sz w:val="22"/>
                <w:szCs w:val="22"/>
              </w:rPr>
            </w:pPr>
            <w:r w:rsidRPr="002C5AE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2404B" w:rsidRPr="002C5AE6" w:rsidRDefault="0012404B" w:rsidP="000950C3">
            <w:pPr>
              <w:pStyle w:val="3"/>
              <w:rPr>
                <w:rFonts w:hAnsi="細明體"/>
                <w:sz w:val="22"/>
                <w:szCs w:val="22"/>
              </w:rPr>
            </w:pPr>
            <w:r w:rsidRPr="002C5AE6">
              <w:rPr>
                <w:rFonts w:hAnsi="細明體"/>
                <w:noProof/>
                <w:sz w:val="22"/>
                <w:szCs w:val="22"/>
              </w:rPr>
              <w:t>1,066,940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12404B" w:rsidRPr="002C5AE6" w:rsidRDefault="0012404B" w:rsidP="000950C3">
            <w:pPr>
              <w:pStyle w:val="3"/>
              <w:rPr>
                <w:rFonts w:hAnsi="細明體"/>
                <w:sz w:val="22"/>
                <w:szCs w:val="22"/>
              </w:rPr>
            </w:pPr>
            <w:r w:rsidRPr="002C5AE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04B" w:rsidRPr="002C5AE6" w:rsidRDefault="0012404B" w:rsidP="000950C3">
            <w:pPr>
              <w:pStyle w:val="3"/>
              <w:rPr>
                <w:rFonts w:hAnsi="細明體"/>
                <w:sz w:val="22"/>
                <w:szCs w:val="22"/>
              </w:rPr>
            </w:pPr>
            <w:r w:rsidRPr="002C5AE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</w:tbl>
    <w:p w:rsidR="0012404B" w:rsidRPr="00AA056F" w:rsidRDefault="0012404B" w:rsidP="0012404B">
      <w:pPr>
        <w:jc w:val="left"/>
        <w:rPr>
          <w:rFonts w:hAnsi="標楷體" w:cs="新細明體"/>
          <w:b/>
          <w:bCs/>
          <w:sz w:val="56"/>
          <w:szCs w:val="28"/>
        </w:rPr>
      </w:pPr>
      <w:r>
        <w:rPr>
          <w:rFonts w:hAnsi="標楷體" w:hint="eastAsia"/>
          <w:b/>
          <w:sz w:val="32"/>
        </w:rPr>
        <w:lastRenderedPageBreak/>
        <w:t>（二</w:t>
      </w:r>
      <w:r w:rsidRPr="00FD0925">
        <w:rPr>
          <w:rFonts w:hAnsi="標楷體" w:hint="eastAsia"/>
          <w:b/>
          <w:sz w:val="32"/>
        </w:rPr>
        <w:t>）　歲</w:t>
      </w:r>
      <w:r>
        <w:rPr>
          <w:rFonts w:hAnsi="標楷體" w:hint="eastAsia"/>
          <w:b/>
          <w:sz w:val="32"/>
        </w:rPr>
        <w:t>出</w:t>
      </w:r>
      <w:r w:rsidRPr="00FD0925">
        <w:rPr>
          <w:rFonts w:hAnsi="標楷體" w:hint="eastAsia"/>
          <w:b/>
          <w:sz w:val="32"/>
        </w:rPr>
        <w:t>部分</w:t>
      </w:r>
    </w:p>
    <w:tbl>
      <w:tblPr>
        <w:tblW w:w="2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2197"/>
        <w:gridCol w:w="2197"/>
        <w:gridCol w:w="2197"/>
        <w:gridCol w:w="2197"/>
        <w:gridCol w:w="2031"/>
        <w:gridCol w:w="2032"/>
        <w:gridCol w:w="2032"/>
        <w:gridCol w:w="2268"/>
        <w:gridCol w:w="993"/>
      </w:tblGrid>
      <w:tr w:rsidR="0012404B" w:rsidTr="000950C3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404B" w:rsidRPr="00200F46" w:rsidRDefault="0012404B" w:rsidP="00200F46">
            <w:pPr>
              <w:jc w:val="left"/>
              <w:rPr>
                <w:rFonts w:hAnsi="標楷體"/>
                <w:sz w:val="28"/>
              </w:rPr>
            </w:pPr>
            <w:r w:rsidRPr="00FD0925">
              <w:rPr>
                <w:rFonts w:hAnsi="標楷體" w:hint="eastAsia"/>
                <w:sz w:val="28"/>
              </w:rPr>
              <w:t xml:space="preserve">1.　</w:t>
            </w:r>
            <w:r>
              <w:rPr>
                <w:rFonts w:hAnsi="標楷體" w:hint="eastAsia"/>
                <w:sz w:val="28"/>
              </w:rPr>
              <w:t>112</w:t>
            </w:r>
            <w:r w:rsidRPr="00FD0925">
              <w:rPr>
                <w:rFonts w:hAnsi="標楷體" w:hint="eastAsia"/>
                <w:sz w:val="28"/>
              </w:rPr>
              <w:t>年度部分</w:t>
            </w:r>
          </w:p>
        </w:tc>
      </w:tr>
      <w:tr w:rsidR="0012404B" w:rsidTr="000950C3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 w:rsidR="0012404B" w:rsidRPr="00AA056F" w:rsidRDefault="0012404B" w:rsidP="000950C3">
            <w:pPr>
              <w:rPr>
                <w:spacing w:val="-16"/>
                <w:sz w:val="24"/>
                <w:szCs w:val="24"/>
              </w:rPr>
            </w:pPr>
            <w:r w:rsidRPr="00AA056F">
              <w:rPr>
                <w:rFonts w:hint="eastAsia"/>
                <w:sz w:val="24"/>
                <w:szCs w:val="24"/>
              </w:rPr>
              <w:t>單位：新臺幣元</w:t>
            </w:r>
          </w:p>
        </w:tc>
      </w:tr>
      <w:tr w:rsidR="0012404B" w:rsidTr="000950C3">
        <w:trPr>
          <w:cantSplit/>
          <w:tblHeader/>
        </w:trPr>
        <w:tc>
          <w:tcPr>
            <w:tcW w:w="2155" w:type="dxa"/>
            <w:vMerge w:val="restart"/>
            <w:tcBorders>
              <w:left w:val="nil"/>
            </w:tcBorders>
            <w:vAlign w:val="center"/>
          </w:tcPr>
          <w:p w:rsidR="0012404B" w:rsidRPr="00AA056F" w:rsidRDefault="0012404B" w:rsidP="000950C3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197" w:type="dxa"/>
            <w:vMerge w:val="restart"/>
            <w:vAlign w:val="center"/>
          </w:tcPr>
          <w:p w:rsidR="0012404B" w:rsidRPr="00AA056F" w:rsidRDefault="0012404B" w:rsidP="000950C3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2197" w:type="dxa"/>
            <w:vMerge w:val="restart"/>
            <w:vAlign w:val="center"/>
          </w:tcPr>
          <w:p w:rsidR="0012404B" w:rsidRPr="00AA056F" w:rsidRDefault="0012404B" w:rsidP="000950C3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決算數</w:t>
            </w:r>
          </w:p>
        </w:tc>
        <w:tc>
          <w:tcPr>
            <w:tcW w:w="4394" w:type="dxa"/>
            <w:gridSpan w:val="2"/>
            <w:vAlign w:val="center"/>
          </w:tcPr>
          <w:p w:rsidR="0012404B" w:rsidRPr="00AA056F" w:rsidRDefault="0012404B" w:rsidP="000950C3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6095" w:type="dxa"/>
            <w:gridSpan w:val="3"/>
            <w:vAlign w:val="center"/>
          </w:tcPr>
          <w:p w:rsidR="0012404B" w:rsidRPr="00AA056F" w:rsidRDefault="0012404B" w:rsidP="000950C3">
            <w:pPr>
              <w:ind w:leftChars="61" w:left="98" w:rightChars="61" w:right="98"/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決算審定數</w:t>
            </w:r>
          </w:p>
        </w:tc>
        <w:tc>
          <w:tcPr>
            <w:tcW w:w="3261" w:type="dxa"/>
            <w:gridSpan w:val="2"/>
            <w:tcBorders>
              <w:right w:val="nil"/>
            </w:tcBorders>
            <w:vAlign w:val="center"/>
          </w:tcPr>
          <w:p w:rsidR="0012404B" w:rsidRPr="00AA056F" w:rsidRDefault="0012404B" w:rsidP="000950C3">
            <w:pPr>
              <w:jc w:val="distribute"/>
              <w:rPr>
                <w:spacing w:val="-16"/>
                <w:sz w:val="22"/>
                <w:szCs w:val="22"/>
              </w:rPr>
            </w:pPr>
            <w:r w:rsidRPr="00AA056F">
              <w:rPr>
                <w:rFonts w:hint="eastAsia"/>
                <w:spacing w:val="-16"/>
                <w:sz w:val="22"/>
                <w:szCs w:val="22"/>
              </w:rPr>
              <w:t>審定數與預算數比較增減</w:t>
            </w:r>
          </w:p>
        </w:tc>
      </w:tr>
      <w:tr w:rsidR="0012404B" w:rsidTr="000950C3">
        <w:trPr>
          <w:cantSplit/>
          <w:tblHeader/>
        </w:trPr>
        <w:tc>
          <w:tcPr>
            <w:tcW w:w="2155" w:type="dxa"/>
            <w:vMerge/>
            <w:tcBorders>
              <w:left w:val="nil"/>
            </w:tcBorders>
            <w:vAlign w:val="center"/>
          </w:tcPr>
          <w:p w:rsidR="0012404B" w:rsidRPr="00AA056F" w:rsidRDefault="0012404B" w:rsidP="000950C3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97" w:type="dxa"/>
            <w:vMerge/>
            <w:vAlign w:val="center"/>
          </w:tcPr>
          <w:p w:rsidR="0012404B" w:rsidRPr="00AA056F" w:rsidRDefault="0012404B" w:rsidP="000950C3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97" w:type="dxa"/>
            <w:vMerge/>
          </w:tcPr>
          <w:p w:rsidR="0012404B" w:rsidRPr="00AA056F" w:rsidRDefault="0012404B" w:rsidP="000950C3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97" w:type="dxa"/>
            <w:vAlign w:val="center"/>
          </w:tcPr>
          <w:p w:rsidR="0012404B" w:rsidRPr="00AA056F" w:rsidRDefault="0012404B" w:rsidP="000950C3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197" w:type="dxa"/>
            <w:vAlign w:val="center"/>
          </w:tcPr>
          <w:p w:rsidR="0012404B" w:rsidRPr="00AA056F" w:rsidRDefault="0012404B" w:rsidP="000950C3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031" w:type="dxa"/>
            <w:vAlign w:val="center"/>
          </w:tcPr>
          <w:p w:rsidR="0012404B" w:rsidRPr="00AA056F" w:rsidRDefault="0012404B" w:rsidP="000950C3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032" w:type="dxa"/>
            <w:vAlign w:val="center"/>
          </w:tcPr>
          <w:p w:rsidR="0012404B" w:rsidRPr="00AA056F" w:rsidRDefault="0012404B" w:rsidP="000950C3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032" w:type="dxa"/>
            <w:vAlign w:val="center"/>
          </w:tcPr>
          <w:p w:rsidR="0012404B" w:rsidRPr="00AA056F" w:rsidRDefault="0012404B" w:rsidP="000950C3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合計</w:t>
            </w:r>
          </w:p>
        </w:tc>
        <w:tc>
          <w:tcPr>
            <w:tcW w:w="2268" w:type="dxa"/>
            <w:vAlign w:val="center"/>
          </w:tcPr>
          <w:p w:rsidR="0012404B" w:rsidRPr="00AA056F" w:rsidRDefault="0012404B" w:rsidP="000950C3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right w:val="nil"/>
            </w:tcBorders>
            <w:vAlign w:val="center"/>
          </w:tcPr>
          <w:p w:rsidR="0012404B" w:rsidRPr="00AA056F" w:rsidRDefault="0012404B" w:rsidP="000950C3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12404B" w:rsidRPr="00A1752E" w:rsidTr="009674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12404B" w:rsidRPr="00A1752E" w:rsidRDefault="0012404B" w:rsidP="00241207">
            <w:pPr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A1752E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原子能委員會</w:t>
            </w:r>
            <w:r w:rsidR="00241207" w:rsidRPr="00241207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主管</w:t>
            </w:r>
            <w:r w:rsidR="000E2689" w:rsidRPr="000E2689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（核能安全委員會及所屬）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04B" w:rsidRPr="00A1752E" w:rsidRDefault="0012404B" w:rsidP="009674ED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1752E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2,793,272,000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04B" w:rsidRPr="00A1752E" w:rsidRDefault="0012404B" w:rsidP="009674ED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A1752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2,741,945,612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04B" w:rsidRPr="00A1752E" w:rsidRDefault="0012404B" w:rsidP="009674ED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1752E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04B" w:rsidRPr="00A1752E" w:rsidRDefault="0012404B" w:rsidP="009674ED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1752E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12404B" w:rsidRPr="00A1752E" w:rsidRDefault="0012404B" w:rsidP="009674ED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1752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2,583,205,464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04B" w:rsidRPr="00A1752E" w:rsidRDefault="0012404B" w:rsidP="009674ED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1752E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158,740,148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04B" w:rsidRPr="00A1752E" w:rsidRDefault="0012404B" w:rsidP="009674ED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1752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2,741,945,612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2404B" w:rsidRPr="00A1752E" w:rsidRDefault="0012404B" w:rsidP="009674ED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1752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- 51,326,388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04B" w:rsidRPr="00A1752E" w:rsidRDefault="0012404B" w:rsidP="009674ED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1752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- 1.84</w:t>
            </w:r>
          </w:p>
        </w:tc>
      </w:tr>
      <w:tr w:rsidR="0012404B" w:rsidRPr="00A1752E" w:rsidTr="009674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12404B" w:rsidRPr="00A1752E" w:rsidRDefault="0012404B" w:rsidP="000950C3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A1752E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原子能委員會（核能安全委員會及所屬）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04B" w:rsidRPr="00A1752E" w:rsidRDefault="0012404B" w:rsidP="009674ED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1752E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551,211,000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04B" w:rsidRPr="00A1752E" w:rsidRDefault="0012404B" w:rsidP="009674ED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A1752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519,852,546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04B" w:rsidRPr="00A1752E" w:rsidRDefault="0012404B" w:rsidP="009674ED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1752E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04B" w:rsidRPr="00A1752E" w:rsidRDefault="0012404B" w:rsidP="009674ED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1752E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12404B" w:rsidRPr="00A1752E" w:rsidRDefault="0012404B" w:rsidP="009674ED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1752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514,050,004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04B" w:rsidRPr="00A1752E" w:rsidRDefault="0012404B" w:rsidP="009674ED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1752E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5,802,542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04B" w:rsidRPr="00A1752E" w:rsidRDefault="0012404B" w:rsidP="009674ED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1752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519,852,546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2404B" w:rsidRPr="00A1752E" w:rsidRDefault="0012404B" w:rsidP="009674ED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1752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- 31,358,454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04B" w:rsidRPr="00A1752E" w:rsidRDefault="0012404B" w:rsidP="009674ED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1752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- 5.69</w:t>
            </w:r>
          </w:p>
        </w:tc>
      </w:tr>
      <w:tr w:rsidR="0012404B" w:rsidTr="009674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12404B" w:rsidRPr="00AA056F" w:rsidRDefault="0012404B" w:rsidP="000950C3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F70494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z w:val="22"/>
                <w:szCs w:val="22"/>
              </w:rPr>
              <w:t>360,104,000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337,108,639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337,108,639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337,108,639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- 22,995,361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- 6.39</w:t>
            </w:r>
          </w:p>
        </w:tc>
      </w:tr>
      <w:tr w:rsidR="0012404B" w:rsidTr="009674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12404B" w:rsidRPr="00F147EA" w:rsidRDefault="0012404B" w:rsidP="000950C3">
            <w:pPr>
              <w:ind w:leftChars="200" w:left="320"/>
              <w:jc w:val="distribute"/>
              <w:rPr>
                <w:rFonts w:hAnsi="標楷體"/>
                <w:spacing w:val="-12"/>
                <w:sz w:val="22"/>
                <w:szCs w:val="22"/>
              </w:rPr>
            </w:pPr>
            <w:r w:rsidRPr="00F147EA">
              <w:rPr>
                <w:rFonts w:hAnsi="標楷體" w:hint="eastAsia"/>
                <w:noProof/>
                <w:spacing w:val="-12"/>
                <w:sz w:val="22"/>
                <w:szCs w:val="22"/>
              </w:rPr>
              <w:t>原子能管理發展業務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z w:val="22"/>
                <w:szCs w:val="22"/>
              </w:rPr>
              <w:t>190,933,000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182,743,907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176,941,365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z w:val="22"/>
                <w:szCs w:val="22"/>
              </w:rPr>
              <w:t>5,802,542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182,743,907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- 8,189,093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- 4.29</w:t>
            </w:r>
          </w:p>
        </w:tc>
      </w:tr>
      <w:tr w:rsidR="0012404B" w:rsidTr="009674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12404B" w:rsidRPr="00AA056F" w:rsidRDefault="0012404B" w:rsidP="000950C3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F70494">
              <w:rPr>
                <w:rFonts w:hAnsi="標楷體" w:hint="eastAsia"/>
                <w:noProof/>
                <w:spacing w:val="-4"/>
                <w:sz w:val="22"/>
                <w:szCs w:val="22"/>
              </w:rPr>
              <w:t>第一預備金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z w:val="22"/>
                <w:szCs w:val="22"/>
              </w:rPr>
              <w:t>174,000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- 174,000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- 100.00</w:t>
            </w:r>
          </w:p>
        </w:tc>
      </w:tr>
      <w:tr w:rsidR="0012404B" w:rsidRPr="00A1752E" w:rsidTr="009674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12404B" w:rsidRPr="00A1752E" w:rsidRDefault="0012404B" w:rsidP="000950C3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A1752E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輻射偵測中心（核能安全委員會及所屬）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04B" w:rsidRPr="00A1752E" w:rsidRDefault="0012404B" w:rsidP="009674ED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1752E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78,630,000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04B" w:rsidRPr="00A1752E" w:rsidRDefault="0012404B" w:rsidP="009674ED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A1752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76,363,707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04B" w:rsidRPr="00A1752E" w:rsidRDefault="0012404B" w:rsidP="009674ED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1752E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04B" w:rsidRPr="00A1752E" w:rsidRDefault="0012404B" w:rsidP="009674ED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1752E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12404B" w:rsidRPr="00A1752E" w:rsidRDefault="0012404B" w:rsidP="009674ED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1752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76,363,707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04B" w:rsidRPr="00A1752E" w:rsidRDefault="0012404B" w:rsidP="009674ED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1752E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04B" w:rsidRPr="00A1752E" w:rsidRDefault="0012404B" w:rsidP="009674ED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1752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76,363,707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2404B" w:rsidRPr="00A1752E" w:rsidRDefault="0012404B" w:rsidP="009674ED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1752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- 2,266,293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04B" w:rsidRPr="00A1752E" w:rsidRDefault="0012404B" w:rsidP="009674ED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1752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- 2.88</w:t>
            </w:r>
          </w:p>
        </w:tc>
      </w:tr>
      <w:tr w:rsidR="0012404B" w:rsidTr="009674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12404B" w:rsidRPr="00AA056F" w:rsidRDefault="0012404B" w:rsidP="000950C3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F70494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z w:val="22"/>
                <w:szCs w:val="22"/>
              </w:rPr>
              <w:t>57,099,000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54,918,596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54,918,596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54,918,596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- 2,180,404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- 3.82</w:t>
            </w:r>
          </w:p>
        </w:tc>
      </w:tr>
      <w:tr w:rsidR="0012404B" w:rsidTr="009674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12404B" w:rsidRPr="00AA056F" w:rsidRDefault="0012404B" w:rsidP="000950C3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F70494">
              <w:rPr>
                <w:rFonts w:hAnsi="標楷體" w:hint="eastAsia"/>
                <w:noProof/>
                <w:spacing w:val="-4"/>
                <w:sz w:val="22"/>
                <w:szCs w:val="22"/>
              </w:rPr>
              <w:t>環境輻射偵測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z w:val="22"/>
                <w:szCs w:val="22"/>
              </w:rPr>
              <w:t>21,521,000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21,445,111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21,445,111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21,445,111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- 75,889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- 0.35</w:t>
            </w:r>
          </w:p>
        </w:tc>
      </w:tr>
      <w:tr w:rsidR="0012404B" w:rsidTr="009674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12404B" w:rsidRPr="00AA056F" w:rsidRDefault="0012404B" w:rsidP="000950C3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F70494">
              <w:rPr>
                <w:rFonts w:hAnsi="標楷體" w:hint="eastAsia"/>
                <w:noProof/>
                <w:spacing w:val="-4"/>
                <w:sz w:val="22"/>
                <w:szCs w:val="22"/>
              </w:rPr>
              <w:t>第一預備金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z w:val="22"/>
                <w:szCs w:val="22"/>
              </w:rPr>
              <w:t>10,000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- 10,000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- 100.00</w:t>
            </w:r>
          </w:p>
        </w:tc>
      </w:tr>
      <w:tr w:rsidR="0012404B" w:rsidRPr="00A1752E" w:rsidTr="009674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12404B" w:rsidRPr="00A1752E" w:rsidRDefault="0012404B" w:rsidP="00200F46">
            <w:pPr>
              <w:spacing w:line="240" w:lineRule="exact"/>
              <w:ind w:leftChars="100" w:left="160"/>
              <w:jc w:val="both"/>
              <w:rPr>
                <w:rFonts w:hAnsi="標楷體"/>
                <w:b/>
                <w:sz w:val="22"/>
                <w:szCs w:val="22"/>
              </w:rPr>
            </w:pPr>
            <w:r w:rsidRPr="00A1752E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放射性物料管理局（核能安全委員會及所屬）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04B" w:rsidRPr="00A1752E" w:rsidRDefault="0012404B" w:rsidP="00200F46">
            <w:pPr>
              <w:spacing w:line="24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1752E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90,024,000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04B" w:rsidRPr="00A1752E" w:rsidRDefault="0012404B" w:rsidP="00200F46">
            <w:pPr>
              <w:spacing w:line="240" w:lineRule="exact"/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A1752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86,124,424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04B" w:rsidRPr="00A1752E" w:rsidRDefault="0012404B" w:rsidP="00200F46">
            <w:pPr>
              <w:spacing w:line="24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1752E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04B" w:rsidRPr="00A1752E" w:rsidRDefault="0012404B" w:rsidP="00200F46">
            <w:pPr>
              <w:spacing w:line="24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1752E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12404B" w:rsidRPr="00A1752E" w:rsidRDefault="0012404B" w:rsidP="00200F46">
            <w:pPr>
              <w:spacing w:line="24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1752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86,124,424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04B" w:rsidRPr="00A1752E" w:rsidRDefault="0012404B" w:rsidP="00200F46">
            <w:pPr>
              <w:spacing w:line="24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1752E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04B" w:rsidRPr="00A1752E" w:rsidRDefault="0012404B" w:rsidP="00200F46">
            <w:pPr>
              <w:spacing w:line="24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1752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86,124,424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2404B" w:rsidRPr="00A1752E" w:rsidRDefault="0012404B" w:rsidP="00200F46">
            <w:pPr>
              <w:spacing w:line="24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1752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- 3,899,576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04B" w:rsidRPr="00A1752E" w:rsidRDefault="0012404B" w:rsidP="00200F46">
            <w:pPr>
              <w:spacing w:line="24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1752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- 4.33</w:t>
            </w:r>
          </w:p>
        </w:tc>
      </w:tr>
      <w:tr w:rsidR="0012404B" w:rsidTr="009674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12404B" w:rsidRPr="00AA056F" w:rsidRDefault="0012404B" w:rsidP="000950C3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F70494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z w:val="22"/>
                <w:szCs w:val="22"/>
              </w:rPr>
              <w:t>67,845,000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64,803,012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64,803,012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64,803,012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- 3,041,988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- 4.48</w:t>
            </w:r>
          </w:p>
        </w:tc>
      </w:tr>
      <w:tr w:rsidR="0012404B" w:rsidTr="009674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12404B" w:rsidRPr="00AA056F" w:rsidRDefault="0012404B" w:rsidP="000950C3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F70494">
              <w:rPr>
                <w:rFonts w:hAnsi="標楷體" w:hint="eastAsia"/>
                <w:noProof/>
                <w:spacing w:val="-4"/>
                <w:sz w:val="22"/>
                <w:szCs w:val="22"/>
              </w:rPr>
              <w:t>放射性物料管理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z w:val="22"/>
                <w:szCs w:val="22"/>
              </w:rPr>
              <w:t>21,279,000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20,434,413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20,434,413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20,434,413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- 844,587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- 3.97</w:t>
            </w:r>
          </w:p>
        </w:tc>
      </w:tr>
      <w:tr w:rsidR="0012404B" w:rsidTr="009674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12404B" w:rsidRPr="00AA056F" w:rsidRDefault="0012404B" w:rsidP="000950C3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F70494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一般建築及設備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z w:val="22"/>
                <w:szCs w:val="22"/>
              </w:rPr>
              <w:t>890,000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886,999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886,999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886,999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- 3,001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- 0.34</w:t>
            </w:r>
          </w:p>
        </w:tc>
      </w:tr>
      <w:tr w:rsidR="0012404B" w:rsidTr="009674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12404B" w:rsidRPr="00AA056F" w:rsidRDefault="0012404B" w:rsidP="000950C3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F70494">
              <w:rPr>
                <w:rFonts w:hAnsi="標楷體" w:hint="eastAsia"/>
                <w:noProof/>
                <w:spacing w:val="-4"/>
                <w:sz w:val="22"/>
                <w:szCs w:val="22"/>
              </w:rPr>
              <w:t>第一預備金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z w:val="22"/>
                <w:szCs w:val="22"/>
              </w:rPr>
              <w:t>10,000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- 10,000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- 100.00</w:t>
            </w:r>
          </w:p>
        </w:tc>
      </w:tr>
      <w:tr w:rsidR="0012404B" w:rsidRPr="00A1752E" w:rsidTr="009674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12404B" w:rsidRPr="00A1752E" w:rsidRDefault="0012404B" w:rsidP="000950C3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A1752E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核能研究所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04B" w:rsidRPr="00A1752E" w:rsidRDefault="0012404B" w:rsidP="009674ED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1752E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2,073,407,000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04B" w:rsidRPr="00A1752E" w:rsidRDefault="0012404B" w:rsidP="009674ED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A1752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2,059,604,935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04B" w:rsidRPr="00A1752E" w:rsidRDefault="0012404B" w:rsidP="009674ED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1752E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04B" w:rsidRPr="00A1752E" w:rsidRDefault="0012404B" w:rsidP="009674ED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1752E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12404B" w:rsidRPr="00A1752E" w:rsidRDefault="0012404B" w:rsidP="009674ED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1752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1,906,667,329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04B" w:rsidRPr="00A1752E" w:rsidRDefault="0012404B" w:rsidP="009674ED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1752E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152,937,606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04B" w:rsidRPr="00A1752E" w:rsidRDefault="0012404B" w:rsidP="009674ED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1752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2,059,604,935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2404B" w:rsidRPr="00A1752E" w:rsidRDefault="0012404B" w:rsidP="009674ED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1752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- 13,802,065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04B" w:rsidRPr="00A1752E" w:rsidRDefault="0012404B" w:rsidP="009674ED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1752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- 0.67</w:t>
            </w:r>
          </w:p>
        </w:tc>
      </w:tr>
      <w:tr w:rsidR="0012404B" w:rsidTr="009674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12404B" w:rsidRPr="00AA056F" w:rsidRDefault="0012404B" w:rsidP="000950C3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F70494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z w:val="22"/>
                <w:szCs w:val="22"/>
              </w:rPr>
              <w:t>1,221,036,000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1,208,516,835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1,207,283,845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z w:val="22"/>
                <w:szCs w:val="22"/>
              </w:rPr>
              <w:t>1,232,990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1,208,516,835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- 12,519,165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- 1.03</w:t>
            </w:r>
          </w:p>
        </w:tc>
      </w:tr>
      <w:tr w:rsidR="0012404B" w:rsidTr="009674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9674ED" w:rsidRDefault="0012404B" w:rsidP="000950C3">
            <w:pPr>
              <w:ind w:leftChars="200" w:left="320"/>
              <w:jc w:val="distribute"/>
              <w:rPr>
                <w:rFonts w:hAnsi="標楷體"/>
                <w:noProof/>
                <w:spacing w:val="-4"/>
                <w:sz w:val="22"/>
                <w:szCs w:val="22"/>
              </w:rPr>
            </w:pPr>
            <w:r w:rsidRPr="00F70494">
              <w:rPr>
                <w:rFonts w:hAnsi="標楷體" w:hint="eastAsia"/>
                <w:noProof/>
                <w:spacing w:val="-4"/>
                <w:sz w:val="22"/>
                <w:szCs w:val="22"/>
              </w:rPr>
              <w:t>計畫管理維運及成</w:t>
            </w:r>
          </w:p>
          <w:p w:rsidR="0012404B" w:rsidRPr="00AA056F" w:rsidRDefault="0012404B" w:rsidP="009674ED">
            <w:pPr>
              <w:ind w:leftChars="200" w:left="320"/>
              <w:jc w:val="both"/>
              <w:rPr>
                <w:rFonts w:hAnsi="標楷體"/>
                <w:sz w:val="22"/>
                <w:szCs w:val="22"/>
              </w:rPr>
            </w:pPr>
            <w:r w:rsidRPr="00F70494">
              <w:rPr>
                <w:rFonts w:hAnsi="標楷體" w:hint="eastAsia"/>
                <w:noProof/>
                <w:spacing w:val="-4"/>
                <w:sz w:val="22"/>
                <w:szCs w:val="22"/>
              </w:rPr>
              <w:t>果應用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z w:val="22"/>
                <w:szCs w:val="22"/>
              </w:rPr>
              <w:t>298,880,000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298,265,107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232,886,670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z w:val="22"/>
                <w:szCs w:val="22"/>
              </w:rPr>
              <w:t>65,378,437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298,265,107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- 614,893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- 0.21</w:t>
            </w:r>
          </w:p>
        </w:tc>
      </w:tr>
      <w:tr w:rsidR="0012404B" w:rsidTr="009674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12404B" w:rsidRPr="00AA056F" w:rsidRDefault="0012404B" w:rsidP="000950C3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F70494">
              <w:rPr>
                <w:rFonts w:hAnsi="標楷體" w:hint="eastAsia"/>
                <w:noProof/>
                <w:spacing w:val="-4"/>
                <w:sz w:val="22"/>
                <w:szCs w:val="22"/>
              </w:rPr>
              <w:t>核能科技研發計畫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z w:val="22"/>
                <w:szCs w:val="22"/>
              </w:rPr>
              <w:t>552,631,000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552,102,780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465,776,601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z w:val="22"/>
                <w:szCs w:val="22"/>
              </w:rPr>
              <w:t>86,326,179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552,102,780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- 528,220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- 0.10</w:t>
            </w:r>
          </w:p>
        </w:tc>
      </w:tr>
      <w:tr w:rsidR="0012404B" w:rsidTr="009674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12404B" w:rsidRPr="00AA056F" w:rsidRDefault="0012404B" w:rsidP="000950C3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F70494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一般建築及設備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z w:val="22"/>
                <w:szCs w:val="22"/>
              </w:rPr>
              <w:t>850,000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720,213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720,213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720,213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- 129,787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- 15.27</w:t>
            </w:r>
          </w:p>
        </w:tc>
      </w:tr>
      <w:tr w:rsidR="0012404B" w:rsidTr="009674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12404B" w:rsidRPr="00AA056F" w:rsidRDefault="0012404B" w:rsidP="000950C3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F70494">
              <w:rPr>
                <w:rFonts w:hAnsi="標楷體" w:hint="eastAsia"/>
                <w:noProof/>
                <w:spacing w:val="-4"/>
                <w:sz w:val="22"/>
                <w:szCs w:val="22"/>
              </w:rPr>
              <w:t>第一預備金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z w:val="22"/>
                <w:szCs w:val="22"/>
              </w:rPr>
              <w:t>10,000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- 10,000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04B" w:rsidRPr="00AA056F" w:rsidRDefault="0012404B" w:rsidP="009674ED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F70494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- 100.00</w:t>
            </w:r>
          </w:p>
        </w:tc>
      </w:tr>
    </w:tbl>
    <w:p w:rsidR="0012404B" w:rsidRDefault="0012404B" w:rsidP="00200F46">
      <w:pPr>
        <w:jc w:val="left"/>
      </w:pPr>
    </w:p>
    <w:p w:rsidR="006E6790" w:rsidRDefault="006E6790" w:rsidP="00200F46">
      <w:pPr>
        <w:jc w:val="left"/>
      </w:pPr>
    </w:p>
    <w:tbl>
      <w:tblPr>
        <w:tblW w:w="2029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552"/>
        <w:gridCol w:w="2126"/>
        <w:gridCol w:w="2173"/>
        <w:gridCol w:w="2174"/>
        <w:gridCol w:w="2174"/>
        <w:gridCol w:w="2480"/>
        <w:gridCol w:w="2481"/>
        <w:gridCol w:w="2551"/>
        <w:gridCol w:w="993"/>
      </w:tblGrid>
      <w:tr w:rsidR="0012404B" w:rsidTr="000950C3">
        <w:trPr>
          <w:cantSplit/>
          <w:trHeight w:val="284"/>
          <w:tblHeader/>
        </w:trPr>
        <w:tc>
          <w:tcPr>
            <w:tcW w:w="20299" w:type="dxa"/>
            <w:gridSpan w:val="10"/>
            <w:tcBorders>
              <w:top w:val="nil"/>
              <w:bottom w:val="nil"/>
            </w:tcBorders>
            <w:vAlign w:val="center"/>
          </w:tcPr>
          <w:p w:rsidR="0012404B" w:rsidRPr="006001BA" w:rsidRDefault="0012404B" w:rsidP="000950C3">
            <w:pPr>
              <w:jc w:val="both"/>
              <w:rPr>
                <w:rFonts w:hAnsi="標楷體"/>
                <w:sz w:val="18"/>
                <w:szCs w:val="18"/>
              </w:rPr>
            </w:pPr>
            <w:r w:rsidRPr="006001BA">
              <w:rPr>
                <w:rFonts w:hAnsi="標楷體" w:hint="eastAsia"/>
                <w:sz w:val="28"/>
              </w:rPr>
              <w:t>2.　以前年度部分</w:t>
            </w:r>
          </w:p>
        </w:tc>
      </w:tr>
      <w:tr w:rsidR="0012404B" w:rsidTr="000950C3">
        <w:trPr>
          <w:cantSplit/>
          <w:trHeight w:val="284"/>
          <w:tblHeader/>
        </w:trPr>
        <w:tc>
          <w:tcPr>
            <w:tcW w:w="20299" w:type="dxa"/>
            <w:gridSpan w:val="10"/>
            <w:tcBorders>
              <w:top w:val="nil"/>
            </w:tcBorders>
            <w:vAlign w:val="center"/>
          </w:tcPr>
          <w:p w:rsidR="0012404B" w:rsidRPr="006001BA" w:rsidRDefault="0012404B" w:rsidP="000950C3">
            <w:pPr>
              <w:pStyle w:val="a8"/>
              <w:ind w:left="48" w:right="48"/>
              <w:jc w:val="right"/>
              <w:rPr>
                <w:rFonts w:ascii="標楷體" w:hAnsi="標楷體"/>
              </w:rPr>
            </w:pPr>
            <w:r w:rsidRPr="006001BA">
              <w:rPr>
                <w:rFonts w:ascii="標楷體" w:hAnsi="標楷體" w:hint="eastAsia"/>
                <w:sz w:val="24"/>
              </w:rPr>
              <w:t>單位：新臺幣元</w:t>
            </w:r>
          </w:p>
        </w:tc>
      </w:tr>
      <w:tr w:rsidR="0012404B" w:rsidTr="000950C3">
        <w:trPr>
          <w:cantSplit/>
          <w:trHeight w:val="284"/>
          <w:tblHeader/>
        </w:trPr>
        <w:tc>
          <w:tcPr>
            <w:tcW w:w="595" w:type="dxa"/>
            <w:vMerge w:val="restart"/>
            <w:vAlign w:val="center"/>
          </w:tcPr>
          <w:p w:rsidR="0012404B" w:rsidRPr="006001BA" w:rsidRDefault="0012404B" w:rsidP="000950C3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552" w:type="dxa"/>
            <w:vMerge w:val="restart"/>
            <w:vAlign w:val="center"/>
          </w:tcPr>
          <w:p w:rsidR="0012404B" w:rsidRPr="006001BA" w:rsidRDefault="0012404B" w:rsidP="000950C3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126" w:type="dxa"/>
            <w:vMerge w:val="restart"/>
            <w:vAlign w:val="center"/>
          </w:tcPr>
          <w:p w:rsidR="0012404B" w:rsidRPr="006001BA" w:rsidRDefault="0012404B" w:rsidP="000950C3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6001BA">
              <w:rPr>
                <w:rFonts w:hint="eastAsia"/>
                <w:spacing w:val="-20"/>
                <w:sz w:val="22"/>
                <w:szCs w:val="22"/>
              </w:rPr>
              <w:t>以前年度轉入數</w:t>
            </w:r>
          </w:p>
        </w:tc>
        <w:tc>
          <w:tcPr>
            <w:tcW w:w="6521" w:type="dxa"/>
            <w:gridSpan w:val="3"/>
          </w:tcPr>
          <w:p w:rsidR="0012404B" w:rsidRPr="006001BA" w:rsidRDefault="0012404B" w:rsidP="000950C3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8505" w:type="dxa"/>
            <w:gridSpan w:val="4"/>
            <w:vAlign w:val="center"/>
          </w:tcPr>
          <w:p w:rsidR="0012404B" w:rsidRPr="006001BA" w:rsidRDefault="0012404B" w:rsidP="000950C3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決算審定數</w:t>
            </w:r>
          </w:p>
        </w:tc>
      </w:tr>
      <w:tr w:rsidR="0012404B" w:rsidTr="000950C3">
        <w:trPr>
          <w:cantSplit/>
          <w:trHeight w:val="284"/>
          <w:tblHeader/>
        </w:trPr>
        <w:tc>
          <w:tcPr>
            <w:tcW w:w="595" w:type="dxa"/>
            <w:vMerge/>
            <w:vAlign w:val="center"/>
          </w:tcPr>
          <w:p w:rsidR="0012404B" w:rsidRPr="006001BA" w:rsidRDefault="0012404B" w:rsidP="000950C3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vAlign w:val="center"/>
          </w:tcPr>
          <w:p w:rsidR="0012404B" w:rsidRPr="006001BA" w:rsidRDefault="0012404B" w:rsidP="000950C3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:rsidR="0012404B" w:rsidRPr="006001BA" w:rsidRDefault="0012404B" w:rsidP="000950C3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3" w:type="dxa"/>
            <w:vMerge w:val="restart"/>
            <w:vAlign w:val="center"/>
          </w:tcPr>
          <w:p w:rsidR="0012404B" w:rsidRPr="006001BA" w:rsidRDefault="0012404B" w:rsidP="000950C3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174" w:type="dxa"/>
            <w:vMerge w:val="restart"/>
            <w:vAlign w:val="center"/>
          </w:tcPr>
          <w:p w:rsidR="0012404B" w:rsidRPr="006001BA" w:rsidRDefault="0012404B" w:rsidP="000950C3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174" w:type="dxa"/>
            <w:vMerge w:val="restart"/>
            <w:vAlign w:val="center"/>
          </w:tcPr>
          <w:p w:rsidR="0012404B" w:rsidRPr="006001BA" w:rsidRDefault="0012404B" w:rsidP="000950C3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480" w:type="dxa"/>
            <w:vMerge w:val="restart"/>
            <w:vAlign w:val="center"/>
          </w:tcPr>
          <w:p w:rsidR="0012404B" w:rsidRPr="006001BA" w:rsidRDefault="0012404B" w:rsidP="000950C3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481" w:type="dxa"/>
            <w:vMerge w:val="restart"/>
            <w:vAlign w:val="center"/>
          </w:tcPr>
          <w:p w:rsidR="0012404B" w:rsidRPr="006001BA" w:rsidRDefault="0012404B" w:rsidP="000950C3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3544" w:type="dxa"/>
            <w:gridSpan w:val="2"/>
            <w:vAlign w:val="center"/>
          </w:tcPr>
          <w:p w:rsidR="0012404B" w:rsidRPr="006001BA" w:rsidRDefault="0012404B" w:rsidP="000950C3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應付保留數</w:t>
            </w:r>
          </w:p>
        </w:tc>
      </w:tr>
      <w:tr w:rsidR="0012404B" w:rsidTr="000950C3">
        <w:trPr>
          <w:cantSplit/>
          <w:trHeight w:val="284"/>
          <w:tblHeader/>
        </w:trPr>
        <w:tc>
          <w:tcPr>
            <w:tcW w:w="595" w:type="dxa"/>
            <w:vMerge/>
            <w:tcBorders>
              <w:bottom w:val="single" w:sz="4" w:space="0" w:color="auto"/>
            </w:tcBorders>
            <w:vAlign w:val="center"/>
          </w:tcPr>
          <w:p w:rsidR="0012404B" w:rsidRPr="006001BA" w:rsidRDefault="0012404B" w:rsidP="000950C3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vAlign w:val="center"/>
          </w:tcPr>
          <w:p w:rsidR="0012404B" w:rsidRPr="006001BA" w:rsidRDefault="0012404B" w:rsidP="000950C3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:rsidR="0012404B" w:rsidRPr="006001BA" w:rsidRDefault="0012404B" w:rsidP="000950C3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3" w:type="dxa"/>
            <w:vMerge/>
            <w:tcBorders>
              <w:bottom w:val="single" w:sz="4" w:space="0" w:color="auto"/>
            </w:tcBorders>
          </w:tcPr>
          <w:p w:rsidR="0012404B" w:rsidRPr="006001BA" w:rsidRDefault="0012404B" w:rsidP="000950C3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4" w:type="dxa"/>
            <w:vMerge/>
            <w:tcBorders>
              <w:bottom w:val="single" w:sz="4" w:space="0" w:color="auto"/>
            </w:tcBorders>
          </w:tcPr>
          <w:p w:rsidR="0012404B" w:rsidRPr="006001BA" w:rsidRDefault="0012404B" w:rsidP="000950C3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4" w:type="dxa"/>
            <w:vMerge/>
            <w:tcBorders>
              <w:bottom w:val="single" w:sz="4" w:space="0" w:color="auto"/>
            </w:tcBorders>
          </w:tcPr>
          <w:p w:rsidR="0012404B" w:rsidRPr="006001BA" w:rsidRDefault="0012404B" w:rsidP="000950C3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80" w:type="dxa"/>
            <w:vMerge/>
            <w:tcBorders>
              <w:bottom w:val="single" w:sz="4" w:space="0" w:color="auto"/>
            </w:tcBorders>
            <w:vAlign w:val="center"/>
          </w:tcPr>
          <w:p w:rsidR="0012404B" w:rsidRPr="006001BA" w:rsidRDefault="0012404B" w:rsidP="000950C3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81" w:type="dxa"/>
            <w:vMerge/>
            <w:tcBorders>
              <w:bottom w:val="single" w:sz="4" w:space="0" w:color="auto"/>
            </w:tcBorders>
            <w:vAlign w:val="center"/>
          </w:tcPr>
          <w:p w:rsidR="0012404B" w:rsidRPr="006001BA" w:rsidRDefault="0012404B" w:rsidP="000950C3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12404B" w:rsidRPr="006001BA" w:rsidRDefault="0012404B" w:rsidP="000950C3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12404B" w:rsidRPr="006001BA" w:rsidRDefault="0012404B" w:rsidP="000950C3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12404B" w:rsidRPr="00F5745A" w:rsidTr="00200F46">
        <w:tblPrEx>
          <w:tblBorders>
            <w:insideH w:val="none" w:sz="0" w:space="0" w:color="auto"/>
          </w:tblBorders>
        </w:tblPrEx>
        <w:trPr>
          <w:trHeight w:val="409"/>
        </w:trPr>
        <w:tc>
          <w:tcPr>
            <w:tcW w:w="595" w:type="dxa"/>
            <w:shd w:val="clear" w:color="auto" w:fill="auto"/>
            <w:vAlign w:val="center"/>
          </w:tcPr>
          <w:p w:rsidR="0012404B" w:rsidRPr="00F5745A" w:rsidRDefault="0012404B" w:rsidP="00200F46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2404B" w:rsidRPr="00F5745A" w:rsidRDefault="0012404B" w:rsidP="00241207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F5745A">
              <w:rPr>
                <w:rFonts w:ascii="標楷體" w:hAnsi="標楷體" w:hint="eastAsia"/>
                <w:noProof/>
                <w:sz w:val="22"/>
                <w:szCs w:val="22"/>
              </w:rPr>
              <w:t>原子能委員會</w:t>
            </w:r>
            <w:r w:rsidR="00241207" w:rsidRPr="00241207">
              <w:rPr>
                <w:rFonts w:ascii="標楷體" w:hAnsi="標楷體" w:hint="eastAsia"/>
                <w:noProof/>
                <w:sz w:val="22"/>
                <w:szCs w:val="22"/>
              </w:rPr>
              <w:t>主管</w:t>
            </w:r>
            <w:r w:rsidR="00200F46" w:rsidRPr="0053102D">
              <w:rPr>
                <w:rFonts w:hAnsi="標楷體" w:hint="eastAsia"/>
                <w:noProof/>
                <w:spacing w:val="-4"/>
                <w:sz w:val="22"/>
                <w:szCs w:val="22"/>
              </w:rPr>
              <w:t>（核能安全委員會及所屬）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2404B" w:rsidRPr="00F5745A" w:rsidRDefault="0012404B" w:rsidP="00200F46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5745A">
              <w:rPr>
                <w:rFonts w:hAnsi="細明體"/>
                <w:b/>
                <w:noProof/>
                <w:sz w:val="22"/>
                <w:szCs w:val="22"/>
              </w:rPr>
              <w:t>213,180,410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2404B" w:rsidRPr="00F5745A" w:rsidRDefault="0012404B" w:rsidP="00200F46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F5745A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12404B" w:rsidRPr="00F5745A" w:rsidRDefault="0012404B" w:rsidP="00200F46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F5745A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12404B" w:rsidRPr="00F5745A" w:rsidRDefault="0012404B" w:rsidP="00200F46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F5745A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12404B" w:rsidRPr="00F5745A" w:rsidRDefault="0012404B" w:rsidP="00200F46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5745A">
              <w:rPr>
                <w:rFonts w:hAnsi="細明體"/>
                <w:b/>
                <w:noProof/>
                <w:sz w:val="22"/>
                <w:szCs w:val="22"/>
              </w:rPr>
              <w:t>1,315,136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12404B" w:rsidRPr="00F5745A" w:rsidRDefault="0012404B" w:rsidP="00200F46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5745A">
              <w:rPr>
                <w:rFonts w:hAnsi="細明體"/>
                <w:b/>
                <w:noProof/>
                <w:sz w:val="22"/>
                <w:szCs w:val="22"/>
              </w:rPr>
              <w:t>94,583,563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2404B" w:rsidRPr="00F5745A" w:rsidRDefault="0012404B" w:rsidP="00200F46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5745A">
              <w:rPr>
                <w:rFonts w:hAnsi="細明體"/>
                <w:b/>
                <w:noProof/>
                <w:sz w:val="22"/>
                <w:szCs w:val="22"/>
              </w:rPr>
              <w:t>117,281,711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04B" w:rsidRPr="00F5745A" w:rsidRDefault="0012404B" w:rsidP="00200F46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5745A">
              <w:rPr>
                <w:rFonts w:hAnsi="細明體"/>
                <w:b/>
                <w:noProof/>
                <w:sz w:val="22"/>
                <w:szCs w:val="22"/>
              </w:rPr>
              <w:t>55.02</w:t>
            </w:r>
          </w:p>
        </w:tc>
      </w:tr>
      <w:tr w:rsidR="0012404B" w:rsidRPr="00F5745A" w:rsidTr="00350581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595" w:type="dxa"/>
            <w:shd w:val="clear" w:color="auto" w:fill="auto"/>
            <w:vAlign w:val="center"/>
          </w:tcPr>
          <w:p w:rsidR="0012404B" w:rsidRPr="00F5745A" w:rsidRDefault="0012404B" w:rsidP="000950C3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8A4458" w:rsidRDefault="0012404B" w:rsidP="000950C3">
            <w:pPr>
              <w:pStyle w:val="2"/>
              <w:ind w:leftChars="100" w:left="160"/>
              <w:rPr>
                <w:rFonts w:ascii="標楷體" w:hAnsi="標楷體"/>
                <w:noProof/>
                <w:sz w:val="22"/>
                <w:szCs w:val="22"/>
              </w:rPr>
            </w:pPr>
            <w:r w:rsidRPr="00F5745A">
              <w:rPr>
                <w:rFonts w:ascii="標楷體" w:hAnsi="標楷體" w:hint="eastAsia"/>
                <w:noProof/>
                <w:sz w:val="22"/>
                <w:szCs w:val="22"/>
              </w:rPr>
              <w:t>原子能委員會</w:t>
            </w:r>
            <w:r w:rsidR="008A4458" w:rsidRPr="008A4458">
              <w:rPr>
                <w:rFonts w:ascii="標楷體" w:hAnsi="標楷體" w:hint="eastAsia"/>
                <w:noProof/>
                <w:sz w:val="22"/>
                <w:szCs w:val="22"/>
              </w:rPr>
              <w:t>（核能安全</w:t>
            </w:r>
          </w:p>
          <w:p w:rsidR="0012404B" w:rsidRPr="00F5745A" w:rsidRDefault="008A4458" w:rsidP="008A4458">
            <w:pPr>
              <w:pStyle w:val="2"/>
              <w:ind w:leftChars="100" w:left="160"/>
              <w:jc w:val="left"/>
              <w:rPr>
                <w:rFonts w:ascii="標楷體" w:hAnsi="標楷體"/>
                <w:sz w:val="22"/>
                <w:szCs w:val="22"/>
              </w:rPr>
            </w:pPr>
            <w:r w:rsidRPr="008A4458">
              <w:rPr>
                <w:rFonts w:ascii="標楷體" w:hAnsi="標楷體" w:hint="eastAsia"/>
                <w:noProof/>
                <w:sz w:val="22"/>
                <w:szCs w:val="22"/>
              </w:rPr>
              <w:t>委員會及所屬）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2404B" w:rsidRPr="00F5745A" w:rsidRDefault="0012404B" w:rsidP="000950C3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5745A">
              <w:rPr>
                <w:rFonts w:hAnsi="細明體"/>
                <w:b/>
                <w:noProof/>
                <w:sz w:val="22"/>
                <w:szCs w:val="22"/>
              </w:rPr>
              <w:t>7,632,800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2404B" w:rsidRPr="00F5745A" w:rsidRDefault="0012404B" w:rsidP="000950C3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F5745A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12404B" w:rsidRPr="00F5745A" w:rsidRDefault="0012404B" w:rsidP="000950C3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F5745A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12404B" w:rsidRPr="00F5745A" w:rsidRDefault="0012404B" w:rsidP="000950C3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F5745A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12404B" w:rsidRPr="00F5745A" w:rsidRDefault="0012404B" w:rsidP="000950C3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5745A">
              <w:rPr>
                <w:rFonts w:hAnsi="細明體"/>
                <w:b/>
                <w:noProof/>
                <w:sz w:val="22"/>
                <w:szCs w:val="22"/>
              </w:rPr>
              <w:t>72,745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12404B" w:rsidRPr="00F5745A" w:rsidRDefault="0012404B" w:rsidP="000950C3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5745A">
              <w:rPr>
                <w:rFonts w:hAnsi="細明體"/>
                <w:b/>
                <w:noProof/>
                <w:sz w:val="22"/>
                <w:szCs w:val="22"/>
              </w:rPr>
              <w:t>7,560,055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2404B" w:rsidRPr="00F5745A" w:rsidRDefault="0012404B" w:rsidP="000950C3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5745A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04B" w:rsidRPr="00F5745A" w:rsidRDefault="0012404B" w:rsidP="000950C3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5745A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12404B" w:rsidRPr="00F5745A" w:rsidTr="00350581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595" w:type="dxa"/>
            <w:shd w:val="clear" w:color="auto" w:fill="auto"/>
            <w:vAlign w:val="center"/>
          </w:tcPr>
          <w:p w:rsidR="0012404B" w:rsidRPr="00F5745A" w:rsidRDefault="0012404B" w:rsidP="000950C3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F5745A">
              <w:rPr>
                <w:rFonts w:ascii="標楷體" w:eastAsia="標楷體"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2404B" w:rsidRPr="00F5745A" w:rsidRDefault="0012404B" w:rsidP="000950C3">
            <w:pPr>
              <w:pStyle w:val="2"/>
              <w:ind w:leftChars="300" w:left="480" w:rightChars="100" w:right="160"/>
              <w:rPr>
                <w:rFonts w:ascii="標楷體" w:hAnsi="標楷體"/>
                <w:sz w:val="22"/>
                <w:szCs w:val="22"/>
              </w:rPr>
            </w:pPr>
            <w:r w:rsidRPr="00F5745A">
              <w:rPr>
                <w:rFonts w:ascii="標楷體" w:hAnsi="標楷體" w:hint="eastAsia"/>
                <w:noProof/>
                <w:sz w:val="22"/>
                <w:szCs w:val="22"/>
              </w:rPr>
              <w:t>小計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2404B" w:rsidRPr="00F5745A" w:rsidRDefault="0012404B" w:rsidP="000950C3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5745A">
              <w:rPr>
                <w:rFonts w:hAnsi="細明體"/>
                <w:b/>
                <w:noProof/>
                <w:sz w:val="22"/>
                <w:szCs w:val="22"/>
              </w:rPr>
              <w:t>7,632,800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2404B" w:rsidRPr="00F5745A" w:rsidRDefault="0012404B" w:rsidP="000950C3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F5745A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12404B" w:rsidRPr="00F5745A" w:rsidRDefault="0012404B" w:rsidP="000950C3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F5745A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12404B" w:rsidRPr="00F5745A" w:rsidRDefault="0012404B" w:rsidP="000950C3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F5745A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12404B" w:rsidRPr="00F5745A" w:rsidRDefault="0012404B" w:rsidP="000950C3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5745A">
              <w:rPr>
                <w:rFonts w:hAnsi="細明體"/>
                <w:b/>
                <w:noProof/>
                <w:sz w:val="22"/>
                <w:szCs w:val="22"/>
              </w:rPr>
              <w:t>72,745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12404B" w:rsidRPr="00F5745A" w:rsidRDefault="0012404B" w:rsidP="000950C3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5745A">
              <w:rPr>
                <w:rFonts w:hAnsi="細明體"/>
                <w:b/>
                <w:noProof/>
                <w:sz w:val="22"/>
                <w:szCs w:val="22"/>
              </w:rPr>
              <w:t>7,560,055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2404B" w:rsidRPr="00F5745A" w:rsidRDefault="0012404B" w:rsidP="000950C3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5745A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04B" w:rsidRPr="00F5745A" w:rsidRDefault="0012404B" w:rsidP="000950C3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5745A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12404B" w:rsidRPr="00F5745A" w:rsidTr="00350581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595" w:type="dxa"/>
            <w:shd w:val="clear" w:color="auto" w:fill="auto"/>
            <w:vAlign w:val="center"/>
          </w:tcPr>
          <w:p w:rsidR="0012404B" w:rsidRPr="00F5745A" w:rsidRDefault="0012404B" w:rsidP="000950C3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2404B" w:rsidRPr="00F5745A" w:rsidRDefault="0012404B" w:rsidP="000950C3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F5745A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2404B" w:rsidRPr="00F5745A" w:rsidRDefault="0012404B" w:rsidP="000950C3">
            <w:pPr>
              <w:pStyle w:val="3"/>
              <w:rPr>
                <w:rFonts w:hAnsi="細明體"/>
                <w:sz w:val="22"/>
                <w:szCs w:val="22"/>
              </w:rPr>
            </w:pPr>
            <w:r w:rsidRPr="00F5745A">
              <w:rPr>
                <w:rFonts w:hAnsi="細明體"/>
                <w:noProof/>
                <w:sz w:val="22"/>
                <w:szCs w:val="22"/>
              </w:rPr>
              <w:t>1,058,800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2404B" w:rsidRPr="00F5745A" w:rsidRDefault="0012404B" w:rsidP="000950C3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5745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12404B" w:rsidRPr="00F5745A" w:rsidRDefault="0012404B" w:rsidP="000950C3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5745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12404B" w:rsidRPr="00F5745A" w:rsidRDefault="0012404B" w:rsidP="000950C3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5745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12404B" w:rsidRPr="00F5745A" w:rsidRDefault="0012404B" w:rsidP="000950C3">
            <w:pPr>
              <w:pStyle w:val="3"/>
              <w:rPr>
                <w:rFonts w:hAnsi="細明體"/>
                <w:sz w:val="22"/>
                <w:szCs w:val="22"/>
              </w:rPr>
            </w:pPr>
            <w:r w:rsidRPr="00F5745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12404B" w:rsidRPr="00F5745A" w:rsidRDefault="0012404B" w:rsidP="000950C3">
            <w:pPr>
              <w:pStyle w:val="3"/>
              <w:rPr>
                <w:rFonts w:hAnsi="細明體"/>
                <w:sz w:val="22"/>
                <w:szCs w:val="22"/>
              </w:rPr>
            </w:pPr>
            <w:r w:rsidRPr="00F5745A">
              <w:rPr>
                <w:rFonts w:hAnsi="細明體"/>
                <w:noProof/>
                <w:sz w:val="22"/>
                <w:szCs w:val="22"/>
              </w:rPr>
              <w:t>1,058,800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2404B" w:rsidRPr="00F5745A" w:rsidRDefault="0012404B" w:rsidP="000950C3">
            <w:pPr>
              <w:pStyle w:val="3"/>
              <w:rPr>
                <w:rFonts w:hAnsi="細明體"/>
                <w:sz w:val="22"/>
                <w:szCs w:val="22"/>
              </w:rPr>
            </w:pPr>
            <w:r w:rsidRPr="00F5745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04B" w:rsidRPr="00F5745A" w:rsidRDefault="0012404B" w:rsidP="000950C3">
            <w:pPr>
              <w:pStyle w:val="3"/>
              <w:rPr>
                <w:rFonts w:hAnsi="細明體"/>
                <w:sz w:val="22"/>
                <w:szCs w:val="22"/>
              </w:rPr>
            </w:pPr>
            <w:r w:rsidRPr="00F5745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12404B" w:rsidRPr="00F5745A" w:rsidTr="00350581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595" w:type="dxa"/>
            <w:shd w:val="clear" w:color="auto" w:fill="auto"/>
            <w:vAlign w:val="center"/>
          </w:tcPr>
          <w:p w:rsidR="0012404B" w:rsidRPr="00F5745A" w:rsidRDefault="0012404B" w:rsidP="000950C3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2404B" w:rsidRPr="00F5745A" w:rsidRDefault="0012404B" w:rsidP="000950C3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F5745A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原子能管理發展業務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2404B" w:rsidRPr="00F5745A" w:rsidRDefault="0012404B" w:rsidP="000950C3">
            <w:pPr>
              <w:pStyle w:val="3"/>
              <w:rPr>
                <w:rFonts w:hAnsi="細明體"/>
                <w:sz w:val="22"/>
                <w:szCs w:val="22"/>
              </w:rPr>
            </w:pPr>
            <w:r w:rsidRPr="00F5745A">
              <w:rPr>
                <w:rFonts w:hAnsi="細明體"/>
                <w:noProof/>
                <w:sz w:val="22"/>
                <w:szCs w:val="22"/>
              </w:rPr>
              <w:t>6,574,000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2404B" w:rsidRPr="00F5745A" w:rsidRDefault="0012404B" w:rsidP="000950C3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5745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12404B" w:rsidRPr="00F5745A" w:rsidRDefault="0012404B" w:rsidP="000950C3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5745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12404B" w:rsidRPr="00F5745A" w:rsidRDefault="0012404B" w:rsidP="000950C3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5745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12404B" w:rsidRPr="00F5745A" w:rsidRDefault="0012404B" w:rsidP="000950C3">
            <w:pPr>
              <w:pStyle w:val="3"/>
              <w:rPr>
                <w:rFonts w:hAnsi="細明體"/>
                <w:sz w:val="22"/>
                <w:szCs w:val="22"/>
              </w:rPr>
            </w:pPr>
            <w:r w:rsidRPr="00F5745A">
              <w:rPr>
                <w:rFonts w:hAnsi="細明體"/>
                <w:noProof/>
                <w:sz w:val="22"/>
                <w:szCs w:val="22"/>
              </w:rPr>
              <w:t>72,745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12404B" w:rsidRPr="00F5745A" w:rsidRDefault="0012404B" w:rsidP="000950C3">
            <w:pPr>
              <w:pStyle w:val="3"/>
              <w:rPr>
                <w:rFonts w:hAnsi="細明體"/>
                <w:sz w:val="22"/>
                <w:szCs w:val="22"/>
              </w:rPr>
            </w:pPr>
            <w:r w:rsidRPr="00F5745A">
              <w:rPr>
                <w:rFonts w:hAnsi="細明體"/>
                <w:noProof/>
                <w:sz w:val="22"/>
                <w:szCs w:val="22"/>
              </w:rPr>
              <w:t>6,501,255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2404B" w:rsidRPr="00F5745A" w:rsidRDefault="0012404B" w:rsidP="000950C3">
            <w:pPr>
              <w:pStyle w:val="3"/>
              <w:rPr>
                <w:rFonts w:hAnsi="細明體"/>
                <w:sz w:val="22"/>
                <w:szCs w:val="22"/>
              </w:rPr>
            </w:pPr>
            <w:r w:rsidRPr="00F5745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04B" w:rsidRPr="00F5745A" w:rsidRDefault="0012404B" w:rsidP="000950C3">
            <w:pPr>
              <w:pStyle w:val="3"/>
              <w:rPr>
                <w:rFonts w:hAnsi="細明體"/>
                <w:sz w:val="22"/>
                <w:szCs w:val="22"/>
              </w:rPr>
            </w:pPr>
            <w:r w:rsidRPr="00F5745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12404B" w:rsidRPr="00F5745A" w:rsidTr="00350581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595" w:type="dxa"/>
            <w:shd w:val="clear" w:color="auto" w:fill="auto"/>
            <w:vAlign w:val="center"/>
          </w:tcPr>
          <w:p w:rsidR="0012404B" w:rsidRPr="00F5745A" w:rsidRDefault="0012404B" w:rsidP="000950C3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8A4458" w:rsidRDefault="0012404B" w:rsidP="000950C3">
            <w:pPr>
              <w:pStyle w:val="2"/>
              <w:ind w:leftChars="100" w:left="160"/>
              <w:rPr>
                <w:rFonts w:ascii="標楷體" w:hAnsi="標楷體"/>
                <w:noProof/>
                <w:sz w:val="22"/>
                <w:szCs w:val="22"/>
              </w:rPr>
            </w:pPr>
            <w:r w:rsidRPr="00F5745A">
              <w:rPr>
                <w:rFonts w:ascii="標楷體" w:hAnsi="標楷體" w:hint="eastAsia"/>
                <w:noProof/>
                <w:sz w:val="22"/>
                <w:szCs w:val="22"/>
              </w:rPr>
              <w:t>輻射偵測中心</w:t>
            </w:r>
            <w:r w:rsidR="008A4458" w:rsidRPr="008A4458">
              <w:rPr>
                <w:rFonts w:ascii="標楷體" w:hAnsi="標楷體" w:hint="eastAsia"/>
                <w:noProof/>
                <w:sz w:val="22"/>
                <w:szCs w:val="22"/>
              </w:rPr>
              <w:t>（核能安全</w:t>
            </w:r>
          </w:p>
          <w:p w:rsidR="0012404B" w:rsidRPr="00F5745A" w:rsidRDefault="008A4458" w:rsidP="008A4458">
            <w:pPr>
              <w:pStyle w:val="2"/>
              <w:ind w:leftChars="100" w:left="160"/>
              <w:jc w:val="left"/>
              <w:rPr>
                <w:rFonts w:ascii="標楷體" w:hAnsi="標楷體"/>
                <w:sz w:val="22"/>
                <w:szCs w:val="22"/>
              </w:rPr>
            </w:pPr>
            <w:r w:rsidRPr="008A4458">
              <w:rPr>
                <w:rFonts w:ascii="標楷體" w:hAnsi="標楷體" w:hint="eastAsia"/>
                <w:noProof/>
                <w:sz w:val="22"/>
                <w:szCs w:val="22"/>
              </w:rPr>
              <w:t>委員會及所屬）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2404B" w:rsidRPr="00F5745A" w:rsidRDefault="0012404B" w:rsidP="000950C3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5745A">
              <w:rPr>
                <w:rFonts w:hAnsi="細明體"/>
                <w:b/>
                <w:noProof/>
                <w:sz w:val="22"/>
                <w:szCs w:val="22"/>
              </w:rPr>
              <w:t>3,120,000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2404B" w:rsidRPr="00F5745A" w:rsidRDefault="0012404B" w:rsidP="000950C3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F5745A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12404B" w:rsidRPr="00F5745A" w:rsidRDefault="0012404B" w:rsidP="000950C3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F5745A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12404B" w:rsidRPr="00F5745A" w:rsidRDefault="0012404B" w:rsidP="000950C3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F5745A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12404B" w:rsidRPr="00F5745A" w:rsidRDefault="0012404B" w:rsidP="000950C3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5745A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12404B" w:rsidRPr="00F5745A" w:rsidRDefault="0012404B" w:rsidP="000950C3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5745A">
              <w:rPr>
                <w:rFonts w:hAnsi="細明體"/>
                <w:b/>
                <w:noProof/>
                <w:sz w:val="22"/>
                <w:szCs w:val="22"/>
              </w:rPr>
              <w:t>3,120,000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2404B" w:rsidRPr="00F5745A" w:rsidRDefault="0012404B" w:rsidP="000950C3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5745A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04B" w:rsidRPr="00F5745A" w:rsidRDefault="0012404B" w:rsidP="000950C3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5745A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12404B" w:rsidRPr="00F5745A" w:rsidTr="00350581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595" w:type="dxa"/>
            <w:shd w:val="clear" w:color="auto" w:fill="auto"/>
            <w:vAlign w:val="center"/>
          </w:tcPr>
          <w:p w:rsidR="0012404B" w:rsidRPr="00F5745A" w:rsidRDefault="0012404B" w:rsidP="000950C3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F5745A">
              <w:rPr>
                <w:rFonts w:ascii="標楷體" w:eastAsia="標楷體"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2404B" w:rsidRPr="00F5745A" w:rsidRDefault="0012404B" w:rsidP="000950C3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F5745A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環境輻射偵測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2404B" w:rsidRPr="00F5745A" w:rsidRDefault="0012404B" w:rsidP="000950C3">
            <w:pPr>
              <w:pStyle w:val="3"/>
              <w:rPr>
                <w:rFonts w:hAnsi="細明體"/>
                <w:sz w:val="22"/>
                <w:szCs w:val="22"/>
              </w:rPr>
            </w:pPr>
            <w:r w:rsidRPr="00F5745A">
              <w:rPr>
                <w:rFonts w:hAnsi="細明體"/>
                <w:noProof/>
                <w:sz w:val="22"/>
                <w:szCs w:val="22"/>
              </w:rPr>
              <w:t>3,120,000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2404B" w:rsidRPr="00F5745A" w:rsidRDefault="0012404B" w:rsidP="000950C3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5745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12404B" w:rsidRPr="00F5745A" w:rsidRDefault="0012404B" w:rsidP="000950C3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5745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12404B" w:rsidRPr="00F5745A" w:rsidRDefault="0012404B" w:rsidP="000950C3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5745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12404B" w:rsidRPr="00F5745A" w:rsidRDefault="0012404B" w:rsidP="000950C3">
            <w:pPr>
              <w:pStyle w:val="3"/>
              <w:rPr>
                <w:rFonts w:hAnsi="細明體"/>
                <w:sz w:val="22"/>
                <w:szCs w:val="22"/>
              </w:rPr>
            </w:pPr>
            <w:r w:rsidRPr="00F5745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12404B" w:rsidRPr="00F5745A" w:rsidRDefault="0012404B" w:rsidP="000950C3">
            <w:pPr>
              <w:pStyle w:val="3"/>
              <w:rPr>
                <w:rFonts w:hAnsi="細明體"/>
                <w:sz w:val="22"/>
                <w:szCs w:val="22"/>
              </w:rPr>
            </w:pPr>
            <w:r w:rsidRPr="00F5745A">
              <w:rPr>
                <w:rFonts w:hAnsi="細明體"/>
                <w:noProof/>
                <w:sz w:val="22"/>
                <w:szCs w:val="22"/>
              </w:rPr>
              <w:t>3,120,000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2404B" w:rsidRPr="00F5745A" w:rsidRDefault="0012404B" w:rsidP="000950C3">
            <w:pPr>
              <w:pStyle w:val="3"/>
              <w:rPr>
                <w:rFonts w:hAnsi="細明體"/>
                <w:sz w:val="22"/>
                <w:szCs w:val="22"/>
              </w:rPr>
            </w:pPr>
            <w:r w:rsidRPr="00F5745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04B" w:rsidRPr="00F5745A" w:rsidRDefault="0012404B" w:rsidP="000950C3">
            <w:pPr>
              <w:pStyle w:val="3"/>
              <w:rPr>
                <w:rFonts w:hAnsi="細明體"/>
                <w:sz w:val="22"/>
                <w:szCs w:val="22"/>
              </w:rPr>
            </w:pPr>
            <w:r w:rsidRPr="00F5745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12404B" w:rsidRPr="00F5745A" w:rsidTr="00350581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595" w:type="dxa"/>
            <w:shd w:val="clear" w:color="auto" w:fill="auto"/>
            <w:vAlign w:val="center"/>
          </w:tcPr>
          <w:p w:rsidR="0012404B" w:rsidRPr="00F5745A" w:rsidRDefault="0012404B" w:rsidP="000950C3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2404B" w:rsidRPr="00F5745A" w:rsidRDefault="0012404B" w:rsidP="000950C3">
            <w:pPr>
              <w:pStyle w:val="2"/>
              <w:ind w:leftChars="100" w:left="160"/>
              <w:rPr>
                <w:rFonts w:ascii="標楷體" w:hAnsi="標楷體"/>
                <w:sz w:val="22"/>
                <w:szCs w:val="22"/>
              </w:rPr>
            </w:pPr>
            <w:r w:rsidRPr="00F5745A">
              <w:rPr>
                <w:rFonts w:ascii="標楷體" w:hAnsi="標楷體" w:hint="eastAsia"/>
                <w:noProof/>
                <w:sz w:val="22"/>
                <w:szCs w:val="22"/>
              </w:rPr>
              <w:t>核能研究所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2404B" w:rsidRPr="00F5745A" w:rsidRDefault="0012404B" w:rsidP="000950C3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5745A">
              <w:rPr>
                <w:rFonts w:hAnsi="細明體"/>
                <w:b/>
                <w:noProof/>
                <w:sz w:val="22"/>
                <w:szCs w:val="22"/>
              </w:rPr>
              <w:t>202,427,610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2404B" w:rsidRPr="00F5745A" w:rsidRDefault="0012404B" w:rsidP="000950C3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F5745A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12404B" w:rsidRPr="00F5745A" w:rsidRDefault="0012404B" w:rsidP="000950C3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F5745A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12404B" w:rsidRPr="00F5745A" w:rsidRDefault="0012404B" w:rsidP="000950C3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F5745A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12404B" w:rsidRPr="00F5745A" w:rsidRDefault="0012404B" w:rsidP="000950C3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5745A">
              <w:rPr>
                <w:rFonts w:hAnsi="細明體"/>
                <w:b/>
                <w:noProof/>
                <w:sz w:val="22"/>
                <w:szCs w:val="22"/>
              </w:rPr>
              <w:t>1,242,391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12404B" w:rsidRPr="00F5745A" w:rsidRDefault="0012404B" w:rsidP="000950C3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5745A">
              <w:rPr>
                <w:rFonts w:hAnsi="細明體"/>
                <w:b/>
                <w:noProof/>
                <w:sz w:val="22"/>
                <w:szCs w:val="22"/>
              </w:rPr>
              <w:t>83,903,508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2404B" w:rsidRPr="00F5745A" w:rsidRDefault="0012404B" w:rsidP="000950C3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5745A">
              <w:rPr>
                <w:rFonts w:hAnsi="細明體"/>
                <w:b/>
                <w:noProof/>
                <w:sz w:val="22"/>
                <w:szCs w:val="22"/>
              </w:rPr>
              <w:t>117,281,711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04B" w:rsidRPr="00F5745A" w:rsidRDefault="0012404B" w:rsidP="000950C3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5745A">
              <w:rPr>
                <w:rFonts w:hAnsi="細明體"/>
                <w:b/>
                <w:noProof/>
                <w:sz w:val="22"/>
                <w:szCs w:val="22"/>
              </w:rPr>
              <w:t>57.94</w:t>
            </w:r>
          </w:p>
        </w:tc>
      </w:tr>
      <w:tr w:rsidR="0012404B" w:rsidRPr="00F5745A" w:rsidTr="00350581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595" w:type="dxa"/>
            <w:shd w:val="clear" w:color="auto" w:fill="auto"/>
            <w:vAlign w:val="center"/>
          </w:tcPr>
          <w:p w:rsidR="0012404B" w:rsidRPr="00F5745A" w:rsidRDefault="0012404B" w:rsidP="000950C3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F5745A">
              <w:rPr>
                <w:rFonts w:ascii="標楷體" w:eastAsia="標楷體" w:hAnsi="標楷體"/>
                <w:noProof/>
                <w:sz w:val="22"/>
                <w:szCs w:val="22"/>
              </w:rPr>
              <w:t>107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2404B" w:rsidRPr="00F5745A" w:rsidRDefault="0012404B" w:rsidP="000950C3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F5745A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計畫管理與設施維運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2404B" w:rsidRPr="00F5745A" w:rsidRDefault="0012404B" w:rsidP="000950C3">
            <w:pPr>
              <w:pStyle w:val="3"/>
              <w:rPr>
                <w:rFonts w:hAnsi="細明體"/>
                <w:sz w:val="22"/>
                <w:szCs w:val="22"/>
              </w:rPr>
            </w:pPr>
            <w:r w:rsidRPr="00F5745A">
              <w:rPr>
                <w:rFonts w:hAnsi="細明體"/>
                <w:noProof/>
                <w:sz w:val="22"/>
                <w:szCs w:val="22"/>
              </w:rPr>
              <w:t>45,685,483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2404B" w:rsidRPr="00F5745A" w:rsidRDefault="0012404B" w:rsidP="000950C3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5745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12404B" w:rsidRPr="00F5745A" w:rsidRDefault="0012404B" w:rsidP="000950C3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5745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12404B" w:rsidRPr="00F5745A" w:rsidRDefault="0012404B" w:rsidP="000950C3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5745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12404B" w:rsidRPr="00F5745A" w:rsidRDefault="0012404B" w:rsidP="000950C3">
            <w:pPr>
              <w:pStyle w:val="3"/>
              <w:rPr>
                <w:rFonts w:hAnsi="細明體"/>
                <w:sz w:val="22"/>
                <w:szCs w:val="22"/>
              </w:rPr>
            </w:pPr>
            <w:r w:rsidRPr="00F5745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12404B" w:rsidRPr="00F5745A" w:rsidRDefault="0012404B" w:rsidP="000950C3">
            <w:pPr>
              <w:pStyle w:val="3"/>
              <w:rPr>
                <w:rFonts w:hAnsi="細明體"/>
                <w:sz w:val="22"/>
                <w:szCs w:val="22"/>
              </w:rPr>
            </w:pPr>
            <w:r w:rsidRPr="00F5745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2404B" w:rsidRPr="00F5745A" w:rsidRDefault="0012404B" w:rsidP="000950C3">
            <w:pPr>
              <w:pStyle w:val="3"/>
              <w:rPr>
                <w:rFonts w:hAnsi="細明體"/>
                <w:sz w:val="22"/>
                <w:szCs w:val="22"/>
              </w:rPr>
            </w:pPr>
            <w:r w:rsidRPr="00F5745A">
              <w:rPr>
                <w:rFonts w:hAnsi="細明體"/>
                <w:noProof/>
                <w:sz w:val="22"/>
                <w:szCs w:val="22"/>
              </w:rPr>
              <w:t>45,685,483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04B" w:rsidRPr="00F5745A" w:rsidRDefault="0012404B" w:rsidP="000950C3">
            <w:pPr>
              <w:pStyle w:val="3"/>
              <w:rPr>
                <w:rFonts w:hAnsi="細明體"/>
                <w:sz w:val="22"/>
                <w:szCs w:val="22"/>
              </w:rPr>
            </w:pPr>
            <w:r w:rsidRPr="00F5745A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</w:tr>
      <w:tr w:rsidR="0012404B" w:rsidRPr="00F5745A" w:rsidTr="00350581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595" w:type="dxa"/>
            <w:shd w:val="clear" w:color="auto" w:fill="auto"/>
            <w:vAlign w:val="center"/>
          </w:tcPr>
          <w:p w:rsidR="0012404B" w:rsidRPr="00F5745A" w:rsidRDefault="0012404B" w:rsidP="000950C3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F5745A">
              <w:rPr>
                <w:rFonts w:ascii="標楷體" w:eastAsia="標楷體" w:hAnsi="標楷體"/>
                <w:noProof/>
                <w:sz w:val="22"/>
                <w:szCs w:val="22"/>
              </w:rPr>
              <w:t>108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2404B" w:rsidRPr="00F5745A" w:rsidRDefault="0012404B" w:rsidP="000950C3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F5745A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計畫管理與設施維運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2404B" w:rsidRPr="00F5745A" w:rsidRDefault="0012404B" w:rsidP="000950C3">
            <w:pPr>
              <w:pStyle w:val="3"/>
              <w:rPr>
                <w:rFonts w:hAnsi="細明體"/>
                <w:sz w:val="22"/>
                <w:szCs w:val="22"/>
              </w:rPr>
            </w:pPr>
            <w:r w:rsidRPr="00F5745A">
              <w:rPr>
                <w:rFonts w:hAnsi="細明體"/>
                <w:noProof/>
                <w:sz w:val="22"/>
                <w:szCs w:val="22"/>
              </w:rPr>
              <w:t>51,391,231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2404B" w:rsidRPr="00F5745A" w:rsidRDefault="0012404B" w:rsidP="000950C3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5745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12404B" w:rsidRPr="00F5745A" w:rsidRDefault="0012404B" w:rsidP="000950C3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5745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12404B" w:rsidRPr="00F5745A" w:rsidRDefault="0012404B" w:rsidP="000950C3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5745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12404B" w:rsidRPr="00F5745A" w:rsidRDefault="0012404B" w:rsidP="000950C3">
            <w:pPr>
              <w:pStyle w:val="3"/>
              <w:rPr>
                <w:rFonts w:hAnsi="細明體"/>
                <w:sz w:val="22"/>
                <w:szCs w:val="22"/>
              </w:rPr>
            </w:pPr>
            <w:r w:rsidRPr="00F5745A">
              <w:rPr>
                <w:rFonts w:hAnsi="細明體"/>
                <w:noProof/>
                <w:sz w:val="22"/>
                <w:szCs w:val="22"/>
              </w:rPr>
              <w:t>51,500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12404B" w:rsidRPr="00F5745A" w:rsidRDefault="0012404B" w:rsidP="000950C3">
            <w:pPr>
              <w:pStyle w:val="3"/>
              <w:rPr>
                <w:rFonts w:hAnsi="細明體"/>
                <w:sz w:val="22"/>
                <w:szCs w:val="22"/>
              </w:rPr>
            </w:pPr>
            <w:r w:rsidRPr="00F5745A">
              <w:rPr>
                <w:rFonts w:hAnsi="細明體"/>
                <w:noProof/>
                <w:sz w:val="22"/>
                <w:szCs w:val="22"/>
              </w:rPr>
              <w:t>1,048,805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2404B" w:rsidRPr="00F5745A" w:rsidRDefault="0012404B" w:rsidP="000950C3">
            <w:pPr>
              <w:pStyle w:val="3"/>
              <w:rPr>
                <w:rFonts w:hAnsi="細明體"/>
                <w:sz w:val="22"/>
                <w:szCs w:val="22"/>
              </w:rPr>
            </w:pPr>
            <w:r w:rsidRPr="00F5745A">
              <w:rPr>
                <w:rFonts w:hAnsi="細明體"/>
                <w:noProof/>
                <w:sz w:val="22"/>
                <w:szCs w:val="22"/>
              </w:rPr>
              <w:t>50,290,926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04B" w:rsidRPr="00F5745A" w:rsidRDefault="0012404B" w:rsidP="000950C3">
            <w:pPr>
              <w:pStyle w:val="3"/>
              <w:rPr>
                <w:rFonts w:hAnsi="細明體"/>
                <w:sz w:val="22"/>
                <w:szCs w:val="22"/>
              </w:rPr>
            </w:pPr>
            <w:r w:rsidRPr="00F5745A">
              <w:rPr>
                <w:rFonts w:hAnsi="細明體"/>
                <w:noProof/>
                <w:sz w:val="22"/>
                <w:szCs w:val="22"/>
              </w:rPr>
              <w:t>97.86</w:t>
            </w:r>
          </w:p>
        </w:tc>
      </w:tr>
      <w:tr w:rsidR="0012404B" w:rsidRPr="00F5745A" w:rsidTr="00350581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595" w:type="dxa"/>
            <w:shd w:val="clear" w:color="auto" w:fill="auto"/>
            <w:vAlign w:val="center"/>
          </w:tcPr>
          <w:p w:rsidR="0012404B" w:rsidRPr="00F5745A" w:rsidRDefault="0012404B" w:rsidP="000950C3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F5745A">
              <w:rPr>
                <w:rFonts w:ascii="標楷體" w:eastAsia="標楷體" w:hAnsi="標楷體"/>
                <w:noProof/>
                <w:sz w:val="22"/>
                <w:szCs w:val="22"/>
              </w:rPr>
              <w:t>110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2404B" w:rsidRPr="00F5745A" w:rsidRDefault="0012404B" w:rsidP="000950C3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F5745A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計畫管理與設施維運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2404B" w:rsidRPr="00F5745A" w:rsidRDefault="0012404B" w:rsidP="000950C3">
            <w:pPr>
              <w:pStyle w:val="3"/>
              <w:rPr>
                <w:rFonts w:hAnsi="細明體"/>
                <w:sz w:val="22"/>
                <w:szCs w:val="22"/>
              </w:rPr>
            </w:pPr>
            <w:r w:rsidRPr="00F5745A">
              <w:rPr>
                <w:rFonts w:hAnsi="細明體"/>
                <w:noProof/>
                <w:sz w:val="22"/>
                <w:szCs w:val="22"/>
              </w:rPr>
              <w:t>34,235,521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2404B" w:rsidRPr="00F5745A" w:rsidRDefault="0012404B" w:rsidP="000950C3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5745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12404B" w:rsidRPr="00F5745A" w:rsidRDefault="0012404B" w:rsidP="000950C3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5745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12404B" w:rsidRPr="00F5745A" w:rsidRDefault="0012404B" w:rsidP="000950C3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5745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12404B" w:rsidRPr="00F5745A" w:rsidRDefault="0012404B" w:rsidP="000950C3">
            <w:pPr>
              <w:pStyle w:val="3"/>
              <w:rPr>
                <w:rFonts w:hAnsi="細明體"/>
                <w:sz w:val="22"/>
                <w:szCs w:val="22"/>
              </w:rPr>
            </w:pPr>
            <w:r w:rsidRPr="00F5745A">
              <w:rPr>
                <w:rFonts w:hAnsi="細明體"/>
                <w:noProof/>
                <w:sz w:val="22"/>
                <w:szCs w:val="22"/>
              </w:rPr>
              <w:t>596,729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12404B" w:rsidRPr="00F5745A" w:rsidRDefault="0012404B" w:rsidP="000950C3">
            <w:pPr>
              <w:pStyle w:val="3"/>
              <w:rPr>
                <w:rFonts w:hAnsi="細明體"/>
                <w:sz w:val="22"/>
                <w:szCs w:val="22"/>
              </w:rPr>
            </w:pPr>
            <w:r w:rsidRPr="00F5745A">
              <w:rPr>
                <w:rFonts w:hAnsi="細明體"/>
                <w:noProof/>
                <w:sz w:val="22"/>
                <w:szCs w:val="22"/>
              </w:rPr>
              <w:t>12,453,490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2404B" w:rsidRPr="00F5745A" w:rsidRDefault="0012404B" w:rsidP="000950C3">
            <w:pPr>
              <w:pStyle w:val="3"/>
              <w:rPr>
                <w:rFonts w:hAnsi="細明體"/>
                <w:sz w:val="22"/>
                <w:szCs w:val="22"/>
              </w:rPr>
            </w:pPr>
            <w:r w:rsidRPr="00F5745A">
              <w:rPr>
                <w:rFonts w:hAnsi="細明體"/>
                <w:noProof/>
                <w:sz w:val="22"/>
                <w:szCs w:val="22"/>
              </w:rPr>
              <w:t>21,185,302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04B" w:rsidRPr="00F5745A" w:rsidRDefault="0012404B" w:rsidP="000950C3">
            <w:pPr>
              <w:pStyle w:val="3"/>
              <w:rPr>
                <w:rFonts w:hAnsi="細明體"/>
                <w:sz w:val="22"/>
                <w:szCs w:val="22"/>
              </w:rPr>
            </w:pPr>
            <w:r w:rsidRPr="00F5745A">
              <w:rPr>
                <w:rFonts w:hAnsi="細明體"/>
                <w:noProof/>
                <w:sz w:val="22"/>
                <w:szCs w:val="22"/>
              </w:rPr>
              <w:t>61.88</w:t>
            </w:r>
          </w:p>
        </w:tc>
      </w:tr>
      <w:tr w:rsidR="0012404B" w:rsidRPr="00F5745A" w:rsidTr="00350581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595" w:type="dxa"/>
            <w:shd w:val="clear" w:color="auto" w:fill="auto"/>
            <w:vAlign w:val="center"/>
          </w:tcPr>
          <w:p w:rsidR="0012404B" w:rsidRPr="00F5745A" w:rsidRDefault="0012404B" w:rsidP="000950C3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F5745A">
              <w:rPr>
                <w:rFonts w:ascii="標楷體" w:eastAsia="標楷體"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2404B" w:rsidRPr="00F5745A" w:rsidRDefault="0012404B" w:rsidP="000950C3">
            <w:pPr>
              <w:pStyle w:val="2"/>
              <w:ind w:leftChars="300" w:left="480" w:rightChars="100" w:right="160"/>
              <w:rPr>
                <w:rFonts w:ascii="標楷體" w:hAnsi="標楷體"/>
                <w:sz w:val="22"/>
                <w:szCs w:val="22"/>
              </w:rPr>
            </w:pPr>
            <w:r w:rsidRPr="00F5745A">
              <w:rPr>
                <w:rFonts w:ascii="標楷體" w:hAnsi="標楷體" w:hint="eastAsia"/>
                <w:noProof/>
                <w:sz w:val="22"/>
                <w:szCs w:val="22"/>
              </w:rPr>
              <w:t>小計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2404B" w:rsidRPr="00F5745A" w:rsidRDefault="0012404B" w:rsidP="000950C3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5745A">
              <w:rPr>
                <w:rFonts w:hAnsi="細明體"/>
                <w:b/>
                <w:noProof/>
                <w:sz w:val="22"/>
                <w:szCs w:val="22"/>
              </w:rPr>
              <w:t>71,115,375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2404B" w:rsidRPr="00F5745A" w:rsidRDefault="0012404B" w:rsidP="000950C3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F5745A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12404B" w:rsidRPr="00F5745A" w:rsidRDefault="0012404B" w:rsidP="000950C3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F5745A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12404B" w:rsidRPr="00F5745A" w:rsidRDefault="0012404B" w:rsidP="000950C3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F5745A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12404B" w:rsidRPr="00F5745A" w:rsidRDefault="0012404B" w:rsidP="000950C3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5745A">
              <w:rPr>
                <w:rFonts w:hAnsi="細明體"/>
                <w:b/>
                <w:noProof/>
                <w:sz w:val="22"/>
                <w:szCs w:val="22"/>
              </w:rPr>
              <w:t>594,162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12404B" w:rsidRPr="00F5745A" w:rsidRDefault="0012404B" w:rsidP="000950C3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5745A">
              <w:rPr>
                <w:rFonts w:hAnsi="細明體"/>
                <w:b/>
                <w:noProof/>
                <w:sz w:val="22"/>
                <w:szCs w:val="22"/>
              </w:rPr>
              <w:t>70,401,213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2404B" w:rsidRPr="00F5745A" w:rsidRDefault="0012404B" w:rsidP="000950C3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5745A">
              <w:rPr>
                <w:rFonts w:hAnsi="細明體"/>
                <w:b/>
                <w:noProof/>
                <w:sz w:val="22"/>
                <w:szCs w:val="22"/>
              </w:rPr>
              <w:t>120,000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04B" w:rsidRPr="00F5745A" w:rsidRDefault="0012404B" w:rsidP="000950C3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5745A">
              <w:rPr>
                <w:rFonts w:hAnsi="細明體"/>
                <w:b/>
                <w:noProof/>
                <w:sz w:val="22"/>
                <w:szCs w:val="22"/>
              </w:rPr>
              <w:t>0.17</w:t>
            </w:r>
          </w:p>
        </w:tc>
      </w:tr>
      <w:tr w:rsidR="0012404B" w:rsidRPr="00F5745A" w:rsidTr="00350581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595" w:type="dxa"/>
            <w:shd w:val="clear" w:color="auto" w:fill="auto"/>
            <w:vAlign w:val="center"/>
          </w:tcPr>
          <w:p w:rsidR="0012404B" w:rsidRPr="00F5745A" w:rsidRDefault="0012404B" w:rsidP="000950C3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2404B" w:rsidRPr="00705A4F" w:rsidRDefault="0012404B" w:rsidP="000950C3">
            <w:pPr>
              <w:pStyle w:val="2"/>
              <w:ind w:leftChars="200" w:left="320"/>
              <w:rPr>
                <w:rFonts w:ascii="標楷體" w:hAnsi="標楷體"/>
                <w:b w:val="0"/>
                <w:spacing w:val="-14"/>
                <w:sz w:val="22"/>
                <w:szCs w:val="22"/>
              </w:rPr>
            </w:pPr>
            <w:r w:rsidRPr="00705A4F">
              <w:rPr>
                <w:rFonts w:ascii="標楷體" w:hAnsi="標楷體" w:hint="eastAsia"/>
                <w:b w:val="0"/>
                <w:noProof/>
                <w:spacing w:val="-14"/>
                <w:sz w:val="22"/>
                <w:szCs w:val="22"/>
              </w:rPr>
              <w:t>計畫管理維運及成果應用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2404B" w:rsidRPr="00F5745A" w:rsidRDefault="0012404B" w:rsidP="000950C3">
            <w:pPr>
              <w:pStyle w:val="3"/>
              <w:rPr>
                <w:rFonts w:hAnsi="細明體"/>
                <w:sz w:val="22"/>
                <w:szCs w:val="22"/>
              </w:rPr>
            </w:pPr>
            <w:r w:rsidRPr="00F5745A">
              <w:rPr>
                <w:rFonts w:hAnsi="細明體"/>
                <w:noProof/>
                <w:sz w:val="22"/>
                <w:szCs w:val="22"/>
              </w:rPr>
              <w:t>40,670,898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2404B" w:rsidRPr="00F5745A" w:rsidRDefault="0012404B" w:rsidP="000950C3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5745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12404B" w:rsidRPr="00F5745A" w:rsidRDefault="0012404B" w:rsidP="000950C3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5745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12404B" w:rsidRPr="00F5745A" w:rsidRDefault="0012404B" w:rsidP="000950C3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5745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12404B" w:rsidRPr="00F5745A" w:rsidRDefault="0012404B" w:rsidP="000950C3">
            <w:pPr>
              <w:pStyle w:val="3"/>
              <w:rPr>
                <w:rFonts w:hAnsi="細明體"/>
                <w:sz w:val="22"/>
                <w:szCs w:val="22"/>
              </w:rPr>
            </w:pPr>
            <w:r w:rsidRPr="00F5745A">
              <w:rPr>
                <w:rFonts w:hAnsi="細明體"/>
                <w:noProof/>
                <w:sz w:val="22"/>
                <w:szCs w:val="22"/>
              </w:rPr>
              <w:t>89,662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12404B" w:rsidRPr="00F5745A" w:rsidRDefault="0012404B" w:rsidP="000950C3">
            <w:pPr>
              <w:pStyle w:val="3"/>
              <w:rPr>
                <w:rFonts w:hAnsi="細明體"/>
                <w:sz w:val="22"/>
                <w:szCs w:val="22"/>
              </w:rPr>
            </w:pPr>
            <w:r w:rsidRPr="00F5745A">
              <w:rPr>
                <w:rFonts w:hAnsi="細明體"/>
                <w:noProof/>
                <w:sz w:val="22"/>
                <w:szCs w:val="22"/>
              </w:rPr>
              <w:t>40,461,236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2404B" w:rsidRPr="00F5745A" w:rsidRDefault="0012404B" w:rsidP="000950C3">
            <w:pPr>
              <w:pStyle w:val="3"/>
              <w:rPr>
                <w:rFonts w:hAnsi="細明體"/>
                <w:sz w:val="22"/>
                <w:szCs w:val="22"/>
              </w:rPr>
            </w:pPr>
            <w:r w:rsidRPr="00F5745A">
              <w:rPr>
                <w:rFonts w:hAnsi="細明體"/>
                <w:noProof/>
                <w:sz w:val="22"/>
                <w:szCs w:val="22"/>
              </w:rPr>
              <w:t>120,000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04B" w:rsidRPr="00F5745A" w:rsidRDefault="0012404B" w:rsidP="000950C3">
            <w:pPr>
              <w:pStyle w:val="3"/>
              <w:rPr>
                <w:rFonts w:hAnsi="細明體"/>
                <w:sz w:val="22"/>
                <w:szCs w:val="22"/>
              </w:rPr>
            </w:pPr>
            <w:r w:rsidRPr="00F5745A">
              <w:rPr>
                <w:rFonts w:hAnsi="細明體"/>
                <w:noProof/>
                <w:sz w:val="22"/>
                <w:szCs w:val="22"/>
              </w:rPr>
              <w:t>0.30</w:t>
            </w:r>
          </w:p>
        </w:tc>
      </w:tr>
      <w:tr w:rsidR="0012404B" w:rsidRPr="00F5745A" w:rsidTr="00350581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595" w:type="dxa"/>
            <w:shd w:val="clear" w:color="auto" w:fill="auto"/>
            <w:vAlign w:val="center"/>
          </w:tcPr>
          <w:p w:rsidR="0012404B" w:rsidRPr="00F5745A" w:rsidRDefault="0012404B" w:rsidP="000950C3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2404B" w:rsidRPr="00F5745A" w:rsidRDefault="0012404B" w:rsidP="000950C3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F5745A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核能科技研發計畫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2404B" w:rsidRPr="00F5745A" w:rsidRDefault="0012404B" w:rsidP="000950C3">
            <w:pPr>
              <w:pStyle w:val="3"/>
              <w:rPr>
                <w:rFonts w:hAnsi="細明體"/>
                <w:sz w:val="22"/>
                <w:szCs w:val="22"/>
              </w:rPr>
            </w:pPr>
            <w:r w:rsidRPr="00F5745A">
              <w:rPr>
                <w:rFonts w:hAnsi="細明體"/>
                <w:noProof/>
                <w:sz w:val="22"/>
                <w:szCs w:val="22"/>
              </w:rPr>
              <w:t>30,444,477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2404B" w:rsidRPr="00F5745A" w:rsidRDefault="0012404B" w:rsidP="000950C3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5745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12404B" w:rsidRPr="00F5745A" w:rsidRDefault="0012404B" w:rsidP="000950C3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5745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12404B" w:rsidRPr="00F5745A" w:rsidRDefault="0012404B" w:rsidP="000950C3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5745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12404B" w:rsidRPr="00F5745A" w:rsidRDefault="0012404B" w:rsidP="000950C3">
            <w:pPr>
              <w:pStyle w:val="3"/>
              <w:rPr>
                <w:rFonts w:hAnsi="細明體"/>
                <w:sz w:val="22"/>
                <w:szCs w:val="22"/>
              </w:rPr>
            </w:pPr>
            <w:r w:rsidRPr="00F5745A">
              <w:rPr>
                <w:rFonts w:hAnsi="細明體"/>
                <w:noProof/>
                <w:sz w:val="22"/>
                <w:szCs w:val="22"/>
              </w:rPr>
              <w:t>504,500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12404B" w:rsidRPr="00F5745A" w:rsidRDefault="0012404B" w:rsidP="000950C3">
            <w:pPr>
              <w:pStyle w:val="3"/>
              <w:rPr>
                <w:rFonts w:hAnsi="細明體"/>
                <w:sz w:val="22"/>
                <w:szCs w:val="22"/>
              </w:rPr>
            </w:pPr>
            <w:r w:rsidRPr="00F5745A">
              <w:rPr>
                <w:rFonts w:hAnsi="細明體"/>
                <w:noProof/>
                <w:sz w:val="22"/>
                <w:szCs w:val="22"/>
              </w:rPr>
              <w:t>29,939,977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2404B" w:rsidRPr="00F5745A" w:rsidRDefault="0012404B" w:rsidP="000950C3">
            <w:pPr>
              <w:pStyle w:val="3"/>
              <w:rPr>
                <w:rFonts w:hAnsi="細明體"/>
                <w:sz w:val="22"/>
                <w:szCs w:val="22"/>
              </w:rPr>
            </w:pPr>
            <w:r w:rsidRPr="00F5745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04B" w:rsidRPr="00F5745A" w:rsidRDefault="0012404B" w:rsidP="000950C3">
            <w:pPr>
              <w:pStyle w:val="3"/>
              <w:rPr>
                <w:rFonts w:hAnsi="細明體"/>
                <w:sz w:val="22"/>
                <w:szCs w:val="22"/>
              </w:rPr>
            </w:pPr>
            <w:r w:rsidRPr="00F5745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</w:tbl>
    <w:p w:rsidR="0012404B" w:rsidRDefault="0012404B" w:rsidP="0012404B">
      <w:pPr>
        <w:pStyle w:val="a7"/>
        <w:spacing w:before="72" w:after="72"/>
        <w:ind w:left="832" w:right="16" w:hanging="672"/>
        <w:rPr>
          <w:b w:val="0"/>
          <w:bCs w:val="0"/>
          <w:szCs w:val="28"/>
        </w:rPr>
      </w:pPr>
    </w:p>
    <w:p w:rsidR="0012404B" w:rsidRDefault="0012404B" w:rsidP="0012404B">
      <w:pPr>
        <w:pStyle w:val="a7"/>
        <w:spacing w:before="72" w:after="72"/>
        <w:ind w:leftChars="0" w:left="0" w:firstLineChars="0" w:firstLine="0"/>
        <w:jc w:val="left"/>
        <w:rPr>
          <w:sz w:val="36"/>
        </w:rPr>
      </w:pPr>
      <w:r>
        <w:rPr>
          <w:rFonts w:hint="eastAsia"/>
          <w:sz w:val="36"/>
        </w:rPr>
        <w:t>二</w:t>
      </w:r>
      <w:r w:rsidRPr="002069FF">
        <w:rPr>
          <w:rFonts w:hint="eastAsia"/>
          <w:sz w:val="36"/>
        </w:rPr>
        <w:t>、</w:t>
      </w:r>
      <w:r w:rsidRPr="00E37E9F">
        <w:rPr>
          <w:rFonts w:hint="eastAsia"/>
          <w:sz w:val="36"/>
        </w:rPr>
        <w:t>各項差異原因分析簡明表</w:t>
      </w:r>
    </w:p>
    <w:p w:rsidR="0012404B" w:rsidRPr="00651174" w:rsidRDefault="0012404B" w:rsidP="0012404B">
      <w:pPr>
        <w:pStyle w:val="a7"/>
        <w:spacing w:before="72" w:after="72"/>
        <w:ind w:leftChars="0" w:left="0" w:firstLineChars="0" w:firstLine="0"/>
        <w:jc w:val="left"/>
      </w:pPr>
      <w:r>
        <w:rPr>
          <w:rFonts w:hint="eastAsia"/>
        </w:rPr>
        <w:t>（一）　歲入部分</w:t>
      </w:r>
    </w:p>
    <w:p w:rsidR="0012404B" w:rsidRPr="00CF1089" w:rsidRDefault="0012404B" w:rsidP="0012404B"/>
    <w:p w:rsidR="0012404B" w:rsidRDefault="0012404B" w:rsidP="0012404B">
      <w:pPr>
        <w:pStyle w:val="a9"/>
        <w:ind w:right="160"/>
      </w:pPr>
    </w:p>
    <w:tbl>
      <w:tblPr>
        <w:tblW w:w="19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0"/>
        <w:gridCol w:w="3261"/>
        <w:gridCol w:w="3260"/>
        <w:gridCol w:w="1276"/>
        <w:gridCol w:w="8646"/>
      </w:tblGrid>
      <w:tr w:rsidR="0012404B" w:rsidTr="000950C3">
        <w:trPr>
          <w:cantSplit/>
          <w:trHeight w:val="128"/>
          <w:tblHeader/>
        </w:trPr>
        <w:tc>
          <w:tcPr>
            <w:tcW w:w="1987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2404B" w:rsidRPr="00FC14C5" w:rsidRDefault="0012404B" w:rsidP="000950C3">
            <w:pPr>
              <w:pStyle w:val="10"/>
              <w:spacing w:line="360" w:lineRule="exact"/>
              <w:rPr>
                <w:sz w:val="28"/>
              </w:rPr>
            </w:pPr>
            <w:r w:rsidRPr="00FC14C5">
              <w:rPr>
                <w:rFonts w:hint="eastAsia"/>
                <w:sz w:val="28"/>
              </w:rPr>
              <w:t xml:space="preserve">1.  </w:t>
            </w:r>
            <w:r>
              <w:rPr>
                <w:rFonts w:hint="eastAsia"/>
                <w:sz w:val="28"/>
              </w:rPr>
              <w:t>112</w:t>
            </w:r>
            <w:r w:rsidRPr="00FC14C5">
              <w:rPr>
                <w:rFonts w:hint="eastAsia"/>
                <w:sz w:val="28"/>
              </w:rPr>
              <w:t>年度應收保留數簡明表</w:t>
            </w:r>
          </w:p>
          <w:p w:rsidR="0012404B" w:rsidRPr="00A70553" w:rsidRDefault="0012404B" w:rsidP="000950C3">
            <w:pPr>
              <w:pStyle w:val="a8"/>
              <w:ind w:leftChars="0" w:left="0" w:rightChars="0" w:right="0"/>
              <w:jc w:val="right"/>
              <w:rPr>
                <w:rFonts w:ascii="標楷體" w:hAnsi="標楷體"/>
                <w:sz w:val="22"/>
                <w:szCs w:val="22"/>
              </w:rPr>
            </w:pPr>
            <w:r w:rsidRPr="00A70553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A70553">
              <w:rPr>
                <w:rFonts w:ascii="標楷體" w:hAnsi="標楷體"/>
                <w:sz w:val="24"/>
                <w:szCs w:val="24"/>
              </w:rPr>
              <w:t>：</w:t>
            </w:r>
            <w:r w:rsidRPr="00A70553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12404B" w:rsidTr="000950C3">
        <w:trPr>
          <w:cantSplit/>
          <w:trHeight w:val="128"/>
          <w:tblHeader/>
        </w:trPr>
        <w:tc>
          <w:tcPr>
            <w:tcW w:w="3430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12404B" w:rsidRPr="00A904F6" w:rsidRDefault="0012404B" w:rsidP="000950C3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A904F6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404B" w:rsidRPr="00A904F6" w:rsidRDefault="0012404B" w:rsidP="000950C3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A904F6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404B" w:rsidRPr="00A904F6" w:rsidRDefault="0012404B" w:rsidP="000950C3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A904F6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8646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2404B" w:rsidRPr="00A904F6" w:rsidRDefault="0012404B" w:rsidP="000950C3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A904F6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12404B" w:rsidTr="000950C3">
        <w:trPr>
          <w:cantSplit/>
          <w:trHeight w:val="127"/>
          <w:tblHeader/>
        </w:trPr>
        <w:tc>
          <w:tcPr>
            <w:tcW w:w="3430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</w:tcPr>
          <w:p w:rsidR="0012404B" w:rsidRPr="00A904F6" w:rsidRDefault="0012404B" w:rsidP="000950C3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2404B" w:rsidRPr="00A904F6" w:rsidRDefault="0012404B" w:rsidP="000950C3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404B" w:rsidRPr="00A904F6" w:rsidRDefault="0012404B" w:rsidP="000950C3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A904F6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404B" w:rsidRPr="00A904F6" w:rsidRDefault="0012404B" w:rsidP="000950C3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A904F6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8646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12404B" w:rsidRPr="00A904F6" w:rsidRDefault="0012404B" w:rsidP="000950C3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</w:p>
        </w:tc>
      </w:tr>
      <w:tr w:rsidR="0012404B" w:rsidRPr="00FE589F" w:rsidTr="000950C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430" w:type="dxa"/>
            <w:shd w:val="clear" w:color="auto" w:fill="auto"/>
            <w:vAlign w:val="center"/>
          </w:tcPr>
          <w:p w:rsidR="0012404B" w:rsidRPr="00FE589F" w:rsidRDefault="0012404B" w:rsidP="000950C3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FE589F">
              <w:rPr>
                <w:rFonts w:hAnsi="標楷體" w:hint="eastAsia"/>
                <w:noProof/>
                <w:sz w:val="22"/>
                <w:szCs w:val="22"/>
              </w:rPr>
              <w:t>核能研究所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2404B" w:rsidRPr="00FE589F" w:rsidRDefault="0012404B" w:rsidP="000950C3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12404B" w:rsidRPr="00FE589F" w:rsidRDefault="0012404B" w:rsidP="000950C3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2404B" w:rsidRPr="00FE589F" w:rsidRDefault="0012404B" w:rsidP="000950C3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:rsidR="0012404B" w:rsidRPr="00FE589F" w:rsidRDefault="0012404B" w:rsidP="000950C3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12404B" w:rsidRPr="00FE589F" w:rsidTr="000950C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430" w:type="dxa"/>
            <w:shd w:val="clear" w:color="auto" w:fill="auto"/>
            <w:vAlign w:val="center"/>
          </w:tcPr>
          <w:p w:rsidR="0012404B" w:rsidRPr="00FE589F" w:rsidRDefault="0012404B" w:rsidP="000950C3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FE589F">
              <w:rPr>
                <w:rFonts w:hAnsi="標楷體" w:hint="eastAsia"/>
                <w:b w:val="0"/>
                <w:noProof/>
                <w:sz w:val="22"/>
                <w:szCs w:val="22"/>
              </w:rPr>
              <w:t>其他收入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2404B" w:rsidRPr="00FE589F" w:rsidRDefault="0012404B" w:rsidP="000950C3">
            <w:pPr>
              <w:pStyle w:val="3"/>
              <w:rPr>
                <w:rFonts w:hAnsi="細明體"/>
                <w:sz w:val="22"/>
                <w:szCs w:val="22"/>
              </w:rPr>
            </w:pPr>
            <w:r w:rsidRPr="00FE589F">
              <w:rPr>
                <w:rFonts w:hAnsi="細明體"/>
                <w:noProof/>
                <w:sz w:val="22"/>
                <w:szCs w:val="22"/>
              </w:rPr>
              <w:t>1,237,000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2404B" w:rsidRPr="00FE589F" w:rsidRDefault="0012404B" w:rsidP="000950C3">
            <w:pPr>
              <w:pStyle w:val="3"/>
              <w:rPr>
                <w:rFonts w:hAnsi="細明體"/>
                <w:sz w:val="22"/>
                <w:szCs w:val="22"/>
              </w:rPr>
            </w:pPr>
            <w:r w:rsidRPr="00FE589F">
              <w:rPr>
                <w:rFonts w:hAnsi="細明體"/>
                <w:noProof/>
                <w:sz w:val="22"/>
                <w:szCs w:val="22"/>
              </w:rPr>
              <w:t>1,301,329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2404B" w:rsidRPr="00FE589F" w:rsidRDefault="0012404B" w:rsidP="000950C3">
            <w:pPr>
              <w:pStyle w:val="3"/>
              <w:rPr>
                <w:rFonts w:hAnsi="細明體"/>
                <w:sz w:val="22"/>
                <w:szCs w:val="22"/>
              </w:rPr>
            </w:pPr>
            <w:r w:rsidRPr="00FE589F">
              <w:rPr>
                <w:rFonts w:hAnsi="細明體"/>
                <w:noProof/>
                <w:sz w:val="22"/>
                <w:szCs w:val="22"/>
              </w:rPr>
              <w:t>105.20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12404B" w:rsidRPr="00FE589F" w:rsidRDefault="0072559D" w:rsidP="0072559D">
            <w:pPr>
              <w:pStyle w:val="4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2"/>
                <w:szCs w:val="22"/>
              </w:rPr>
              <w:t>廠商延誤履約進度終止契約，應收回以前年度支付廠商之</w:t>
            </w:r>
            <w:r w:rsidR="0012404B" w:rsidRPr="00FE589F">
              <w:rPr>
                <w:rFonts w:hAnsi="標楷體" w:hint="eastAsia"/>
                <w:noProof/>
                <w:sz w:val="22"/>
                <w:szCs w:val="22"/>
              </w:rPr>
              <w:t>材料查驗費用。</w:t>
            </w:r>
          </w:p>
        </w:tc>
      </w:tr>
    </w:tbl>
    <w:p w:rsidR="0012404B" w:rsidRPr="001677D7" w:rsidRDefault="0012404B" w:rsidP="0012404B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</w:t>
      </w:r>
      <w:r>
        <w:t>，</w:t>
      </w:r>
      <w:r>
        <w:rPr>
          <w:rFonts w:hint="eastAsia"/>
        </w:rPr>
        <w:t>或3千萬元以上者</w:t>
      </w:r>
      <w:r>
        <w:t>。</w:t>
      </w:r>
    </w:p>
    <w:p w:rsidR="0012404B" w:rsidRPr="00C159BC" w:rsidRDefault="0012404B" w:rsidP="0012404B">
      <w:pPr>
        <w:rPr>
          <w:sz w:val="20"/>
        </w:rPr>
      </w:pPr>
    </w:p>
    <w:tbl>
      <w:tblPr>
        <w:tblW w:w="198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268"/>
        <w:gridCol w:w="2268"/>
        <w:gridCol w:w="2268"/>
        <w:gridCol w:w="1276"/>
        <w:gridCol w:w="8646"/>
      </w:tblGrid>
      <w:tr w:rsidR="0012404B" w:rsidRPr="00017050" w:rsidTr="000950C3">
        <w:trPr>
          <w:cantSplit/>
          <w:trHeight w:val="284"/>
          <w:tblHeader/>
        </w:trPr>
        <w:tc>
          <w:tcPr>
            <w:tcW w:w="19845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12404B" w:rsidRPr="004A0712" w:rsidRDefault="0012404B" w:rsidP="000950C3">
            <w:pPr>
              <w:jc w:val="left"/>
              <w:rPr>
                <w:rFonts w:hAnsi="標楷體"/>
                <w:sz w:val="28"/>
                <w:szCs w:val="24"/>
              </w:rPr>
            </w:pPr>
            <w:r w:rsidRPr="004A0712">
              <w:rPr>
                <w:rFonts w:hAnsi="標楷體" w:hint="eastAsia"/>
                <w:sz w:val="28"/>
                <w:szCs w:val="24"/>
              </w:rPr>
              <w:t xml:space="preserve">2. </w:t>
            </w:r>
            <w:r w:rsidRPr="004A0712">
              <w:rPr>
                <w:rFonts w:hAnsi="標楷體"/>
                <w:sz w:val="28"/>
                <w:szCs w:val="24"/>
              </w:rPr>
              <w:t xml:space="preserve"> </w:t>
            </w:r>
            <w:r>
              <w:rPr>
                <w:rFonts w:hAnsi="標楷體" w:hint="eastAsia"/>
                <w:sz w:val="28"/>
                <w:szCs w:val="24"/>
              </w:rPr>
              <w:t>112</w:t>
            </w:r>
            <w:r w:rsidRPr="004A0712">
              <w:rPr>
                <w:rFonts w:hAnsi="標楷體" w:hint="eastAsia"/>
                <w:sz w:val="28"/>
                <w:szCs w:val="24"/>
              </w:rPr>
              <w:t>年度歲入超（短）收數簡明表</w:t>
            </w:r>
          </w:p>
          <w:p w:rsidR="0012404B" w:rsidRPr="00017050" w:rsidRDefault="0012404B" w:rsidP="000950C3">
            <w:pPr>
              <w:pStyle w:val="a8"/>
              <w:ind w:left="48" w:right="48"/>
              <w:jc w:val="right"/>
              <w:rPr>
                <w:rFonts w:ascii="標楷體" w:hAnsi="標楷體"/>
                <w:sz w:val="22"/>
                <w:szCs w:val="22"/>
              </w:rPr>
            </w:pPr>
            <w:r w:rsidRPr="00017050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017050">
              <w:rPr>
                <w:rFonts w:ascii="標楷體" w:hAnsi="標楷體"/>
                <w:sz w:val="24"/>
                <w:szCs w:val="24"/>
              </w:rPr>
              <w:t>：</w:t>
            </w:r>
            <w:r w:rsidRPr="00017050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12404B" w:rsidRPr="00CA093B" w:rsidTr="000950C3">
        <w:trPr>
          <w:cantSplit/>
          <w:trHeight w:val="284"/>
          <w:tblHeader/>
        </w:trPr>
        <w:tc>
          <w:tcPr>
            <w:tcW w:w="3119" w:type="dxa"/>
            <w:vMerge w:val="restart"/>
            <w:tcBorders>
              <w:left w:val="nil"/>
            </w:tcBorders>
            <w:vAlign w:val="center"/>
          </w:tcPr>
          <w:p w:rsidR="0012404B" w:rsidRPr="00410A8E" w:rsidRDefault="0012404B" w:rsidP="000950C3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268" w:type="dxa"/>
            <w:vMerge w:val="restart"/>
            <w:vAlign w:val="center"/>
          </w:tcPr>
          <w:p w:rsidR="0012404B" w:rsidRPr="00410A8E" w:rsidRDefault="0012404B" w:rsidP="000950C3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2268" w:type="dxa"/>
            <w:vMerge w:val="restart"/>
            <w:vAlign w:val="center"/>
          </w:tcPr>
          <w:p w:rsidR="0012404B" w:rsidRPr="00410A8E" w:rsidRDefault="0012404B" w:rsidP="000950C3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410A8E">
              <w:rPr>
                <w:rFonts w:hint="eastAsia"/>
                <w:spacing w:val="-20"/>
                <w:sz w:val="22"/>
                <w:szCs w:val="22"/>
              </w:rPr>
              <w:t>決算審定數</w:t>
            </w:r>
          </w:p>
        </w:tc>
        <w:tc>
          <w:tcPr>
            <w:tcW w:w="3544" w:type="dxa"/>
            <w:gridSpan w:val="2"/>
            <w:vAlign w:val="center"/>
          </w:tcPr>
          <w:p w:rsidR="0012404B" w:rsidRPr="00410A8E" w:rsidRDefault="0012404B" w:rsidP="000950C3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超</w:t>
            </w:r>
            <w:r w:rsidRPr="00410A8E">
              <w:rPr>
                <w:rFonts w:hint="eastAsia"/>
                <w:sz w:val="22"/>
                <w:szCs w:val="22"/>
              </w:rPr>
              <w:t xml:space="preserve">  </w:t>
            </w:r>
            <w:r w:rsidRPr="00410A8E">
              <w:rPr>
                <w:rFonts w:hint="eastAsia"/>
                <w:sz w:val="22"/>
                <w:szCs w:val="22"/>
              </w:rPr>
              <w:t>（短）</w:t>
            </w:r>
            <w:r w:rsidRPr="00410A8E">
              <w:rPr>
                <w:rFonts w:hint="eastAsia"/>
                <w:sz w:val="22"/>
                <w:szCs w:val="22"/>
              </w:rPr>
              <w:t xml:space="preserve">  </w:t>
            </w:r>
            <w:r w:rsidRPr="00410A8E">
              <w:rPr>
                <w:rFonts w:hint="eastAsia"/>
                <w:sz w:val="22"/>
                <w:szCs w:val="22"/>
              </w:rPr>
              <w:t>收</w:t>
            </w:r>
            <w:r w:rsidRPr="00410A8E">
              <w:rPr>
                <w:rFonts w:hint="eastAsia"/>
                <w:sz w:val="22"/>
                <w:szCs w:val="22"/>
              </w:rPr>
              <w:t xml:space="preserve">  </w:t>
            </w:r>
            <w:r w:rsidRPr="00410A8E">
              <w:rPr>
                <w:rFonts w:hint="eastAsia"/>
                <w:sz w:val="22"/>
                <w:szCs w:val="22"/>
              </w:rPr>
              <w:t>數</w:t>
            </w:r>
          </w:p>
        </w:tc>
        <w:tc>
          <w:tcPr>
            <w:tcW w:w="8646" w:type="dxa"/>
            <w:vMerge w:val="restart"/>
            <w:tcBorders>
              <w:right w:val="nil"/>
            </w:tcBorders>
            <w:vAlign w:val="center"/>
          </w:tcPr>
          <w:p w:rsidR="0012404B" w:rsidRPr="00410A8E" w:rsidRDefault="0012404B" w:rsidP="000950C3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12404B" w:rsidRPr="00CA093B" w:rsidTr="000950C3">
        <w:trPr>
          <w:cantSplit/>
          <w:trHeight w:val="284"/>
          <w:tblHeader/>
        </w:trPr>
        <w:tc>
          <w:tcPr>
            <w:tcW w:w="3119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12404B" w:rsidRPr="00410A8E" w:rsidRDefault="0012404B" w:rsidP="000950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12404B" w:rsidRPr="00410A8E" w:rsidRDefault="0012404B" w:rsidP="000950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12404B" w:rsidRPr="00410A8E" w:rsidRDefault="0012404B" w:rsidP="000950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12404B" w:rsidRPr="00410A8E" w:rsidRDefault="0012404B" w:rsidP="000950C3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12404B" w:rsidRPr="00410A8E" w:rsidRDefault="0012404B" w:rsidP="000950C3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8646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12404B" w:rsidRPr="00410A8E" w:rsidRDefault="0012404B" w:rsidP="000950C3">
            <w:pPr>
              <w:jc w:val="center"/>
              <w:rPr>
                <w:sz w:val="22"/>
                <w:szCs w:val="22"/>
              </w:rPr>
            </w:pPr>
          </w:p>
        </w:tc>
      </w:tr>
      <w:tr w:rsidR="0012404B" w:rsidRPr="00A21133" w:rsidTr="006E67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3119" w:type="dxa"/>
            <w:shd w:val="clear" w:color="auto" w:fill="auto"/>
            <w:vAlign w:val="center"/>
          </w:tcPr>
          <w:p w:rsidR="00151BCD" w:rsidRDefault="0012404B" w:rsidP="000950C3">
            <w:pPr>
              <w:pStyle w:val="1-1"/>
              <w:rPr>
                <w:rFonts w:hAnsi="標楷體"/>
                <w:noProof/>
                <w:sz w:val="22"/>
                <w:szCs w:val="22"/>
              </w:rPr>
            </w:pPr>
            <w:r w:rsidRPr="00A21133">
              <w:rPr>
                <w:rFonts w:hAnsi="標楷體" w:hint="eastAsia"/>
                <w:noProof/>
                <w:sz w:val="22"/>
                <w:szCs w:val="22"/>
              </w:rPr>
              <w:t>輻射偵測中心（核能安全委員會</w:t>
            </w:r>
          </w:p>
          <w:p w:rsidR="0012404B" w:rsidRPr="00A21133" w:rsidRDefault="0012404B" w:rsidP="00151BCD">
            <w:pPr>
              <w:pStyle w:val="1-1"/>
              <w:jc w:val="left"/>
              <w:rPr>
                <w:rFonts w:ascii="標楷體" w:hAnsi="標楷體"/>
                <w:sz w:val="22"/>
                <w:szCs w:val="22"/>
              </w:rPr>
            </w:pPr>
            <w:r w:rsidRPr="00A21133">
              <w:rPr>
                <w:rFonts w:hAnsi="標楷體" w:hint="eastAsia"/>
                <w:noProof/>
                <w:sz w:val="22"/>
                <w:szCs w:val="22"/>
              </w:rPr>
              <w:t>及所屬）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2404B" w:rsidRPr="00A21133" w:rsidRDefault="0012404B" w:rsidP="000950C3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2404B" w:rsidRPr="00A21133" w:rsidRDefault="0012404B" w:rsidP="000950C3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2404B" w:rsidRPr="00A21133" w:rsidRDefault="0012404B" w:rsidP="000950C3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2404B" w:rsidRPr="00A21133" w:rsidRDefault="0012404B" w:rsidP="000950C3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:rsidR="0012404B" w:rsidRPr="00A21133" w:rsidRDefault="0012404B" w:rsidP="000950C3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12404B" w:rsidRPr="00A21133" w:rsidTr="006E67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3119" w:type="dxa"/>
            <w:shd w:val="clear" w:color="auto" w:fill="auto"/>
            <w:vAlign w:val="center"/>
          </w:tcPr>
          <w:p w:rsidR="0012404B" w:rsidRPr="00A21133" w:rsidRDefault="0012404B" w:rsidP="000950C3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A21133">
              <w:rPr>
                <w:rFonts w:hAnsi="標楷體" w:hint="eastAsia"/>
                <w:b w:val="0"/>
                <w:noProof/>
                <w:sz w:val="22"/>
                <w:szCs w:val="22"/>
              </w:rPr>
              <w:t>規費收入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2404B" w:rsidRPr="00A21133" w:rsidRDefault="0012404B" w:rsidP="000950C3">
            <w:pPr>
              <w:pStyle w:val="3"/>
              <w:rPr>
                <w:rFonts w:hAnsi="細明體"/>
                <w:sz w:val="22"/>
                <w:szCs w:val="22"/>
              </w:rPr>
            </w:pPr>
            <w:r w:rsidRPr="00A21133">
              <w:rPr>
                <w:rFonts w:hAnsi="細明體"/>
                <w:noProof/>
                <w:sz w:val="22"/>
                <w:szCs w:val="22"/>
              </w:rPr>
              <w:t>1,885,000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2404B" w:rsidRPr="00A21133" w:rsidRDefault="0012404B" w:rsidP="000950C3">
            <w:pPr>
              <w:pStyle w:val="3"/>
              <w:rPr>
                <w:rFonts w:hAnsi="細明體"/>
                <w:sz w:val="22"/>
                <w:szCs w:val="22"/>
              </w:rPr>
            </w:pPr>
            <w:r w:rsidRPr="00A21133">
              <w:rPr>
                <w:rFonts w:hAnsi="細明體"/>
                <w:noProof/>
                <w:sz w:val="22"/>
                <w:szCs w:val="22"/>
              </w:rPr>
              <w:t>4,808,600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2404B" w:rsidRPr="00A21133" w:rsidRDefault="0012404B" w:rsidP="000950C3">
            <w:pPr>
              <w:pStyle w:val="3"/>
              <w:rPr>
                <w:rFonts w:hAnsi="細明體"/>
                <w:sz w:val="22"/>
                <w:szCs w:val="22"/>
              </w:rPr>
            </w:pPr>
            <w:r w:rsidRPr="00A21133">
              <w:rPr>
                <w:rFonts w:hAnsi="細明體"/>
                <w:noProof/>
                <w:sz w:val="22"/>
                <w:szCs w:val="22"/>
              </w:rPr>
              <w:t>2,923,600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2404B" w:rsidRPr="00A21133" w:rsidRDefault="0012404B" w:rsidP="000950C3">
            <w:pPr>
              <w:pStyle w:val="3"/>
              <w:rPr>
                <w:rFonts w:hAnsi="細明體"/>
                <w:sz w:val="22"/>
                <w:szCs w:val="22"/>
              </w:rPr>
            </w:pPr>
            <w:r w:rsidRPr="00A21133">
              <w:rPr>
                <w:rFonts w:hAnsi="細明體"/>
                <w:noProof/>
                <w:sz w:val="22"/>
                <w:szCs w:val="22"/>
              </w:rPr>
              <w:t>155.10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12404B" w:rsidRPr="00A21133" w:rsidRDefault="0012404B" w:rsidP="000950C3">
            <w:pPr>
              <w:pStyle w:val="4"/>
              <w:rPr>
                <w:rFonts w:hAnsi="標楷體"/>
                <w:sz w:val="22"/>
                <w:szCs w:val="22"/>
              </w:rPr>
            </w:pPr>
            <w:r w:rsidRPr="00A21133">
              <w:rPr>
                <w:rFonts w:hAnsi="標楷體" w:hint="eastAsia"/>
                <w:noProof/>
                <w:sz w:val="22"/>
                <w:szCs w:val="22"/>
              </w:rPr>
              <w:t>食品檢測案件較預計增加，服務費收入隨增。</w:t>
            </w:r>
          </w:p>
        </w:tc>
      </w:tr>
      <w:tr w:rsidR="0012404B" w:rsidRPr="00A21133" w:rsidTr="006E67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3119" w:type="dxa"/>
            <w:shd w:val="clear" w:color="auto" w:fill="auto"/>
            <w:vAlign w:val="center"/>
          </w:tcPr>
          <w:p w:rsidR="0012404B" w:rsidRPr="00A21133" w:rsidRDefault="0012404B" w:rsidP="000950C3">
            <w:pPr>
              <w:pStyle w:val="1-1"/>
              <w:rPr>
                <w:rFonts w:ascii="標楷體" w:hAnsi="標楷體"/>
                <w:sz w:val="22"/>
                <w:szCs w:val="22"/>
              </w:rPr>
            </w:pPr>
            <w:r w:rsidRPr="00A21133">
              <w:rPr>
                <w:rFonts w:hAnsi="標楷體" w:hint="eastAsia"/>
                <w:noProof/>
                <w:sz w:val="22"/>
                <w:szCs w:val="22"/>
              </w:rPr>
              <w:t>核能研究所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2404B" w:rsidRPr="00A21133" w:rsidRDefault="0012404B" w:rsidP="000950C3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2404B" w:rsidRPr="00A21133" w:rsidRDefault="0012404B" w:rsidP="000950C3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2404B" w:rsidRPr="00A21133" w:rsidRDefault="0012404B" w:rsidP="000950C3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2404B" w:rsidRPr="00A21133" w:rsidRDefault="0012404B" w:rsidP="000950C3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:rsidR="0012404B" w:rsidRPr="00A21133" w:rsidRDefault="0012404B" w:rsidP="000950C3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12404B" w:rsidRPr="00A21133" w:rsidTr="006E67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3119" w:type="dxa"/>
            <w:shd w:val="clear" w:color="auto" w:fill="auto"/>
            <w:vAlign w:val="center"/>
          </w:tcPr>
          <w:p w:rsidR="0012404B" w:rsidRPr="00A21133" w:rsidRDefault="0012404B" w:rsidP="000950C3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A21133">
              <w:rPr>
                <w:rFonts w:hAnsi="標楷體" w:hint="eastAsia"/>
                <w:b w:val="0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2404B" w:rsidRPr="00A21133" w:rsidRDefault="0012404B" w:rsidP="000950C3">
            <w:pPr>
              <w:pStyle w:val="3"/>
              <w:rPr>
                <w:rFonts w:hAnsi="細明體"/>
                <w:sz w:val="22"/>
                <w:szCs w:val="22"/>
              </w:rPr>
            </w:pPr>
            <w:r w:rsidRPr="00A21133">
              <w:rPr>
                <w:rFonts w:hAnsi="細明體"/>
                <w:noProof/>
                <w:sz w:val="22"/>
                <w:szCs w:val="22"/>
              </w:rPr>
              <w:t>1,500,000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2404B" w:rsidRPr="00A21133" w:rsidRDefault="0012404B" w:rsidP="000950C3">
            <w:pPr>
              <w:pStyle w:val="3"/>
              <w:rPr>
                <w:rFonts w:hAnsi="細明體"/>
                <w:sz w:val="22"/>
                <w:szCs w:val="22"/>
              </w:rPr>
            </w:pPr>
            <w:r w:rsidRPr="00A21133">
              <w:rPr>
                <w:rFonts w:hAnsi="細明體"/>
                <w:noProof/>
                <w:sz w:val="22"/>
                <w:szCs w:val="22"/>
              </w:rPr>
              <w:t>2,641,177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2404B" w:rsidRPr="00A21133" w:rsidRDefault="0012404B" w:rsidP="000950C3">
            <w:pPr>
              <w:pStyle w:val="3"/>
              <w:rPr>
                <w:rFonts w:hAnsi="細明體"/>
                <w:sz w:val="22"/>
                <w:szCs w:val="22"/>
              </w:rPr>
            </w:pPr>
            <w:r w:rsidRPr="00A21133">
              <w:rPr>
                <w:rFonts w:hAnsi="細明體"/>
                <w:noProof/>
                <w:sz w:val="22"/>
                <w:szCs w:val="22"/>
              </w:rPr>
              <w:t>1,141,177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2404B" w:rsidRPr="00A21133" w:rsidRDefault="0012404B" w:rsidP="000950C3">
            <w:pPr>
              <w:pStyle w:val="3"/>
              <w:rPr>
                <w:rFonts w:hAnsi="細明體"/>
                <w:sz w:val="22"/>
                <w:szCs w:val="22"/>
              </w:rPr>
            </w:pPr>
            <w:r w:rsidRPr="00A21133">
              <w:rPr>
                <w:rFonts w:hAnsi="細明體"/>
                <w:noProof/>
                <w:sz w:val="22"/>
                <w:szCs w:val="22"/>
              </w:rPr>
              <w:t>76.08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12404B" w:rsidRPr="00A21133" w:rsidRDefault="0072559D" w:rsidP="000950C3">
            <w:pPr>
              <w:pStyle w:val="4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2"/>
                <w:szCs w:val="22"/>
              </w:rPr>
              <w:t>廠商逾期違約罰款收入較預計</w:t>
            </w:r>
            <w:r w:rsidR="0012404B" w:rsidRPr="00A21133">
              <w:rPr>
                <w:rFonts w:hAnsi="標楷體" w:hint="eastAsia"/>
                <w:noProof/>
                <w:sz w:val="22"/>
                <w:szCs w:val="22"/>
              </w:rPr>
              <w:t>增加。</w:t>
            </w:r>
          </w:p>
        </w:tc>
      </w:tr>
      <w:tr w:rsidR="0012404B" w:rsidRPr="00A21133" w:rsidTr="006E67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3119" w:type="dxa"/>
            <w:shd w:val="clear" w:color="auto" w:fill="auto"/>
            <w:vAlign w:val="center"/>
          </w:tcPr>
          <w:p w:rsidR="0012404B" w:rsidRPr="00A21133" w:rsidRDefault="0012404B" w:rsidP="000950C3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A21133">
              <w:rPr>
                <w:rFonts w:hAnsi="標楷體" w:hint="eastAsia"/>
                <w:b w:val="0"/>
                <w:noProof/>
                <w:sz w:val="22"/>
                <w:szCs w:val="22"/>
              </w:rPr>
              <w:t>規費收入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2404B" w:rsidRPr="00A21133" w:rsidRDefault="0012404B" w:rsidP="000950C3">
            <w:pPr>
              <w:pStyle w:val="3"/>
              <w:rPr>
                <w:rFonts w:hAnsi="細明體"/>
                <w:sz w:val="22"/>
                <w:szCs w:val="22"/>
              </w:rPr>
            </w:pPr>
            <w:r w:rsidRPr="00A21133">
              <w:rPr>
                <w:rFonts w:hAnsi="細明體"/>
                <w:noProof/>
                <w:sz w:val="22"/>
                <w:szCs w:val="22"/>
              </w:rPr>
              <w:t>134,000,000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2404B" w:rsidRPr="00A21133" w:rsidRDefault="0012404B" w:rsidP="000950C3">
            <w:pPr>
              <w:pStyle w:val="3"/>
              <w:rPr>
                <w:rFonts w:hAnsi="細明體"/>
                <w:sz w:val="22"/>
                <w:szCs w:val="22"/>
              </w:rPr>
            </w:pPr>
            <w:r w:rsidRPr="00A21133">
              <w:rPr>
                <w:rFonts w:hAnsi="細明體"/>
                <w:noProof/>
                <w:sz w:val="22"/>
                <w:szCs w:val="22"/>
              </w:rPr>
              <w:t>293,326,969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2404B" w:rsidRPr="00A21133" w:rsidRDefault="0012404B" w:rsidP="000950C3">
            <w:pPr>
              <w:pStyle w:val="3"/>
              <w:rPr>
                <w:rFonts w:hAnsi="細明體"/>
                <w:sz w:val="22"/>
                <w:szCs w:val="22"/>
              </w:rPr>
            </w:pPr>
            <w:r w:rsidRPr="00A21133">
              <w:rPr>
                <w:rFonts w:hAnsi="細明體"/>
                <w:noProof/>
                <w:sz w:val="22"/>
                <w:szCs w:val="22"/>
              </w:rPr>
              <w:t>159,326,969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2404B" w:rsidRPr="00A21133" w:rsidRDefault="0012404B" w:rsidP="000950C3">
            <w:pPr>
              <w:pStyle w:val="3"/>
              <w:rPr>
                <w:rFonts w:hAnsi="細明體"/>
                <w:sz w:val="22"/>
                <w:szCs w:val="22"/>
              </w:rPr>
            </w:pPr>
            <w:r w:rsidRPr="00A21133">
              <w:rPr>
                <w:rFonts w:hAnsi="細明體"/>
                <w:noProof/>
                <w:sz w:val="22"/>
                <w:szCs w:val="22"/>
              </w:rPr>
              <w:t>118.90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12404B" w:rsidRPr="00A21133" w:rsidRDefault="0072559D" w:rsidP="000950C3">
            <w:pPr>
              <w:pStyle w:val="4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2"/>
                <w:szCs w:val="22"/>
              </w:rPr>
              <w:t>執行</w:t>
            </w:r>
            <w:r w:rsidR="0012404B" w:rsidRPr="00A21133">
              <w:rPr>
                <w:rFonts w:hAnsi="標楷體" w:hint="eastAsia"/>
                <w:noProof/>
                <w:sz w:val="22"/>
                <w:szCs w:val="22"/>
              </w:rPr>
              <w:t>委託研究</w:t>
            </w:r>
            <w:r>
              <w:rPr>
                <w:rFonts w:hAnsi="標楷體" w:hint="eastAsia"/>
                <w:noProof/>
                <w:sz w:val="22"/>
                <w:szCs w:val="22"/>
              </w:rPr>
              <w:t>計畫及</w:t>
            </w:r>
            <w:r w:rsidR="0012404B" w:rsidRPr="00A21133">
              <w:rPr>
                <w:rFonts w:hAnsi="標楷體" w:hint="eastAsia"/>
                <w:noProof/>
                <w:sz w:val="22"/>
                <w:szCs w:val="22"/>
              </w:rPr>
              <w:t>提供</w:t>
            </w:r>
            <w:r>
              <w:rPr>
                <w:rFonts w:hAnsi="標楷體" w:hint="eastAsia"/>
                <w:noProof/>
                <w:sz w:val="22"/>
                <w:szCs w:val="22"/>
              </w:rPr>
              <w:t>技術服務案件收入較預計</w:t>
            </w:r>
            <w:r w:rsidR="0012404B" w:rsidRPr="00A21133">
              <w:rPr>
                <w:rFonts w:hAnsi="標楷體" w:hint="eastAsia"/>
                <w:noProof/>
                <w:sz w:val="22"/>
                <w:szCs w:val="22"/>
              </w:rPr>
              <w:t>增加。</w:t>
            </w:r>
          </w:p>
        </w:tc>
      </w:tr>
      <w:tr w:rsidR="0012404B" w:rsidRPr="00A21133" w:rsidTr="006E67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3119" w:type="dxa"/>
            <w:shd w:val="clear" w:color="auto" w:fill="auto"/>
            <w:vAlign w:val="center"/>
          </w:tcPr>
          <w:p w:rsidR="0012404B" w:rsidRPr="00A21133" w:rsidRDefault="0012404B" w:rsidP="000950C3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A21133">
              <w:rPr>
                <w:rFonts w:hAnsi="標楷體" w:hint="eastAsia"/>
                <w:b w:val="0"/>
                <w:noProof/>
                <w:sz w:val="22"/>
                <w:szCs w:val="22"/>
              </w:rPr>
              <w:t>財產收入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2404B" w:rsidRPr="00A21133" w:rsidRDefault="0012404B" w:rsidP="000950C3">
            <w:pPr>
              <w:pStyle w:val="3"/>
              <w:rPr>
                <w:rFonts w:hAnsi="細明體"/>
                <w:sz w:val="22"/>
                <w:szCs w:val="22"/>
              </w:rPr>
            </w:pPr>
            <w:r w:rsidRPr="00A21133">
              <w:rPr>
                <w:rFonts w:hAnsi="細明體"/>
                <w:noProof/>
                <w:sz w:val="22"/>
                <w:szCs w:val="22"/>
              </w:rPr>
              <w:t>6,755,000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2404B" w:rsidRPr="00A21133" w:rsidRDefault="0012404B" w:rsidP="000950C3">
            <w:pPr>
              <w:pStyle w:val="3"/>
              <w:rPr>
                <w:rFonts w:hAnsi="細明體"/>
                <w:sz w:val="22"/>
                <w:szCs w:val="22"/>
              </w:rPr>
            </w:pPr>
            <w:r w:rsidRPr="00A21133">
              <w:rPr>
                <w:rFonts w:hAnsi="細明體"/>
                <w:noProof/>
                <w:sz w:val="22"/>
                <w:szCs w:val="22"/>
              </w:rPr>
              <w:t>4,987,845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2404B" w:rsidRPr="00A21133" w:rsidRDefault="0012404B" w:rsidP="000950C3">
            <w:pPr>
              <w:pStyle w:val="3"/>
              <w:rPr>
                <w:rFonts w:hAnsi="細明體"/>
                <w:sz w:val="22"/>
                <w:szCs w:val="22"/>
              </w:rPr>
            </w:pPr>
            <w:r w:rsidRPr="00A21133">
              <w:rPr>
                <w:rFonts w:hAnsi="細明體"/>
                <w:noProof/>
                <w:sz w:val="22"/>
                <w:szCs w:val="22"/>
              </w:rPr>
              <w:t>- 1,767,155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2404B" w:rsidRPr="00A21133" w:rsidRDefault="0012404B" w:rsidP="000950C3">
            <w:pPr>
              <w:pStyle w:val="3"/>
              <w:rPr>
                <w:rFonts w:hAnsi="細明體"/>
                <w:sz w:val="22"/>
                <w:szCs w:val="22"/>
              </w:rPr>
            </w:pPr>
            <w:r w:rsidRPr="00A21133">
              <w:rPr>
                <w:rFonts w:hAnsi="細明體"/>
                <w:noProof/>
                <w:sz w:val="22"/>
                <w:szCs w:val="22"/>
              </w:rPr>
              <w:t>- 26.16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12404B" w:rsidRPr="00A21133" w:rsidRDefault="0072559D" w:rsidP="000950C3">
            <w:pPr>
              <w:pStyle w:val="4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2"/>
                <w:szCs w:val="22"/>
              </w:rPr>
              <w:t>核能研究所於112年9月27日改制為</w:t>
            </w:r>
            <w:r w:rsidR="00761CC0" w:rsidRPr="00761CC0">
              <w:rPr>
                <w:rFonts w:hAnsi="標楷體" w:hint="eastAsia"/>
                <w:noProof/>
                <w:sz w:val="22"/>
                <w:szCs w:val="22"/>
              </w:rPr>
              <w:t>行政法人國家原子能科技研究院</w:t>
            </w:r>
            <w:r>
              <w:rPr>
                <w:rFonts w:hAnsi="標楷體" w:hint="eastAsia"/>
                <w:noProof/>
                <w:sz w:val="22"/>
                <w:szCs w:val="22"/>
              </w:rPr>
              <w:t>，相關財產收入改列該院業務外收入</w:t>
            </w:r>
            <w:r w:rsidR="0012404B" w:rsidRPr="00A21133">
              <w:rPr>
                <w:rFonts w:hAnsi="標楷體" w:hint="eastAsia"/>
                <w:noProof/>
                <w:sz w:val="22"/>
                <w:szCs w:val="22"/>
              </w:rPr>
              <w:t>。</w:t>
            </w:r>
          </w:p>
        </w:tc>
      </w:tr>
      <w:tr w:rsidR="0012404B" w:rsidRPr="00A21133" w:rsidTr="006E67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3119" w:type="dxa"/>
            <w:shd w:val="clear" w:color="auto" w:fill="auto"/>
            <w:vAlign w:val="center"/>
          </w:tcPr>
          <w:p w:rsidR="0012404B" w:rsidRPr="00A21133" w:rsidRDefault="0012404B" w:rsidP="000950C3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A21133">
              <w:rPr>
                <w:rFonts w:hAnsi="標楷體" w:hint="eastAsia"/>
                <w:b w:val="0"/>
                <w:noProof/>
                <w:sz w:val="22"/>
                <w:szCs w:val="22"/>
              </w:rPr>
              <w:t>其他收入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2404B" w:rsidRPr="00A21133" w:rsidRDefault="0012404B" w:rsidP="000950C3">
            <w:pPr>
              <w:pStyle w:val="3"/>
              <w:rPr>
                <w:rFonts w:hAnsi="細明體"/>
                <w:sz w:val="22"/>
                <w:szCs w:val="22"/>
              </w:rPr>
            </w:pPr>
            <w:r w:rsidRPr="00A21133">
              <w:rPr>
                <w:rFonts w:hAnsi="細明體"/>
                <w:noProof/>
                <w:sz w:val="22"/>
                <w:szCs w:val="22"/>
              </w:rPr>
              <w:t>1,237,000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2404B" w:rsidRPr="00A21133" w:rsidRDefault="0012404B" w:rsidP="000950C3">
            <w:pPr>
              <w:pStyle w:val="3"/>
              <w:rPr>
                <w:rFonts w:hAnsi="細明體"/>
                <w:sz w:val="22"/>
                <w:szCs w:val="22"/>
              </w:rPr>
            </w:pPr>
            <w:r w:rsidRPr="00A21133">
              <w:rPr>
                <w:rFonts w:hAnsi="細明體"/>
                <w:noProof/>
                <w:sz w:val="22"/>
                <w:szCs w:val="22"/>
              </w:rPr>
              <w:t>3,535,790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2404B" w:rsidRPr="00A21133" w:rsidRDefault="0012404B" w:rsidP="000950C3">
            <w:pPr>
              <w:pStyle w:val="3"/>
              <w:rPr>
                <w:rFonts w:hAnsi="細明體"/>
                <w:sz w:val="22"/>
                <w:szCs w:val="22"/>
              </w:rPr>
            </w:pPr>
            <w:r w:rsidRPr="00A21133">
              <w:rPr>
                <w:rFonts w:hAnsi="細明體"/>
                <w:noProof/>
                <w:sz w:val="22"/>
                <w:szCs w:val="22"/>
              </w:rPr>
              <w:t>2,298,790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2404B" w:rsidRPr="00A21133" w:rsidRDefault="0012404B" w:rsidP="000950C3">
            <w:pPr>
              <w:pStyle w:val="3"/>
              <w:rPr>
                <w:rFonts w:hAnsi="細明體"/>
                <w:sz w:val="22"/>
                <w:szCs w:val="22"/>
              </w:rPr>
            </w:pPr>
            <w:r w:rsidRPr="00A21133">
              <w:rPr>
                <w:rFonts w:hAnsi="細明體"/>
                <w:noProof/>
                <w:sz w:val="22"/>
                <w:szCs w:val="22"/>
              </w:rPr>
              <w:t>185.84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12404B" w:rsidRPr="00A21133" w:rsidRDefault="0072559D" w:rsidP="0072559D">
            <w:pPr>
              <w:pStyle w:val="4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2"/>
                <w:szCs w:val="22"/>
              </w:rPr>
              <w:t>廠商延誤履約進度終止契約，收回以前年度支付廠商相關</w:t>
            </w:r>
            <w:r w:rsidRPr="0072559D">
              <w:rPr>
                <w:rFonts w:hAnsi="標楷體" w:hint="eastAsia"/>
                <w:noProof/>
                <w:sz w:val="22"/>
                <w:szCs w:val="22"/>
              </w:rPr>
              <w:t>費用。</w:t>
            </w:r>
          </w:p>
        </w:tc>
      </w:tr>
    </w:tbl>
    <w:p w:rsidR="0012404B" w:rsidRDefault="0012404B" w:rsidP="0012404B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本表所列項目係指超（短）收數達20％且百萬元以上</w:t>
      </w:r>
      <w:r>
        <w:t>，</w:t>
      </w:r>
      <w:r>
        <w:rPr>
          <w:rFonts w:hint="eastAsia"/>
        </w:rPr>
        <w:t>或3千萬元以上者</w:t>
      </w:r>
      <w:r>
        <w:t>。</w:t>
      </w:r>
    </w:p>
    <w:p w:rsidR="0012404B" w:rsidRPr="00017050" w:rsidRDefault="0012404B" w:rsidP="0012404B"/>
    <w:tbl>
      <w:tblPr>
        <w:tblW w:w="19873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835"/>
        <w:gridCol w:w="3261"/>
        <w:gridCol w:w="3260"/>
        <w:gridCol w:w="1276"/>
        <w:gridCol w:w="8646"/>
      </w:tblGrid>
      <w:tr w:rsidR="0012404B" w:rsidRPr="00426896" w:rsidTr="000950C3">
        <w:trPr>
          <w:cantSplit/>
          <w:trHeight w:val="340"/>
          <w:tblHeader/>
        </w:trPr>
        <w:tc>
          <w:tcPr>
            <w:tcW w:w="19873" w:type="dxa"/>
            <w:gridSpan w:val="6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12404B" w:rsidRPr="0073504B" w:rsidRDefault="00EA6889" w:rsidP="000950C3">
            <w:pPr>
              <w:jc w:val="left"/>
              <w:rPr>
                <w:rFonts w:hAnsi="標楷體"/>
                <w:sz w:val="28"/>
                <w:szCs w:val="24"/>
              </w:rPr>
            </w:pPr>
            <w:r>
              <w:rPr>
                <w:rFonts w:hAnsi="標楷體" w:hint="eastAsia"/>
                <w:sz w:val="28"/>
                <w:szCs w:val="24"/>
              </w:rPr>
              <w:t>3</w:t>
            </w:r>
            <w:r w:rsidR="0012404B" w:rsidRPr="0073504B">
              <w:rPr>
                <w:rFonts w:hAnsi="標楷體" w:hint="eastAsia"/>
                <w:sz w:val="28"/>
                <w:szCs w:val="24"/>
              </w:rPr>
              <w:t xml:space="preserve">. </w:t>
            </w:r>
            <w:r w:rsidR="0012404B" w:rsidRPr="0073504B">
              <w:rPr>
                <w:rFonts w:hAnsi="標楷體"/>
                <w:sz w:val="28"/>
                <w:szCs w:val="24"/>
              </w:rPr>
              <w:t xml:space="preserve"> </w:t>
            </w:r>
            <w:r w:rsidR="0012404B" w:rsidRPr="0073504B">
              <w:rPr>
                <w:rFonts w:hAnsi="標楷體" w:hint="eastAsia"/>
                <w:sz w:val="28"/>
                <w:szCs w:val="24"/>
              </w:rPr>
              <w:t>以前年度應收保留數簡明表</w:t>
            </w:r>
          </w:p>
          <w:p w:rsidR="0012404B" w:rsidRPr="00426896" w:rsidRDefault="0012404B" w:rsidP="000950C3">
            <w:pPr>
              <w:pStyle w:val="a8"/>
              <w:ind w:left="48" w:right="48"/>
              <w:jc w:val="right"/>
              <w:rPr>
                <w:rFonts w:ascii="標楷體" w:hAnsi="標楷體"/>
                <w:sz w:val="22"/>
                <w:szCs w:val="22"/>
              </w:rPr>
            </w:pPr>
            <w:r w:rsidRPr="00426896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426896">
              <w:rPr>
                <w:rFonts w:ascii="標楷體" w:hAnsi="標楷體"/>
                <w:sz w:val="24"/>
                <w:szCs w:val="24"/>
              </w:rPr>
              <w:t>：</w:t>
            </w:r>
            <w:r w:rsidRPr="00426896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12404B" w:rsidRPr="00DC36E9" w:rsidTr="000950C3">
        <w:trPr>
          <w:cantSplit/>
          <w:trHeight w:val="340"/>
          <w:tblHeader/>
        </w:trPr>
        <w:tc>
          <w:tcPr>
            <w:tcW w:w="59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12404B" w:rsidRPr="00800B99" w:rsidRDefault="0012404B" w:rsidP="000950C3">
            <w:pPr>
              <w:pStyle w:val="a8"/>
              <w:ind w:leftChars="0" w:left="0" w:rightChars="0" w:right="0"/>
              <w:rPr>
                <w:rFonts w:ascii="標楷體" w:hAnsi="標楷體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z w:val="22"/>
                <w:szCs w:val="22"/>
              </w:rPr>
              <w:t>年度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404B" w:rsidRPr="00800B99" w:rsidRDefault="0012404B" w:rsidP="000950C3">
            <w:pPr>
              <w:pStyle w:val="a8"/>
              <w:ind w:left="48" w:right="48"/>
              <w:rPr>
                <w:rFonts w:ascii="標楷體" w:hAnsi="標楷體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404B" w:rsidRPr="00800B99" w:rsidRDefault="0012404B" w:rsidP="000950C3">
            <w:pPr>
              <w:pStyle w:val="a8"/>
              <w:ind w:leftChars="20" w:left="32" w:rightChars="20" w:right="32"/>
              <w:rPr>
                <w:rFonts w:ascii="標楷體" w:hAnsi="標楷體"/>
                <w:spacing w:val="-20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pacing w:val="-20"/>
                <w:sz w:val="22"/>
                <w:szCs w:val="22"/>
              </w:rPr>
              <w:t>以前年度</w:t>
            </w:r>
          </w:p>
          <w:p w:rsidR="0012404B" w:rsidRPr="00800B99" w:rsidRDefault="0012404B" w:rsidP="000950C3">
            <w:pPr>
              <w:pStyle w:val="a8"/>
              <w:ind w:leftChars="20" w:left="32" w:rightChars="20" w:right="32"/>
              <w:rPr>
                <w:rFonts w:ascii="標楷體" w:hAnsi="標楷體"/>
                <w:spacing w:val="-20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pacing w:val="-20"/>
                <w:sz w:val="22"/>
                <w:szCs w:val="22"/>
              </w:rPr>
              <w:t>轉入數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404B" w:rsidRPr="00800B99" w:rsidRDefault="0012404B" w:rsidP="000950C3">
            <w:pPr>
              <w:pStyle w:val="a8"/>
              <w:ind w:left="48" w:right="48"/>
              <w:rPr>
                <w:rFonts w:ascii="標楷體" w:hAnsi="標楷體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z w:val="22"/>
                <w:szCs w:val="22"/>
              </w:rPr>
              <w:t>應收保留數</w:t>
            </w:r>
          </w:p>
        </w:tc>
        <w:tc>
          <w:tcPr>
            <w:tcW w:w="8646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404B" w:rsidRPr="00800B99" w:rsidRDefault="0012404B" w:rsidP="000950C3">
            <w:pPr>
              <w:pStyle w:val="a8"/>
              <w:ind w:left="48" w:right="48"/>
              <w:rPr>
                <w:rFonts w:ascii="標楷體" w:hAnsi="標楷體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z w:val="22"/>
                <w:szCs w:val="22"/>
              </w:rPr>
              <w:t>原因分析</w:t>
            </w:r>
          </w:p>
        </w:tc>
      </w:tr>
      <w:tr w:rsidR="0012404B" w:rsidRPr="00DC36E9" w:rsidTr="000950C3">
        <w:trPr>
          <w:cantSplit/>
          <w:trHeight w:val="340"/>
          <w:tblHeader/>
        </w:trPr>
        <w:tc>
          <w:tcPr>
            <w:tcW w:w="595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12404B" w:rsidRPr="00800B99" w:rsidRDefault="0012404B" w:rsidP="000950C3">
            <w:pPr>
              <w:pStyle w:val="3"/>
              <w:jc w:val="center"/>
              <w:rPr>
                <w:rFonts w:ascii="標楷體" w:eastAsia="標楷體" w:hAnsi="標楷體"/>
                <w:w w:val="100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404B" w:rsidRPr="00800B99" w:rsidRDefault="0012404B" w:rsidP="000950C3">
            <w:pPr>
              <w:pStyle w:val="2"/>
              <w:rPr>
                <w:rFonts w:ascii="標楷體" w:hAnsi="標楷體"/>
                <w:noProof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404B" w:rsidRPr="00800B99" w:rsidRDefault="0012404B" w:rsidP="000950C3">
            <w:pPr>
              <w:pStyle w:val="3"/>
              <w:rPr>
                <w:rFonts w:ascii="標楷體" w:eastAsia="標楷體" w:hAnsi="標楷體"/>
                <w:w w:val="1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404B" w:rsidRPr="00800B99" w:rsidRDefault="0012404B" w:rsidP="000950C3">
            <w:pPr>
              <w:pStyle w:val="3"/>
              <w:jc w:val="distribute"/>
              <w:rPr>
                <w:rFonts w:ascii="標楷體" w:eastAsia="標楷體" w:hAnsi="標楷體"/>
                <w:w w:val="100"/>
                <w:sz w:val="22"/>
                <w:szCs w:val="22"/>
              </w:rPr>
            </w:pPr>
            <w:r w:rsidRPr="00800B99">
              <w:rPr>
                <w:rFonts w:ascii="標楷體" w:eastAsia="標楷體" w:hAnsi="標楷體" w:hint="eastAsia"/>
                <w:w w:val="100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404B" w:rsidRPr="00800B99" w:rsidRDefault="0012404B" w:rsidP="000950C3">
            <w:pPr>
              <w:pStyle w:val="3"/>
              <w:jc w:val="center"/>
              <w:rPr>
                <w:rFonts w:ascii="標楷體" w:eastAsia="標楷體" w:hAnsi="標楷體"/>
                <w:w w:val="100"/>
                <w:sz w:val="22"/>
                <w:szCs w:val="22"/>
              </w:rPr>
            </w:pPr>
            <w:r w:rsidRPr="00800B99">
              <w:rPr>
                <w:rFonts w:ascii="標楷體" w:eastAsia="標楷體" w:hAnsi="標楷體" w:hint="eastAsia"/>
                <w:w w:val="100"/>
                <w:sz w:val="22"/>
                <w:szCs w:val="22"/>
              </w:rPr>
              <w:t>％</w:t>
            </w:r>
          </w:p>
        </w:tc>
        <w:tc>
          <w:tcPr>
            <w:tcW w:w="8646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404B" w:rsidRPr="00800B99" w:rsidRDefault="0012404B" w:rsidP="000950C3">
            <w:pPr>
              <w:pStyle w:val="4"/>
              <w:rPr>
                <w:rFonts w:hAnsi="標楷體"/>
                <w:w w:val="100"/>
                <w:sz w:val="22"/>
                <w:szCs w:val="22"/>
              </w:rPr>
            </w:pPr>
          </w:p>
        </w:tc>
      </w:tr>
      <w:tr w:rsidR="0012404B" w:rsidRPr="0013648C" w:rsidTr="000950C3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12404B" w:rsidRPr="0013648C" w:rsidRDefault="0012404B" w:rsidP="000950C3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12404B" w:rsidRPr="0013648C" w:rsidRDefault="0012404B" w:rsidP="000950C3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13648C">
              <w:rPr>
                <w:rFonts w:hAnsi="標楷體" w:hint="eastAsia"/>
                <w:b/>
                <w:noProof/>
                <w:sz w:val="22"/>
                <w:szCs w:val="22"/>
              </w:rPr>
              <w:t>核能研究所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2404B" w:rsidRPr="0013648C" w:rsidRDefault="0012404B" w:rsidP="000950C3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12404B" w:rsidRPr="0013648C" w:rsidRDefault="0012404B" w:rsidP="000950C3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2404B" w:rsidRPr="0013648C" w:rsidRDefault="0012404B" w:rsidP="000950C3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:rsidR="0012404B" w:rsidRPr="0013648C" w:rsidRDefault="0012404B" w:rsidP="000950C3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12404B" w:rsidTr="000950C3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12404B" w:rsidRPr="00800B99" w:rsidRDefault="0012404B" w:rsidP="000950C3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F70494">
              <w:rPr>
                <w:rFonts w:hAnsi="標楷體"/>
                <w:noProof/>
                <w:sz w:val="22"/>
                <w:szCs w:val="22"/>
              </w:rPr>
              <w:t>107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404B" w:rsidRPr="0013648C" w:rsidRDefault="0012404B" w:rsidP="000950C3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13648C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2404B" w:rsidRPr="00800B99" w:rsidRDefault="0012404B" w:rsidP="000950C3">
            <w:pPr>
              <w:pStyle w:val="3"/>
              <w:rPr>
                <w:rFonts w:hAnsi="細明體"/>
                <w:sz w:val="22"/>
                <w:szCs w:val="22"/>
              </w:rPr>
            </w:pPr>
            <w:r w:rsidRPr="00F70494">
              <w:rPr>
                <w:rFonts w:hAnsi="細明體"/>
                <w:noProof/>
                <w:sz w:val="22"/>
                <w:szCs w:val="22"/>
              </w:rPr>
              <w:t>379,862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2404B" w:rsidRPr="00800B99" w:rsidRDefault="0012404B" w:rsidP="000950C3">
            <w:pPr>
              <w:pStyle w:val="3"/>
              <w:rPr>
                <w:rFonts w:hAnsi="細明體"/>
                <w:sz w:val="22"/>
                <w:szCs w:val="22"/>
              </w:rPr>
            </w:pPr>
            <w:r w:rsidRPr="00F70494">
              <w:rPr>
                <w:rFonts w:hAnsi="細明體"/>
                <w:noProof/>
                <w:sz w:val="22"/>
                <w:szCs w:val="22"/>
              </w:rPr>
              <w:t>379,862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2404B" w:rsidRPr="00800B99" w:rsidRDefault="0012404B" w:rsidP="000950C3">
            <w:pPr>
              <w:pStyle w:val="3"/>
              <w:rPr>
                <w:rFonts w:hAnsi="細明體"/>
                <w:sz w:val="22"/>
                <w:szCs w:val="22"/>
              </w:rPr>
            </w:pPr>
            <w:r w:rsidRPr="00F70494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12404B" w:rsidRPr="00997D66" w:rsidRDefault="0012404B" w:rsidP="000950C3">
            <w:pPr>
              <w:pStyle w:val="4"/>
              <w:rPr>
                <w:rFonts w:hAnsi="標楷體"/>
                <w:sz w:val="22"/>
                <w:szCs w:val="22"/>
              </w:rPr>
            </w:pPr>
            <w:r w:rsidRPr="00F70494">
              <w:rPr>
                <w:rFonts w:hAnsi="標楷體" w:hint="eastAsia"/>
                <w:noProof/>
                <w:sz w:val="22"/>
                <w:szCs w:val="22"/>
              </w:rPr>
              <w:t>廠商違反政府採購法沒入押標金，尚待繼續收取。</w:t>
            </w:r>
          </w:p>
        </w:tc>
      </w:tr>
    </w:tbl>
    <w:p w:rsidR="0012404B" w:rsidRDefault="0012404B" w:rsidP="0012404B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</w:t>
      </w:r>
      <w:r>
        <w:t>，</w:t>
      </w:r>
      <w:r>
        <w:rPr>
          <w:rFonts w:hint="eastAsia"/>
        </w:rPr>
        <w:t>或3千萬元以上者</w:t>
      </w:r>
      <w:r>
        <w:t>。</w:t>
      </w:r>
    </w:p>
    <w:p w:rsidR="0012404B" w:rsidRDefault="0012404B" w:rsidP="0012404B">
      <w:pPr>
        <w:jc w:val="left"/>
      </w:pPr>
    </w:p>
    <w:p w:rsidR="0012404B" w:rsidRPr="00F33C00" w:rsidRDefault="0012404B" w:rsidP="0012404B">
      <w:pPr>
        <w:jc w:val="left"/>
      </w:pPr>
      <w:r w:rsidRPr="003978E6">
        <w:rPr>
          <w:rFonts w:hint="eastAsia"/>
          <w:b/>
          <w:sz w:val="32"/>
          <w:szCs w:val="32"/>
        </w:rPr>
        <w:t>（</w:t>
      </w:r>
      <w:r>
        <w:rPr>
          <w:rFonts w:hint="eastAsia"/>
          <w:b/>
          <w:sz w:val="32"/>
          <w:szCs w:val="32"/>
        </w:rPr>
        <w:t>二</w:t>
      </w:r>
      <w:r w:rsidRPr="003978E6">
        <w:rPr>
          <w:rFonts w:hint="eastAsia"/>
          <w:b/>
          <w:sz w:val="32"/>
          <w:szCs w:val="32"/>
        </w:rPr>
        <w:t>）　歲</w:t>
      </w:r>
      <w:r>
        <w:rPr>
          <w:rFonts w:hint="eastAsia"/>
          <w:b/>
          <w:sz w:val="32"/>
          <w:szCs w:val="32"/>
        </w:rPr>
        <w:t>出</w:t>
      </w:r>
      <w:r w:rsidRPr="003978E6">
        <w:rPr>
          <w:rFonts w:hint="eastAsia"/>
          <w:b/>
          <w:sz w:val="32"/>
          <w:szCs w:val="32"/>
        </w:rPr>
        <w:t>部分</w:t>
      </w:r>
    </w:p>
    <w:p w:rsidR="0012404B" w:rsidRPr="00034210" w:rsidRDefault="0012404B" w:rsidP="0012404B">
      <w:pPr>
        <w:pStyle w:val="10"/>
        <w:spacing w:line="360" w:lineRule="exact"/>
        <w:jc w:val="right"/>
        <w:rPr>
          <w:sz w:val="20"/>
          <w:szCs w:val="20"/>
        </w:rPr>
      </w:pPr>
    </w:p>
    <w:tbl>
      <w:tblPr>
        <w:tblW w:w="19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0"/>
        <w:gridCol w:w="3261"/>
        <w:gridCol w:w="3260"/>
        <w:gridCol w:w="1276"/>
        <w:gridCol w:w="8646"/>
      </w:tblGrid>
      <w:tr w:rsidR="0012404B" w:rsidRPr="00AC566C" w:rsidTr="000950C3">
        <w:trPr>
          <w:cantSplit/>
          <w:trHeight w:val="284"/>
          <w:tblHeader/>
        </w:trPr>
        <w:tc>
          <w:tcPr>
            <w:tcW w:w="1987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2404B" w:rsidRPr="0080007C" w:rsidRDefault="0012404B" w:rsidP="000950C3">
            <w:pPr>
              <w:pStyle w:val="10"/>
              <w:spacing w:line="360" w:lineRule="exact"/>
              <w:rPr>
                <w:rFonts w:hAnsi="標楷體"/>
                <w:sz w:val="28"/>
              </w:rPr>
            </w:pPr>
            <w:r w:rsidRPr="0080007C">
              <w:rPr>
                <w:rFonts w:hAnsi="標楷體" w:hint="eastAsia"/>
                <w:sz w:val="28"/>
              </w:rPr>
              <w:t xml:space="preserve">1.  </w:t>
            </w:r>
            <w:r>
              <w:rPr>
                <w:rFonts w:hAnsi="標楷體" w:hint="eastAsia"/>
                <w:sz w:val="28"/>
              </w:rPr>
              <w:t>112</w:t>
            </w:r>
            <w:r w:rsidRPr="0080007C">
              <w:rPr>
                <w:rFonts w:hAnsi="標楷體" w:hint="eastAsia"/>
                <w:sz w:val="28"/>
              </w:rPr>
              <w:t>年度應付保留數簡明表</w:t>
            </w:r>
          </w:p>
          <w:p w:rsidR="0012404B" w:rsidRPr="00AC566C" w:rsidRDefault="0012404B" w:rsidP="000950C3">
            <w:pPr>
              <w:pStyle w:val="a8"/>
              <w:ind w:left="48" w:right="48"/>
              <w:jc w:val="right"/>
              <w:rPr>
                <w:rFonts w:ascii="標楷體" w:hAnsi="標楷體"/>
                <w:sz w:val="24"/>
                <w:szCs w:val="24"/>
              </w:rPr>
            </w:pPr>
            <w:r w:rsidRPr="00AC566C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AC566C">
              <w:rPr>
                <w:rFonts w:ascii="標楷體" w:hAnsi="標楷體"/>
                <w:sz w:val="24"/>
                <w:szCs w:val="24"/>
              </w:rPr>
              <w:t>：</w:t>
            </w:r>
            <w:r w:rsidRPr="00AC566C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12404B" w:rsidTr="000950C3">
        <w:trPr>
          <w:cantSplit/>
          <w:trHeight w:val="284"/>
          <w:tblHeader/>
        </w:trPr>
        <w:tc>
          <w:tcPr>
            <w:tcW w:w="3430" w:type="dxa"/>
            <w:vMerge w:val="restart"/>
            <w:tcBorders>
              <w:left w:val="nil"/>
              <w:bottom w:val="single" w:sz="4" w:space="0" w:color="auto"/>
            </w:tcBorders>
            <w:vAlign w:val="center"/>
          </w:tcPr>
          <w:p w:rsidR="0012404B" w:rsidRPr="00AF2D0B" w:rsidRDefault="0012404B" w:rsidP="000950C3">
            <w:pPr>
              <w:pStyle w:val="a8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tcBorders>
              <w:bottom w:val="single" w:sz="4" w:space="0" w:color="auto"/>
            </w:tcBorders>
            <w:vAlign w:val="center"/>
          </w:tcPr>
          <w:p w:rsidR="0012404B" w:rsidRPr="00AF2D0B" w:rsidRDefault="0012404B" w:rsidP="000950C3">
            <w:pPr>
              <w:pStyle w:val="a8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  <w:vAlign w:val="center"/>
          </w:tcPr>
          <w:p w:rsidR="0012404B" w:rsidRPr="00AF2D0B" w:rsidRDefault="0012404B" w:rsidP="000950C3">
            <w:pPr>
              <w:pStyle w:val="a8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8646" w:type="dxa"/>
            <w:vMerge w:val="restart"/>
            <w:tcBorders>
              <w:bottom w:val="single" w:sz="4" w:space="0" w:color="auto"/>
              <w:right w:val="nil"/>
            </w:tcBorders>
            <w:vAlign w:val="center"/>
          </w:tcPr>
          <w:p w:rsidR="0012404B" w:rsidRPr="00AF2D0B" w:rsidRDefault="0012404B" w:rsidP="000950C3">
            <w:pPr>
              <w:pStyle w:val="a8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12404B" w:rsidTr="000950C3">
        <w:trPr>
          <w:cantSplit/>
          <w:trHeight w:val="284"/>
          <w:tblHeader/>
        </w:trPr>
        <w:tc>
          <w:tcPr>
            <w:tcW w:w="3430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12404B" w:rsidRPr="00AF2D0B" w:rsidRDefault="0012404B" w:rsidP="000950C3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vAlign w:val="center"/>
          </w:tcPr>
          <w:p w:rsidR="0012404B" w:rsidRPr="00AF2D0B" w:rsidRDefault="0012404B" w:rsidP="000950C3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12404B" w:rsidRPr="00AF2D0B" w:rsidRDefault="0012404B" w:rsidP="000950C3">
            <w:pPr>
              <w:pStyle w:val="a8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12404B" w:rsidRPr="00AF2D0B" w:rsidRDefault="0012404B" w:rsidP="000950C3">
            <w:pPr>
              <w:pStyle w:val="a8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8646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12404B" w:rsidRPr="00AF2D0B" w:rsidRDefault="0012404B" w:rsidP="000950C3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</w:tr>
      <w:tr w:rsidR="0012404B" w:rsidRPr="00293407" w:rsidTr="000950C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430" w:type="dxa"/>
            <w:shd w:val="clear" w:color="auto" w:fill="auto"/>
            <w:vAlign w:val="center"/>
          </w:tcPr>
          <w:p w:rsidR="0012404B" w:rsidRPr="00293407" w:rsidRDefault="0012404B" w:rsidP="000950C3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293407">
              <w:rPr>
                <w:rFonts w:hAnsi="標楷體" w:hint="eastAsia"/>
                <w:b/>
                <w:noProof/>
                <w:sz w:val="22"/>
                <w:szCs w:val="22"/>
              </w:rPr>
              <w:t>核能研究所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2404B" w:rsidRPr="00293407" w:rsidRDefault="0012404B" w:rsidP="000950C3">
            <w:pPr>
              <w:pStyle w:val="3"/>
              <w:rPr>
                <w:rFonts w:hAnsi="細明體"/>
                <w:b/>
                <w:spacing w:val="-2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12404B" w:rsidRPr="00293407" w:rsidRDefault="0012404B" w:rsidP="000950C3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2404B" w:rsidRPr="00293407" w:rsidRDefault="0012404B" w:rsidP="000950C3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:rsidR="0012404B" w:rsidRPr="00293407" w:rsidRDefault="0012404B" w:rsidP="000950C3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12404B" w:rsidRPr="00293407" w:rsidTr="000950C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430" w:type="dxa"/>
            <w:shd w:val="clear" w:color="auto" w:fill="auto"/>
            <w:vAlign w:val="center"/>
          </w:tcPr>
          <w:p w:rsidR="0012404B" w:rsidRPr="00293407" w:rsidRDefault="0012404B" w:rsidP="000950C3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293407">
              <w:rPr>
                <w:rFonts w:hAnsi="標楷體" w:hint="eastAsia"/>
                <w:noProof/>
                <w:sz w:val="22"/>
                <w:szCs w:val="22"/>
              </w:rPr>
              <w:t>計畫管理維運及成果應用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2404B" w:rsidRPr="00293407" w:rsidRDefault="0012404B" w:rsidP="000950C3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 w:rsidRPr="00293407">
              <w:rPr>
                <w:rFonts w:hAnsi="細明體"/>
                <w:noProof/>
                <w:spacing w:val="-2"/>
                <w:sz w:val="22"/>
                <w:szCs w:val="22"/>
              </w:rPr>
              <w:t>298,880,000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2404B" w:rsidRPr="00293407" w:rsidRDefault="0012404B" w:rsidP="000950C3">
            <w:pPr>
              <w:pStyle w:val="3"/>
              <w:rPr>
                <w:rFonts w:hAnsi="細明體"/>
                <w:sz w:val="22"/>
                <w:szCs w:val="22"/>
              </w:rPr>
            </w:pPr>
            <w:r w:rsidRPr="00293407">
              <w:rPr>
                <w:rFonts w:hAnsi="細明體"/>
                <w:noProof/>
                <w:sz w:val="22"/>
                <w:szCs w:val="22"/>
              </w:rPr>
              <w:t>65,378,437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2404B" w:rsidRPr="00293407" w:rsidRDefault="0012404B" w:rsidP="000950C3">
            <w:pPr>
              <w:pStyle w:val="3"/>
              <w:rPr>
                <w:rFonts w:hAnsi="細明體"/>
                <w:sz w:val="22"/>
                <w:szCs w:val="22"/>
              </w:rPr>
            </w:pPr>
            <w:r w:rsidRPr="00293407">
              <w:rPr>
                <w:rFonts w:hAnsi="細明體"/>
                <w:noProof/>
                <w:sz w:val="22"/>
                <w:szCs w:val="22"/>
              </w:rPr>
              <w:t>21.87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12404B" w:rsidRPr="00293407" w:rsidRDefault="00F24C64" w:rsidP="00F24C64">
            <w:pPr>
              <w:pStyle w:val="4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2"/>
                <w:szCs w:val="22"/>
              </w:rPr>
              <w:t>六氟化鈾運送</w:t>
            </w:r>
            <w:r w:rsidR="003F3A7A">
              <w:rPr>
                <w:rFonts w:hAnsi="標楷體" w:hint="eastAsia"/>
                <w:noProof/>
                <w:sz w:val="22"/>
                <w:szCs w:val="22"/>
              </w:rPr>
              <w:t>採購案尚待取得英國核管制單位可運送證明文件，及放射性廢棄物第二貯存庫自動搬運系統維護整新</w:t>
            </w:r>
            <w:r>
              <w:rPr>
                <w:rFonts w:hAnsi="標楷體" w:hint="eastAsia"/>
                <w:noProof/>
                <w:sz w:val="22"/>
                <w:szCs w:val="22"/>
              </w:rPr>
              <w:t>暨超低背景異體閃爍計數器</w:t>
            </w:r>
            <w:r w:rsidR="003F3A7A">
              <w:rPr>
                <w:rFonts w:hAnsi="標楷體" w:hint="eastAsia"/>
                <w:noProof/>
                <w:sz w:val="22"/>
                <w:szCs w:val="22"/>
              </w:rPr>
              <w:t>等採購案合</w:t>
            </w:r>
            <w:r w:rsidRPr="00F24C64">
              <w:rPr>
                <w:rFonts w:hAnsi="標楷體" w:hint="eastAsia"/>
                <w:noProof/>
                <w:sz w:val="22"/>
                <w:szCs w:val="22"/>
              </w:rPr>
              <w:t>約期程跨年度</w:t>
            </w:r>
            <w:r>
              <w:rPr>
                <w:rFonts w:hAnsi="標楷體" w:hint="eastAsia"/>
                <w:noProof/>
                <w:sz w:val="22"/>
                <w:szCs w:val="22"/>
              </w:rPr>
              <w:t>，須</w:t>
            </w:r>
            <w:r w:rsidR="0012404B" w:rsidRPr="00293407">
              <w:rPr>
                <w:rFonts w:hAnsi="標楷體" w:hint="eastAsia"/>
                <w:noProof/>
                <w:sz w:val="22"/>
                <w:szCs w:val="22"/>
              </w:rPr>
              <w:t>保留繼續執行。</w:t>
            </w:r>
          </w:p>
        </w:tc>
      </w:tr>
      <w:tr w:rsidR="0012404B" w:rsidRPr="00293407" w:rsidTr="000950C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430" w:type="dxa"/>
            <w:shd w:val="clear" w:color="auto" w:fill="auto"/>
            <w:vAlign w:val="center"/>
          </w:tcPr>
          <w:p w:rsidR="0012404B" w:rsidRPr="00293407" w:rsidRDefault="0012404B" w:rsidP="000950C3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293407">
              <w:rPr>
                <w:rFonts w:hAnsi="標楷體" w:hint="eastAsia"/>
                <w:noProof/>
                <w:sz w:val="22"/>
                <w:szCs w:val="22"/>
              </w:rPr>
              <w:t>核能科技研發計畫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2404B" w:rsidRPr="00293407" w:rsidRDefault="0012404B" w:rsidP="000950C3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 w:rsidRPr="00293407">
              <w:rPr>
                <w:rFonts w:hAnsi="細明體"/>
                <w:noProof/>
                <w:spacing w:val="-2"/>
                <w:sz w:val="22"/>
                <w:szCs w:val="22"/>
              </w:rPr>
              <w:t>552,631,000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2404B" w:rsidRPr="00293407" w:rsidRDefault="0012404B" w:rsidP="000950C3">
            <w:pPr>
              <w:pStyle w:val="3"/>
              <w:rPr>
                <w:rFonts w:hAnsi="細明體"/>
                <w:sz w:val="22"/>
                <w:szCs w:val="22"/>
              </w:rPr>
            </w:pPr>
            <w:r w:rsidRPr="00293407">
              <w:rPr>
                <w:rFonts w:hAnsi="細明體"/>
                <w:noProof/>
                <w:sz w:val="22"/>
                <w:szCs w:val="22"/>
              </w:rPr>
              <w:t>86,326,179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2404B" w:rsidRPr="00293407" w:rsidRDefault="0012404B" w:rsidP="000950C3">
            <w:pPr>
              <w:pStyle w:val="3"/>
              <w:rPr>
                <w:rFonts w:hAnsi="細明體"/>
                <w:sz w:val="22"/>
                <w:szCs w:val="22"/>
              </w:rPr>
            </w:pPr>
            <w:r w:rsidRPr="00293407">
              <w:rPr>
                <w:rFonts w:hAnsi="細明體"/>
                <w:noProof/>
                <w:sz w:val="22"/>
                <w:szCs w:val="22"/>
              </w:rPr>
              <w:t>15.62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12404B" w:rsidRPr="00293407" w:rsidRDefault="0012404B" w:rsidP="003F3A7A">
            <w:pPr>
              <w:pStyle w:val="4"/>
              <w:rPr>
                <w:rFonts w:hAnsi="標楷體"/>
                <w:sz w:val="22"/>
                <w:szCs w:val="22"/>
              </w:rPr>
            </w:pPr>
            <w:r w:rsidRPr="00293407">
              <w:rPr>
                <w:rFonts w:hAnsi="標楷體" w:hint="eastAsia"/>
                <w:noProof/>
                <w:sz w:val="22"/>
                <w:szCs w:val="22"/>
              </w:rPr>
              <w:t>70MeV中型迴旋加速器</w:t>
            </w:r>
            <w:r w:rsidR="003F3A7A">
              <w:rPr>
                <w:rFonts w:hAnsi="標楷體" w:hint="eastAsia"/>
                <w:noProof/>
                <w:sz w:val="22"/>
                <w:szCs w:val="22"/>
              </w:rPr>
              <w:t>館</w:t>
            </w:r>
            <w:r w:rsidRPr="00293407">
              <w:rPr>
                <w:rFonts w:hAnsi="標楷體" w:hint="eastAsia"/>
                <w:noProof/>
                <w:sz w:val="22"/>
                <w:szCs w:val="22"/>
              </w:rPr>
              <w:t>新建工程及</w:t>
            </w:r>
            <w:r w:rsidR="003F3A7A">
              <w:rPr>
                <w:rFonts w:hAnsi="標楷體" w:hint="eastAsia"/>
                <w:noProof/>
                <w:sz w:val="22"/>
                <w:szCs w:val="22"/>
              </w:rPr>
              <w:t>相關設備採購案合</w:t>
            </w:r>
            <w:r w:rsidR="00F24C64" w:rsidRPr="00F24C64">
              <w:rPr>
                <w:rFonts w:hAnsi="標楷體" w:hint="eastAsia"/>
                <w:noProof/>
                <w:sz w:val="22"/>
                <w:szCs w:val="22"/>
              </w:rPr>
              <w:t>約期程跨年度</w:t>
            </w:r>
            <w:r w:rsidRPr="00293407">
              <w:rPr>
                <w:rFonts w:hAnsi="標楷體" w:hint="eastAsia"/>
                <w:noProof/>
                <w:sz w:val="22"/>
                <w:szCs w:val="22"/>
              </w:rPr>
              <w:t>，須保留繼續執行。</w:t>
            </w:r>
          </w:p>
        </w:tc>
      </w:tr>
    </w:tbl>
    <w:p w:rsidR="00705A4F" w:rsidRPr="00AC566C" w:rsidRDefault="0012404B" w:rsidP="0012404B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本表所列項目係指應付</w:t>
      </w:r>
      <w:r w:rsidRPr="00625D9C">
        <w:rPr>
          <w:rFonts w:hint="eastAsia"/>
        </w:rPr>
        <w:t>保留數達20</w:t>
      </w:r>
      <w:r w:rsidR="00EA6889">
        <w:rPr>
          <w:rFonts w:hint="eastAsia"/>
        </w:rPr>
        <w:t>％</w:t>
      </w:r>
      <w:r w:rsidRPr="00625D9C">
        <w:rPr>
          <w:rFonts w:hint="eastAsia"/>
        </w:rPr>
        <w:t>，或3千萬元以上者</w:t>
      </w:r>
      <w:r>
        <w:t>。</w:t>
      </w:r>
    </w:p>
    <w:p w:rsidR="0012404B" w:rsidRPr="003D7502" w:rsidRDefault="0012404B" w:rsidP="0012404B">
      <w:pPr>
        <w:pStyle w:val="10"/>
        <w:ind w:left="128" w:right="16"/>
        <w:jc w:val="right"/>
      </w:pPr>
    </w:p>
    <w:tbl>
      <w:tblPr>
        <w:tblW w:w="2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835"/>
        <w:gridCol w:w="3261"/>
        <w:gridCol w:w="3260"/>
        <w:gridCol w:w="1276"/>
        <w:gridCol w:w="8788"/>
      </w:tblGrid>
      <w:tr w:rsidR="0012404B" w:rsidRPr="00870477" w:rsidTr="000950C3">
        <w:trPr>
          <w:cantSplit/>
          <w:trHeight w:val="284"/>
          <w:tblHeader/>
        </w:trPr>
        <w:tc>
          <w:tcPr>
            <w:tcW w:w="20015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12404B" w:rsidRPr="005461A1" w:rsidRDefault="00EA6889" w:rsidP="00EA6889">
            <w:pPr>
              <w:pStyle w:val="10"/>
              <w:ind w:right="16"/>
              <w:rPr>
                <w:rFonts w:hAnsi="標楷體"/>
                <w:sz w:val="28"/>
              </w:rPr>
            </w:pPr>
            <w:r>
              <w:rPr>
                <w:rFonts w:hAnsi="標楷體" w:hint="eastAsia"/>
                <w:sz w:val="28"/>
              </w:rPr>
              <w:t>2</w:t>
            </w:r>
            <w:r w:rsidR="0012404B" w:rsidRPr="005461A1">
              <w:rPr>
                <w:rFonts w:hAnsi="標楷體" w:hint="eastAsia"/>
                <w:sz w:val="28"/>
              </w:rPr>
              <w:t xml:space="preserve">. </w:t>
            </w:r>
            <w:r w:rsidR="0012404B" w:rsidRPr="005461A1">
              <w:rPr>
                <w:rFonts w:hAnsi="標楷體"/>
                <w:sz w:val="28"/>
              </w:rPr>
              <w:t xml:space="preserve"> </w:t>
            </w:r>
            <w:r w:rsidR="0012404B" w:rsidRPr="005461A1">
              <w:rPr>
                <w:rFonts w:hAnsi="標楷體" w:hint="eastAsia"/>
                <w:sz w:val="28"/>
              </w:rPr>
              <w:t>以前年度應付保留數簡明表</w:t>
            </w:r>
          </w:p>
          <w:p w:rsidR="0012404B" w:rsidRPr="00870477" w:rsidRDefault="0012404B" w:rsidP="000950C3">
            <w:pPr>
              <w:pStyle w:val="a8"/>
              <w:ind w:left="48" w:right="48"/>
              <w:jc w:val="right"/>
              <w:rPr>
                <w:rFonts w:ascii="標楷體" w:hAnsi="標楷體"/>
                <w:sz w:val="24"/>
                <w:szCs w:val="24"/>
              </w:rPr>
            </w:pPr>
            <w:r w:rsidRPr="00870477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870477">
              <w:rPr>
                <w:rFonts w:ascii="標楷體" w:hAnsi="標楷體"/>
                <w:sz w:val="24"/>
                <w:szCs w:val="24"/>
              </w:rPr>
              <w:t>：</w:t>
            </w:r>
            <w:r w:rsidRPr="00870477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12404B" w:rsidRPr="00CA093B" w:rsidTr="000950C3">
        <w:trPr>
          <w:cantSplit/>
          <w:trHeight w:val="284"/>
          <w:tblHeader/>
        </w:trPr>
        <w:tc>
          <w:tcPr>
            <w:tcW w:w="595" w:type="dxa"/>
            <w:vMerge w:val="restart"/>
            <w:tcBorders>
              <w:left w:val="nil"/>
            </w:tcBorders>
            <w:vAlign w:val="center"/>
          </w:tcPr>
          <w:p w:rsidR="0012404B" w:rsidRPr="003D7502" w:rsidRDefault="0012404B" w:rsidP="000950C3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3D7502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835" w:type="dxa"/>
            <w:vMerge w:val="restart"/>
            <w:tcBorders>
              <w:left w:val="nil"/>
              <w:bottom w:val="single" w:sz="4" w:space="0" w:color="auto"/>
            </w:tcBorders>
            <w:vAlign w:val="center"/>
          </w:tcPr>
          <w:p w:rsidR="0012404B" w:rsidRPr="003D7502" w:rsidRDefault="0012404B" w:rsidP="000950C3">
            <w:pPr>
              <w:pStyle w:val="a8"/>
              <w:ind w:left="48" w:right="48"/>
              <w:rPr>
                <w:sz w:val="22"/>
                <w:szCs w:val="22"/>
              </w:rPr>
            </w:pPr>
            <w:r w:rsidRPr="003D7502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vAlign w:val="center"/>
          </w:tcPr>
          <w:p w:rsidR="0012404B" w:rsidRPr="003D7502" w:rsidRDefault="0012404B" w:rsidP="000950C3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3D7502">
              <w:rPr>
                <w:rFonts w:hint="eastAsia"/>
                <w:spacing w:val="-20"/>
                <w:sz w:val="22"/>
                <w:szCs w:val="22"/>
              </w:rPr>
              <w:t>以前年度</w:t>
            </w:r>
          </w:p>
          <w:p w:rsidR="0012404B" w:rsidRPr="003D7502" w:rsidRDefault="0012404B" w:rsidP="000950C3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3D7502">
              <w:rPr>
                <w:rFonts w:hint="eastAsia"/>
                <w:spacing w:val="-20"/>
                <w:sz w:val="22"/>
                <w:szCs w:val="22"/>
              </w:rPr>
              <w:t>轉入數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  <w:vAlign w:val="center"/>
          </w:tcPr>
          <w:p w:rsidR="0012404B" w:rsidRPr="003D7502" w:rsidRDefault="0012404B" w:rsidP="000950C3">
            <w:pPr>
              <w:pStyle w:val="a8"/>
              <w:ind w:left="48" w:right="48"/>
              <w:rPr>
                <w:sz w:val="22"/>
                <w:szCs w:val="22"/>
              </w:rPr>
            </w:pPr>
            <w:r w:rsidRPr="003D7502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8788" w:type="dxa"/>
            <w:vMerge w:val="restart"/>
            <w:tcBorders>
              <w:bottom w:val="single" w:sz="4" w:space="0" w:color="auto"/>
              <w:right w:val="nil"/>
            </w:tcBorders>
            <w:vAlign w:val="center"/>
          </w:tcPr>
          <w:p w:rsidR="0012404B" w:rsidRPr="003D7502" w:rsidRDefault="0012404B" w:rsidP="000950C3">
            <w:pPr>
              <w:pStyle w:val="a8"/>
              <w:ind w:left="48" w:right="48"/>
              <w:rPr>
                <w:sz w:val="22"/>
                <w:szCs w:val="22"/>
              </w:rPr>
            </w:pPr>
            <w:r w:rsidRPr="003D7502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12404B" w:rsidRPr="00CA093B" w:rsidTr="000950C3">
        <w:trPr>
          <w:cantSplit/>
          <w:trHeight w:val="284"/>
          <w:tblHeader/>
        </w:trPr>
        <w:tc>
          <w:tcPr>
            <w:tcW w:w="59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12404B" w:rsidRPr="003D7502" w:rsidRDefault="0012404B" w:rsidP="000950C3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12404B" w:rsidRPr="003D7502" w:rsidRDefault="0012404B" w:rsidP="000950C3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vAlign w:val="center"/>
          </w:tcPr>
          <w:p w:rsidR="0012404B" w:rsidRPr="003D7502" w:rsidRDefault="0012404B" w:rsidP="000950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12404B" w:rsidRPr="003D7502" w:rsidRDefault="0012404B" w:rsidP="000950C3">
            <w:pPr>
              <w:pStyle w:val="a8"/>
              <w:ind w:left="48" w:right="48"/>
              <w:rPr>
                <w:sz w:val="22"/>
                <w:szCs w:val="22"/>
              </w:rPr>
            </w:pPr>
            <w:r w:rsidRPr="003D7502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12404B" w:rsidRPr="003D7502" w:rsidRDefault="0012404B" w:rsidP="000950C3">
            <w:pPr>
              <w:pStyle w:val="a8"/>
              <w:ind w:left="48" w:right="48"/>
              <w:rPr>
                <w:sz w:val="22"/>
                <w:szCs w:val="22"/>
              </w:rPr>
            </w:pPr>
            <w:r w:rsidRPr="003D7502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8788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12404B" w:rsidRPr="003D7502" w:rsidRDefault="0012404B" w:rsidP="000950C3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</w:tr>
      <w:tr w:rsidR="0012404B" w:rsidRPr="008B3A0B" w:rsidTr="000950C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12404B" w:rsidRPr="008B3A0B" w:rsidRDefault="0012404B" w:rsidP="000950C3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12404B" w:rsidRPr="008B3A0B" w:rsidRDefault="0012404B" w:rsidP="000950C3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8B3A0B">
              <w:rPr>
                <w:rFonts w:hAnsi="標楷體" w:hint="eastAsia"/>
                <w:noProof/>
                <w:sz w:val="22"/>
                <w:szCs w:val="22"/>
              </w:rPr>
              <w:t>核能研究所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2404B" w:rsidRPr="008B3A0B" w:rsidRDefault="0012404B" w:rsidP="000950C3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12404B" w:rsidRPr="008B3A0B" w:rsidRDefault="0012404B" w:rsidP="000950C3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2404B" w:rsidRPr="008B3A0B" w:rsidRDefault="0012404B" w:rsidP="000950C3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788" w:type="dxa"/>
            <w:shd w:val="clear" w:color="auto" w:fill="auto"/>
            <w:vAlign w:val="center"/>
          </w:tcPr>
          <w:p w:rsidR="0012404B" w:rsidRPr="008B3A0B" w:rsidRDefault="0012404B" w:rsidP="000950C3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12404B" w:rsidTr="000950C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12404B" w:rsidRPr="003D7502" w:rsidRDefault="0012404B" w:rsidP="000950C3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F70494">
              <w:rPr>
                <w:rFonts w:hAnsi="標楷體"/>
                <w:noProof/>
                <w:sz w:val="22"/>
                <w:szCs w:val="22"/>
              </w:rPr>
              <w:t>107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404B" w:rsidRPr="008B3A0B" w:rsidRDefault="0012404B" w:rsidP="000950C3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8B3A0B">
              <w:rPr>
                <w:rFonts w:hAnsi="標楷體" w:hint="eastAsia"/>
                <w:b w:val="0"/>
                <w:noProof/>
                <w:sz w:val="22"/>
                <w:szCs w:val="22"/>
              </w:rPr>
              <w:t>計畫管理與設施維運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2404B" w:rsidRPr="003D7502" w:rsidRDefault="0012404B" w:rsidP="000950C3">
            <w:pPr>
              <w:pStyle w:val="3"/>
              <w:rPr>
                <w:rFonts w:hAnsi="細明體"/>
                <w:sz w:val="22"/>
                <w:szCs w:val="22"/>
              </w:rPr>
            </w:pPr>
            <w:r w:rsidRPr="00F70494">
              <w:rPr>
                <w:rFonts w:hAnsi="細明體"/>
                <w:noProof/>
                <w:sz w:val="22"/>
                <w:szCs w:val="22"/>
              </w:rPr>
              <w:t>45,685,483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2404B" w:rsidRPr="003D7502" w:rsidRDefault="0012404B" w:rsidP="000950C3">
            <w:pPr>
              <w:pStyle w:val="3"/>
              <w:rPr>
                <w:rFonts w:hAnsi="細明體"/>
                <w:sz w:val="22"/>
                <w:szCs w:val="22"/>
              </w:rPr>
            </w:pPr>
            <w:r w:rsidRPr="00F70494">
              <w:rPr>
                <w:rFonts w:hAnsi="細明體"/>
                <w:noProof/>
                <w:sz w:val="22"/>
                <w:szCs w:val="22"/>
              </w:rPr>
              <w:t>45,685,483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2404B" w:rsidRPr="003D7502" w:rsidRDefault="0012404B" w:rsidP="000950C3">
            <w:pPr>
              <w:pStyle w:val="3"/>
              <w:rPr>
                <w:rFonts w:hAnsi="細明體"/>
                <w:sz w:val="22"/>
                <w:szCs w:val="22"/>
              </w:rPr>
            </w:pPr>
            <w:r w:rsidRPr="00F70494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12404B" w:rsidRPr="003D7502" w:rsidRDefault="00356DC4" w:rsidP="00356DC4">
            <w:pPr>
              <w:pStyle w:val="4"/>
              <w:rPr>
                <w:rFonts w:hAnsi="標楷體"/>
                <w:noProof/>
                <w:sz w:val="22"/>
                <w:szCs w:val="22"/>
              </w:rPr>
            </w:pPr>
            <w:r w:rsidRPr="00356DC4">
              <w:rPr>
                <w:rFonts w:hAnsi="標楷體" w:hint="eastAsia"/>
                <w:noProof/>
                <w:sz w:val="22"/>
                <w:szCs w:val="22"/>
              </w:rPr>
              <w:t>六氟化鈾安定化處理與處置計畫，須俟取得運送許可完成運送後方</w:t>
            </w:r>
            <w:r>
              <w:rPr>
                <w:rFonts w:hAnsi="標楷體" w:hint="eastAsia"/>
                <w:noProof/>
                <w:sz w:val="22"/>
                <w:szCs w:val="22"/>
              </w:rPr>
              <w:t>可處理，須保留繼續執行</w:t>
            </w:r>
            <w:r w:rsidR="0012404B" w:rsidRPr="00F70494">
              <w:rPr>
                <w:rFonts w:hAnsi="標楷體" w:hint="eastAsia"/>
                <w:noProof/>
                <w:sz w:val="22"/>
                <w:szCs w:val="22"/>
              </w:rPr>
              <w:t>。</w:t>
            </w:r>
          </w:p>
        </w:tc>
      </w:tr>
      <w:tr w:rsidR="0012404B" w:rsidTr="000950C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12404B" w:rsidRPr="003D7502" w:rsidRDefault="0012404B" w:rsidP="000950C3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F70494">
              <w:rPr>
                <w:rFonts w:hAnsi="標楷體"/>
                <w:noProof/>
                <w:sz w:val="22"/>
                <w:szCs w:val="22"/>
              </w:rPr>
              <w:t>108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404B" w:rsidRPr="008B3A0B" w:rsidRDefault="0012404B" w:rsidP="000950C3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8B3A0B">
              <w:rPr>
                <w:rFonts w:hAnsi="標楷體" w:hint="eastAsia"/>
                <w:b w:val="0"/>
                <w:noProof/>
                <w:sz w:val="22"/>
                <w:szCs w:val="22"/>
              </w:rPr>
              <w:t>計畫管理與設施維運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2404B" w:rsidRPr="003D7502" w:rsidRDefault="0012404B" w:rsidP="000950C3">
            <w:pPr>
              <w:pStyle w:val="3"/>
              <w:rPr>
                <w:rFonts w:hAnsi="細明體"/>
                <w:sz w:val="22"/>
                <w:szCs w:val="22"/>
              </w:rPr>
            </w:pPr>
            <w:r w:rsidRPr="00F70494">
              <w:rPr>
                <w:rFonts w:hAnsi="細明體"/>
                <w:noProof/>
                <w:sz w:val="22"/>
                <w:szCs w:val="22"/>
              </w:rPr>
              <w:t>51,391,231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2404B" w:rsidRPr="003D7502" w:rsidRDefault="0012404B" w:rsidP="000950C3">
            <w:pPr>
              <w:pStyle w:val="3"/>
              <w:rPr>
                <w:rFonts w:hAnsi="細明體"/>
                <w:sz w:val="22"/>
                <w:szCs w:val="22"/>
              </w:rPr>
            </w:pPr>
            <w:r w:rsidRPr="00F70494">
              <w:rPr>
                <w:rFonts w:hAnsi="細明體"/>
                <w:noProof/>
                <w:sz w:val="22"/>
                <w:szCs w:val="22"/>
              </w:rPr>
              <w:t>50,290,926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2404B" w:rsidRPr="003D7502" w:rsidRDefault="0012404B" w:rsidP="000950C3">
            <w:pPr>
              <w:pStyle w:val="3"/>
              <w:rPr>
                <w:rFonts w:hAnsi="細明體"/>
                <w:sz w:val="22"/>
                <w:szCs w:val="22"/>
              </w:rPr>
            </w:pPr>
            <w:r w:rsidRPr="00F70494">
              <w:rPr>
                <w:rFonts w:hAnsi="細明體"/>
                <w:noProof/>
                <w:sz w:val="22"/>
                <w:szCs w:val="22"/>
              </w:rPr>
              <w:t>97.86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12404B" w:rsidRPr="003D7502" w:rsidRDefault="00346FB4" w:rsidP="000950C3">
            <w:pPr>
              <w:pStyle w:val="4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2"/>
                <w:szCs w:val="22"/>
              </w:rPr>
              <w:t>108及110年度均係六氟化鈾運送採購案尚待取得英國核管制單位可運送</w:t>
            </w:r>
            <w:r w:rsidR="0012404B" w:rsidRPr="00F70494">
              <w:rPr>
                <w:rFonts w:hAnsi="標楷體" w:hint="eastAsia"/>
                <w:noProof/>
                <w:sz w:val="22"/>
                <w:szCs w:val="22"/>
              </w:rPr>
              <w:t>證明文件，須保留繼續執行。</w:t>
            </w:r>
          </w:p>
        </w:tc>
      </w:tr>
      <w:tr w:rsidR="0012404B" w:rsidTr="000950C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12404B" w:rsidRPr="003D7502" w:rsidRDefault="0012404B" w:rsidP="000950C3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F70494">
              <w:rPr>
                <w:rFonts w:hAnsi="標楷體"/>
                <w:noProof/>
                <w:sz w:val="22"/>
                <w:szCs w:val="22"/>
              </w:rPr>
              <w:t>110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404B" w:rsidRPr="008B3A0B" w:rsidRDefault="0012404B" w:rsidP="000950C3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8B3A0B">
              <w:rPr>
                <w:rFonts w:hAnsi="標楷體" w:hint="eastAsia"/>
                <w:b w:val="0"/>
                <w:noProof/>
                <w:sz w:val="22"/>
                <w:szCs w:val="22"/>
              </w:rPr>
              <w:t>計畫管理與設施維運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2404B" w:rsidRPr="003D7502" w:rsidRDefault="0012404B" w:rsidP="000950C3">
            <w:pPr>
              <w:pStyle w:val="3"/>
              <w:rPr>
                <w:rFonts w:hAnsi="細明體"/>
                <w:sz w:val="22"/>
                <w:szCs w:val="22"/>
              </w:rPr>
            </w:pPr>
            <w:r w:rsidRPr="00F70494">
              <w:rPr>
                <w:rFonts w:hAnsi="細明體"/>
                <w:noProof/>
                <w:sz w:val="22"/>
                <w:szCs w:val="22"/>
              </w:rPr>
              <w:t>34,235,521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2404B" w:rsidRPr="003D7502" w:rsidRDefault="0012404B" w:rsidP="000950C3">
            <w:pPr>
              <w:pStyle w:val="3"/>
              <w:rPr>
                <w:rFonts w:hAnsi="細明體"/>
                <w:sz w:val="22"/>
                <w:szCs w:val="22"/>
              </w:rPr>
            </w:pPr>
            <w:r w:rsidRPr="00F70494">
              <w:rPr>
                <w:rFonts w:hAnsi="細明體"/>
                <w:noProof/>
                <w:sz w:val="22"/>
                <w:szCs w:val="22"/>
              </w:rPr>
              <w:t>21,185,302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2404B" w:rsidRPr="003D7502" w:rsidRDefault="0012404B" w:rsidP="000950C3">
            <w:pPr>
              <w:pStyle w:val="3"/>
              <w:rPr>
                <w:rFonts w:hAnsi="細明體"/>
                <w:sz w:val="22"/>
                <w:szCs w:val="22"/>
              </w:rPr>
            </w:pPr>
            <w:r w:rsidRPr="00F70494">
              <w:rPr>
                <w:rFonts w:hAnsi="細明體"/>
                <w:noProof/>
                <w:sz w:val="22"/>
                <w:szCs w:val="22"/>
              </w:rPr>
              <w:t>61.88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12404B" w:rsidRPr="003D7502" w:rsidRDefault="0012404B" w:rsidP="000950C3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</w:tbl>
    <w:p w:rsidR="0012404B" w:rsidRDefault="0012404B" w:rsidP="0012404B">
      <w:pPr>
        <w:pStyle w:val="aa"/>
      </w:pPr>
      <w:r w:rsidRPr="003D5172">
        <w:rPr>
          <w:rFonts w:hint="eastAsia"/>
        </w:rPr>
        <w:t>註</w:t>
      </w:r>
      <w:r w:rsidRPr="003D5172">
        <w:t>：</w:t>
      </w:r>
      <w:r w:rsidRPr="003D5172">
        <w:rPr>
          <w:rFonts w:hint="eastAsia"/>
        </w:rPr>
        <w:t>本表所列項目係指應付保留數達20％</w:t>
      </w:r>
      <w:r w:rsidRPr="003D5172">
        <w:t>，</w:t>
      </w:r>
      <w:r w:rsidRPr="003D5172">
        <w:rPr>
          <w:rFonts w:hint="eastAsia"/>
        </w:rPr>
        <w:t>或</w:t>
      </w:r>
      <w:r>
        <w:rPr>
          <w:rFonts w:hint="eastAsia"/>
        </w:rPr>
        <w:t>3</w:t>
      </w:r>
      <w:r w:rsidRPr="003D5172">
        <w:rPr>
          <w:rFonts w:hint="eastAsia"/>
        </w:rPr>
        <w:t>千萬元以上者</w:t>
      </w:r>
      <w:r w:rsidRPr="003D5172">
        <w:t>。</w:t>
      </w:r>
    </w:p>
    <w:sectPr w:rsidR="0012404B" w:rsidSect="00566294">
      <w:footerReference w:type="default" r:id="rId7"/>
      <w:pgSz w:w="23814" w:h="16840" w:orient="landscape" w:code="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2096" w:rsidRDefault="00B52096" w:rsidP="005F138F">
      <w:r>
        <w:separator/>
      </w:r>
    </w:p>
  </w:endnote>
  <w:endnote w:type="continuationSeparator" w:id="0">
    <w:p w:rsidR="00B52096" w:rsidRDefault="00B52096" w:rsidP="005F1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2096" w:rsidRPr="00552AAA" w:rsidRDefault="00B52096">
    <w:pPr>
      <w:pStyle w:val="a5"/>
      <w:jc w:val="center"/>
      <w:rPr>
        <w:sz w:val="22"/>
      </w:rPr>
    </w:pPr>
    <w:r w:rsidRPr="00A45143">
      <w:rPr>
        <w:rFonts w:hint="eastAsia"/>
        <w:sz w:val="22"/>
      </w:rPr>
      <w:t>15-17-</w:t>
    </w:r>
    <w:r w:rsidRPr="00552AAA">
      <w:rPr>
        <w:sz w:val="22"/>
      </w:rPr>
      <w:fldChar w:fldCharType="begin"/>
    </w:r>
    <w:r w:rsidRPr="00552AAA">
      <w:rPr>
        <w:sz w:val="22"/>
      </w:rPr>
      <w:instrText>PAGE   \* MERGEFORMAT</w:instrText>
    </w:r>
    <w:r w:rsidRPr="00552AAA">
      <w:rPr>
        <w:sz w:val="22"/>
      </w:rPr>
      <w:fldChar w:fldCharType="separate"/>
    </w:r>
    <w:r w:rsidR="00241207" w:rsidRPr="00241207">
      <w:rPr>
        <w:noProof/>
        <w:sz w:val="22"/>
        <w:lang w:val="zh-TW"/>
      </w:rPr>
      <w:t>1</w:t>
    </w:r>
    <w:r w:rsidRPr="00552AAA">
      <w:rPr>
        <w:sz w:val="22"/>
      </w:rPr>
      <w:fldChar w:fldCharType="end"/>
    </w:r>
  </w:p>
  <w:p w:rsidR="00B52096" w:rsidRDefault="00B5209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2096" w:rsidRDefault="00B52096" w:rsidP="005F138F">
      <w:r>
        <w:separator/>
      </w:r>
    </w:p>
  </w:footnote>
  <w:footnote w:type="continuationSeparator" w:id="0">
    <w:p w:rsidR="00B52096" w:rsidRDefault="00B52096" w:rsidP="005F13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bordersDoNotSurroundHeader/>
  <w:bordersDoNotSurroundFooter/>
  <w:attachedTemplate r:id="rId1"/>
  <w:mailMerge>
    <w:mainDocumentType w:val="catalog"/>
    <w:linkToQuery/>
    <w:dataType w:val="textFile"/>
    <w:query w:val="SELECT * FROM C:\Users\shuya\Downloads\TBA第26個控制點1120526.docx"/>
    <w:activeRecord w:val="-1"/>
    <w:odso/>
  </w:mailMerge>
  <w:doNotTrackMoves/>
  <w:defaultTabStop w:val="480"/>
  <w:drawingGridHorizontalSpacing w:val="8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2404B"/>
    <w:rsid w:val="00014AE3"/>
    <w:rsid w:val="000950C3"/>
    <w:rsid w:val="000C1183"/>
    <w:rsid w:val="000E2689"/>
    <w:rsid w:val="0012404B"/>
    <w:rsid w:val="00151BCD"/>
    <w:rsid w:val="001D2099"/>
    <w:rsid w:val="00200F46"/>
    <w:rsid w:val="00240C83"/>
    <w:rsid w:val="00241207"/>
    <w:rsid w:val="0026573E"/>
    <w:rsid w:val="00267C44"/>
    <w:rsid w:val="00283A8C"/>
    <w:rsid w:val="002C0AB3"/>
    <w:rsid w:val="00346FB4"/>
    <w:rsid w:val="00350581"/>
    <w:rsid w:val="00356DC4"/>
    <w:rsid w:val="003F3A7A"/>
    <w:rsid w:val="00402AAD"/>
    <w:rsid w:val="00530D90"/>
    <w:rsid w:val="00552AAA"/>
    <w:rsid w:val="00566294"/>
    <w:rsid w:val="00573657"/>
    <w:rsid w:val="005F138F"/>
    <w:rsid w:val="005F7C27"/>
    <w:rsid w:val="006714D6"/>
    <w:rsid w:val="006E6790"/>
    <w:rsid w:val="00705A4F"/>
    <w:rsid w:val="0072559D"/>
    <w:rsid w:val="00761C7F"/>
    <w:rsid w:val="00761CC0"/>
    <w:rsid w:val="00767633"/>
    <w:rsid w:val="007E2EB3"/>
    <w:rsid w:val="008A4458"/>
    <w:rsid w:val="008B4E5E"/>
    <w:rsid w:val="00940620"/>
    <w:rsid w:val="009674ED"/>
    <w:rsid w:val="00982CD8"/>
    <w:rsid w:val="009A0F1E"/>
    <w:rsid w:val="00A27DD2"/>
    <w:rsid w:val="00A343F8"/>
    <w:rsid w:val="00A45143"/>
    <w:rsid w:val="00A70D8E"/>
    <w:rsid w:val="00B14B16"/>
    <w:rsid w:val="00B52096"/>
    <w:rsid w:val="00B55A84"/>
    <w:rsid w:val="00BA0A16"/>
    <w:rsid w:val="00C3041B"/>
    <w:rsid w:val="00CA40DA"/>
    <w:rsid w:val="00D76056"/>
    <w:rsid w:val="00DB324C"/>
    <w:rsid w:val="00DE0D5E"/>
    <w:rsid w:val="00E13F71"/>
    <w:rsid w:val="00E22CFE"/>
    <w:rsid w:val="00E34D36"/>
    <w:rsid w:val="00E35F55"/>
    <w:rsid w:val="00E659D6"/>
    <w:rsid w:val="00E837F0"/>
    <w:rsid w:val="00E87430"/>
    <w:rsid w:val="00EA6889"/>
    <w:rsid w:val="00EE534F"/>
    <w:rsid w:val="00EE74AE"/>
    <w:rsid w:val="00EF2E38"/>
    <w:rsid w:val="00F147EA"/>
    <w:rsid w:val="00F15328"/>
    <w:rsid w:val="00F216D3"/>
    <w:rsid w:val="00F24C64"/>
    <w:rsid w:val="00FC0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5:chartTrackingRefBased/>
  <w15:docId w15:val="{B318E1F5-3094-4A7C-8C14-68A1EF94B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138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138F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138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138F"/>
    <w:rPr>
      <w:rFonts w:ascii="標楷體" w:eastAsia="標楷體"/>
      <w:kern w:val="2"/>
    </w:rPr>
  </w:style>
  <w:style w:type="paragraph" w:customStyle="1" w:styleId="a7">
    <w:name w:val="標題一、"/>
    <w:basedOn w:val="a"/>
    <w:rsid w:val="008B4E5E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10">
    <w:name w:val="表說1."/>
    <w:basedOn w:val="a"/>
    <w:rsid w:val="008B4E5E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3">
    <w:name w:val="表格欄3數字"/>
    <w:basedOn w:val="a"/>
    <w:rsid w:val="0012404B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12404B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12404B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customStyle="1" w:styleId="a9">
    <w:name w:val="單元"/>
    <w:basedOn w:val="a"/>
    <w:rsid w:val="0012404B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2">
    <w:name w:val="二、2行主管黑體"/>
    <w:basedOn w:val="a"/>
    <w:rsid w:val="0012404B"/>
    <w:pPr>
      <w:jc w:val="distribute"/>
    </w:pPr>
    <w:rPr>
      <w:rFonts w:ascii="Times New Roman" w:cs="新細明體"/>
      <w:b/>
      <w:spacing w:val="-6"/>
      <w:sz w:val="20"/>
    </w:rPr>
  </w:style>
  <w:style w:type="paragraph" w:customStyle="1" w:styleId="4">
    <w:name w:val="欄4（原因分析）"/>
    <w:basedOn w:val="a"/>
    <w:rsid w:val="0012404B"/>
    <w:pPr>
      <w:jc w:val="both"/>
    </w:pPr>
    <w:rPr>
      <w:rFonts w:cs="新細明體"/>
      <w:w w:val="90"/>
      <w:sz w:val="18"/>
      <w:szCs w:val="18"/>
    </w:rPr>
  </w:style>
  <w:style w:type="paragraph" w:customStyle="1" w:styleId="aa">
    <w:name w:val="註"/>
    <w:basedOn w:val="a"/>
    <w:rsid w:val="0012404B"/>
    <w:pPr>
      <w:spacing w:line="320" w:lineRule="exact"/>
      <w:jc w:val="both"/>
    </w:pPr>
    <w:rPr>
      <w:sz w:val="20"/>
    </w:rPr>
  </w:style>
  <w:style w:type="paragraph" w:customStyle="1" w:styleId="1-1">
    <w:name w:val="表格欄1-1主管"/>
    <w:basedOn w:val="a"/>
    <w:rsid w:val="0012404B"/>
    <w:pPr>
      <w:jc w:val="distribute"/>
    </w:pPr>
    <w:rPr>
      <w:rFonts w:ascii="Times New Roman" w:cs="新細明體"/>
      <w:b/>
      <w:sz w:val="20"/>
    </w:rPr>
  </w:style>
  <w:style w:type="paragraph" w:customStyle="1" w:styleId="21">
    <w:name w:val="二、2行宋體退1"/>
    <w:basedOn w:val="a"/>
    <w:rsid w:val="0012404B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  <w:style w:type="paragraph" w:styleId="ab">
    <w:name w:val="Balloon Text"/>
    <w:basedOn w:val="a"/>
    <w:link w:val="ac"/>
    <w:uiPriority w:val="99"/>
    <w:semiHidden/>
    <w:unhideWhenUsed/>
    <w:rsid w:val="005F7C27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5F7C27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EqQckoY91dU84&#27506;&#20837;&#27231;&#38364;&#21029;&#27770;&#31639;&#23529;&#23450;&#26126;&#32048;&#34920;A3_1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0B8559-3072-4418-BD5A-D1924BAA8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EqQckoY91dU84歲入機關別決算審定明細表A3_1.dot</Template>
  <TotalTime>302</TotalTime>
  <Pages>4</Pages>
  <Words>877</Words>
  <Characters>5003</Characters>
  <Application>Microsoft Office Word</Application>
  <DocSecurity>0</DocSecurity>
  <Lines>41</Lines>
  <Paragraphs>11</Paragraphs>
  <ScaleCrop>false</ScaleCrop>
  <Company>N.A.O.</Company>
  <LinksUpToDate>false</LinksUpToDate>
  <CharactersWithSpaces>5869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林郁婷</dc:creator>
  <cp:keywords/>
  <dc:description/>
  <cp:lastModifiedBy>林郁婷</cp:lastModifiedBy>
  <cp:revision>29</cp:revision>
  <cp:lastPrinted>2024-06-07T07:14:00Z</cp:lastPrinted>
  <dcterms:created xsi:type="dcterms:W3CDTF">2024-06-04T06:41:00Z</dcterms:created>
  <dcterms:modified xsi:type="dcterms:W3CDTF">2024-06-19T02:03:00Z</dcterms:modified>
</cp:coreProperties>
</file>