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3B3" w:rsidRPr="002069FF" w:rsidRDefault="00BB73B3" w:rsidP="00BB73B3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sz w:val="36"/>
        </w:rPr>
        <w:t>僑務委員會主管</w:t>
      </w:r>
    </w:p>
    <w:p w:rsidR="00BB73B3" w:rsidRDefault="00BB73B3" w:rsidP="00BB73B3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2069FF">
        <w:rPr>
          <w:rFonts w:hint="eastAsia"/>
          <w:sz w:val="36"/>
        </w:rPr>
        <w:t>一、</w:t>
      </w:r>
      <w:r>
        <w:rPr>
          <w:rFonts w:hint="eastAsia"/>
          <w:sz w:val="36"/>
        </w:rPr>
        <w:t>決算審定數簡明表</w:t>
      </w:r>
    </w:p>
    <w:p w:rsidR="00BB73B3" w:rsidRDefault="00BB73B3" w:rsidP="00BB73B3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127"/>
        <w:gridCol w:w="1984"/>
        <w:gridCol w:w="2608"/>
        <w:gridCol w:w="2609"/>
        <w:gridCol w:w="1890"/>
        <w:gridCol w:w="1890"/>
        <w:gridCol w:w="2060"/>
        <w:gridCol w:w="1842"/>
        <w:gridCol w:w="993"/>
      </w:tblGrid>
      <w:tr w:rsidR="00BB73B3" w:rsidTr="00AC611C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B3" w:rsidRPr="002069FF" w:rsidRDefault="00BB73B3" w:rsidP="00056DF8">
            <w:pPr>
              <w:pStyle w:val="a7"/>
              <w:spacing w:beforeLines="0" w:before="0" w:afterLines="0" w:after="0"/>
              <w:ind w:leftChars="0" w:left="0" w:firstLineChars="0" w:firstLine="0"/>
              <w:jc w:val="left"/>
              <w:rPr>
                <w:rFonts w:ascii="標楷體" w:hAnsi="標楷體"/>
                <w:b w:val="0"/>
              </w:rPr>
            </w:pPr>
            <w:r>
              <w:rPr>
                <w:rFonts w:ascii="標楷體" w:hAnsi="標楷體" w:hint="eastAsia"/>
                <w:b w:val="0"/>
                <w:sz w:val="28"/>
              </w:rPr>
              <w:t>112</w:t>
            </w:r>
            <w:r w:rsidRPr="002069FF">
              <w:rPr>
                <w:rFonts w:ascii="標楷體" w:hAnsi="標楷體" w:hint="eastAsia"/>
                <w:b w:val="0"/>
                <w:sz w:val="28"/>
              </w:rPr>
              <w:t>年度部分</w:t>
            </w:r>
          </w:p>
          <w:p w:rsidR="00BB73B3" w:rsidRPr="00A27DD2" w:rsidRDefault="00BB73B3" w:rsidP="00AC611C">
            <w:pPr>
              <w:jc w:val="distribute"/>
              <w:rPr>
                <w:sz w:val="24"/>
                <w:szCs w:val="24"/>
              </w:rPr>
            </w:pPr>
          </w:p>
        </w:tc>
      </w:tr>
      <w:tr w:rsidR="00BB73B3" w:rsidTr="00AC611C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BB73B3" w:rsidRPr="00A27DD2" w:rsidRDefault="00BB73B3" w:rsidP="00AC611C">
            <w:pPr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BB73B3" w:rsidTr="00AC611C">
        <w:trPr>
          <w:cantSplit/>
          <w:tblHeader/>
        </w:trPr>
        <w:tc>
          <w:tcPr>
            <w:tcW w:w="2296" w:type="dxa"/>
            <w:vMerge w:val="restart"/>
            <w:tcBorders>
              <w:left w:val="nil"/>
            </w:tcBorders>
            <w:vAlign w:val="center"/>
          </w:tcPr>
          <w:p w:rsidR="00BB73B3" w:rsidRPr="00A27DD2" w:rsidRDefault="00BB73B3" w:rsidP="00AC611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7" w:type="dxa"/>
            <w:vMerge w:val="restart"/>
            <w:vAlign w:val="center"/>
          </w:tcPr>
          <w:p w:rsidR="00BB73B3" w:rsidRPr="00A27DD2" w:rsidRDefault="00BB73B3" w:rsidP="00AC611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984" w:type="dxa"/>
            <w:vMerge w:val="restart"/>
            <w:vAlign w:val="center"/>
          </w:tcPr>
          <w:p w:rsidR="00BB73B3" w:rsidRPr="00A27DD2" w:rsidRDefault="00BB73B3" w:rsidP="00AC611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5217" w:type="dxa"/>
            <w:gridSpan w:val="2"/>
            <w:vAlign w:val="center"/>
          </w:tcPr>
          <w:p w:rsidR="00BB73B3" w:rsidRPr="00A27DD2" w:rsidRDefault="00BB73B3" w:rsidP="00AC611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5840" w:type="dxa"/>
            <w:gridSpan w:val="3"/>
            <w:vAlign w:val="center"/>
          </w:tcPr>
          <w:p w:rsidR="00BB73B3" w:rsidRPr="00A27DD2" w:rsidRDefault="00BB73B3" w:rsidP="00AC611C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BB73B3" w:rsidRPr="00A27DD2" w:rsidRDefault="00BB73B3" w:rsidP="00AC611C">
            <w:pPr>
              <w:jc w:val="distribute"/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BB73B3" w:rsidTr="00AC611C">
        <w:trPr>
          <w:cantSplit/>
          <w:tblHeader/>
        </w:trPr>
        <w:tc>
          <w:tcPr>
            <w:tcW w:w="2296" w:type="dxa"/>
            <w:vMerge/>
            <w:tcBorders>
              <w:left w:val="nil"/>
            </w:tcBorders>
            <w:vAlign w:val="center"/>
          </w:tcPr>
          <w:p w:rsidR="00BB73B3" w:rsidRPr="00A27DD2" w:rsidRDefault="00BB73B3" w:rsidP="00AC611C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BB73B3" w:rsidRPr="00A27DD2" w:rsidRDefault="00BB73B3" w:rsidP="00AC611C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BB73B3" w:rsidRPr="00A27DD2" w:rsidRDefault="00BB73B3" w:rsidP="00AC611C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608" w:type="dxa"/>
            <w:vAlign w:val="center"/>
          </w:tcPr>
          <w:p w:rsidR="00BB73B3" w:rsidRPr="00A27DD2" w:rsidRDefault="00BB73B3" w:rsidP="00AC611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609" w:type="dxa"/>
            <w:vAlign w:val="center"/>
          </w:tcPr>
          <w:p w:rsidR="00BB73B3" w:rsidRPr="00A27DD2" w:rsidRDefault="00BB73B3" w:rsidP="00AC611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1890" w:type="dxa"/>
            <w:vAlign w:val="center"/>
          </w:tcPr>
          <w:p w:rsidR="00BB73B3" w:rsidRPr="00A27DD2" w:rsidRDefault="00BB73B3" w:rsidP="00AC611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1890" w:type="dxa"/>
            <w:vAlign w:val="center"/>
          </w:tcPr>
          <w:p w:rsidR="00BB73B3" w:rsidRPr="00A27DD2" w:rsidRDefault="00BB73B3" w:rsidP="00AC611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060" w:type="dxa"/>
            <w:vAlign w:val="center"/>
          </w:tcPr>
          <w:p w:rsidR="00BB73B3" w:rsidRPr="00A27DD2" w:rsidRDefault="00BB73B3" w:rsidP="00AC611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842" w:type="dxa"/>
            <w:vAlign w:val="center"/>
          </w:tcPr>
          <w:p w:rsidR="00BB73B3" w:rsidRPr="00A27DD2" w:rsidRDefault="00BB73B3" w:rsidP="00AC611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BB73B3" w:rsidRPr="00A27DD2" w:rsidRDefault="00BB73B3" w:rsidP="00AC611C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BB73B3" w:rsidRPr="00DF536E" w:rsidTr="00AC61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BB73B3" w:rsidRPr="00DF536E" w:rsidRDefault="00BB73B3" w:rsidP="00AC611C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DF536E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僑務委員會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B73B3" w:rsidRPr="00DF536E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F536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9,232,000</w:t>
            </w:r>
          </w:p>
        </w:tc>
        <w:tc>
          <w:tcPr>
            <w:tcW w:w="1984" w:type="dxa"/>
            <w:shd w:val="clear" w:color="auto" w:fill="auto"/>
          </w:tcPr>
          <w:p w:rsidR="00BB73B3" w:rsidRPr="00DF536E" w:rsidRDefault="00BB73B3" w:rsidP="00AC611C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DF536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9,069,402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BB73B3" w:rsidRPr="00DF536E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F536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BB73B3" w:rsidRPr="00DF536E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F536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BB73B3" w:rsidRPr="00DF536E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F536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9,069,402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BB73B3" w:rsidRPr="00DF536E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F536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BB73B3" w:rsidRPr="00DF536E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F536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9,069,402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73B3" w:rsidRPr="00DF536E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F536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- 162,598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73B3" w:rsidRPr="00DF536E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F536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- 1.76</w:t>
            </w:r>
          </w:p>
        </w:tc>
      </w:tr>
      <w:tr w:rsidR="00BB73B3" w:rsidTr="00AC61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BB73B3" w:rsidRPr="00A27DD2" w:rsidRDefault="00BB73B3" w:rsidP="00AC611C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0759BB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B73B3" w:rsidRPr="00A27DD2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:rsidR="00BB73B3" w:rsidRPr="00A27DD2" w:rsidRDefault="00BB73B3" w:rsidP="00AC611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139,398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BB73B3" w:rsidRPr="00A27DD2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BB73B3" w:rsidRPr="00A27DD2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BB73B3" w:rsidRPr="00A27DD2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139,398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BB73B3" w:rsidRPr="00A27DD2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BB73B3" w:rsidRPr="00A27DD2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139,398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73B3" w:rsidRPr="00A27DD2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139,398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73B3" w:rsidRPr="00A27DD2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BB73B3" w:rsidTr="00AC61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BB73B3" w:rsidRPr="00A27DD2" w:rsidRDefault="00BB73B3" w:rsidP="00AC611C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0759BB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B73B3" w:rsidRPr="00A27DD2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z w:val="22"/>
                <w:szCs w:val="22"/>
              </w:rPr>
              <w:t>24,000</w:t>
            </w:r>
          </w:p>
        </w:tc>
        <w:tc>
          <w:tcPr>
            <w:tcW w:w="1984" w:type="dxa"/>
            <w:shd w:val="clear" w:color="auto" w:fill="auto"/>
          </w:tcPr>
          <w:p w:rsidR="00BB73B3" w:rsidRPr="00A27DD2" w:rsidRDefault="00BB73B3" w:rsidP="00AC611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34,358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BB73B3" w:rsidRPr="00A27DD2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BB73B3" w:rsidRPr="00A27DD2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BB73B3" w:rsidRPr="00A27DD2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34,358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BB73B3" w:rsidRPr="00A27DD2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BB73B3" w:rsidRPr="00A27DD2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34,358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73B3" w:rsidRPr="00A27DD2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10,358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73B3" w:rsidRPr="00A27DD2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43.16</w:t>
            </w:r>
          </w:p>
        </w:tc>
      </w:tr>
      <w:tr w:rsidR="00BB73B3" w:rsidTr="00AC61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BB73B3" w:rsidRPr="00A27DD2" w:rsidRDefault="00BB73B3" w:rsidP="00AC611C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0759BB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B73B3" w:rsidRPr="00A27DD2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z w:val="22"/>
                <w:szCs w:val="22"/>
              </w:rPr>
              <w:t>8,583,000</w:t>
            </w:r>
          </w:p>
        </w:tc>
        <w:tc>
          <w:tcPr>
            <w:tcW w:w="1984" w:type="dxa"/>
            <w:shd w:val="clear" w:color="auto" w:fill="auto"/>
          </w:tcPr>
          <w:p w:rsidR="00BB73B3" w:rsidRPr="00A27DD2" w:rsidRDefault="00BB73B3" w:rsidP="00AC611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6,780,183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BB73B3" w:rsidRPr="00A27DD2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BB73B3" w:rsidRPr="00A27DD2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BB73B3" w:rsidRPr="00A27DD2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6,780,183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BB73B3" w:rsidRPr="00A27DD2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BB73B3" w:rsidRPr="00A27DD2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6,780,183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73B3" w:rsidRPr="00A27DD2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- 1,802,817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73B3" w:rsidRPr="00A27DD2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- 21.00</w:t>
            </w:r>
          </w:p>
        </w:tc>
      </w:tr>
      <w:tr w:rsidR="00BB73B3" w:rsidTr="00AC61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BB73B3" w:rsidRPr="00A27DD2" w:rsidRDefault="00BB73B3" w:rsidP="00AC611C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0759BB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B73B3" w:rsidRPr="00A27DD2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z w:val="22"/>
                <w:szCs w:val="22"/>
              </w:rPr>
              <w:t>625,000</w:t>
            </w:r>
          </w:p>
        </w:tc>
        <w:tc>
          <w:tcPr>
            <w:tcW w:w="1984" w:type="dxa"/>
            <w:shd w:val="clear" w:color="auto" w:fill="auto"/>
          </w:tcPr>
          <w:p w:rsidR="00BB73B3" w:rsidRPr="00A27DD2" w:rsidRDefault="00BB73B3" w:rsidP="00AC611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2,115,463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BB73B3" w:rsidRPr="00A27DD2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BB73B3" w:rsidRPr="00A27DD2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BB73B3" w:rsidRPr="00A27DD2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2,115,463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BB73B3" w:rsidRPr="00A27DD2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BB73B3" w:rsidRPr="00A27DD2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2,115,463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73B3" w:rsidRPr="00A27DD2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1,490,463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73B3" w:rsidRPr="00A27DD2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238.47</w:t>
            </w:r>
          </w:p>
        </w:tc>
      </w:tr>
    </w:tbl>
    <w:p w:rsidR="00BB73B3" w:rsidRDefault="00BB73B3" w:rsidP="00BB73B3">
      <w:pPr>
        <w:jc w:val="left"/>
      </w:pPr>
    </w:p>
    <w:p w:rsidR="00BB73B3" w:rsidRPr="00AA056F" w:rsidRDefault="00BB73B3" w:rsidP="00BB73B3">
      <w:pPr>
        <w:jc w:val="left"/>
        <w:rPr>
          <w:rFonts w:hAnsi="標楷體" w:cs="新細明體"/>
          <w:b/>
          <w:bCs/>
          <w:sz w:val="56"/>
          <w:szCs w:val="28"/>
        </w:rPr>
      </w:pPr>
      <w:r>
        <w:rPr>
          <w:rFonts w:hAnsi="標楷體" w:hint="eastAsia"/>
          <w:b/>
          <w:sz w:val="32"/>
        </w:rPr>
        <w:t>（二</w:t>
      </w:r>
      <w:r w:rsidRPr="00FD0925">
        <w:rPr>
          <w:rFonts w:hAnsi="標楷體" w:hint="eastAsia"/>
          <w:b/>
          <w:sz w:val="32"/>
        </w:rPr>
        <w:t>）　歲</w:t>
      </w:r>
      <w:r>
        <w:rPr>
          <w:rFonts w:hAnsi="標楷體" w:hint="eastAsia"/>
          <w:b/>
          <w:sz w:val="32"/>
        </w:rPr>
        <w:t>出</w:t>
      </w:r>
      <w:r w:rsidRPr="00FD0925">
        <w:rPr>
          <w:rFonts w:hAnsi="標楷體" w:hint="eastAsia"/>
          <w:b/>
          <w:sz w:val="32"/>
        </w:rPr>
        <w:t>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2197"/>
        <w:gridCol w:w="2197"/>
        <w:gridCol w:w="2197"/>
        <w:gridCol w:w="2197"/>
        <w:gridCol w:w="2031"/>
        <w:gridCol w:w="2032"/>
        <w:gridCol w:w="2032"/>
        <w:gridCol w:w="2268"/>
        <w:gridCol w:w="993"/>
      </w:tblGrid>
      <w:tr w:rsidR="00BB73B3" w:rsidTr="00AC611C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B3" w:rsidRDefault="00BB73B3" w:rsidP="00056DF8">
            <w:pPr>
              <w:jc w:val="left"/>
              <w:rPr>
                <w:rFonts w:hAnsi="標楷體"/>
                <w:sz w:val="28"/>
              </w:rPr>
            </w:pPr>
            <w:r w:rsidRPr="00FD0925">
              <w:rPr>
                <w:rFonts w:hAnsi="標楷體" w:hint="eastAsia"/>
                <w:sz w:val="28"/>
              </w:rPr>
              <w:t xml:space="preserve">1.　</w:t>
            </w:r>
            <w:r>
              <w:rPr>
                <w:rFonts w:hAnsi="標楷體" w:hint="eastAsia"/>
                <w:sz w:val="28"/>
              </w:rPr>
              <w:t>112</w:t>
            </w:r>
            <w:r w:rsidRPr="00FD0925">
              <w:rPr>
                <w:rFonts w:hAnsi="標楷體" w:hint="eastAsia"/>
                <w:sz w:val="28"/>
              </w:rPr>
              <w:t>年度部分</w:t>
            </w:r>
          </w:p>
          <w:p w:rsidR="00BB73B3" w:rsidRDefault="00BB73B3" w:rsidP="00AC611C">
            <w:pPr>
              <w:jc w:val="distribute"/>
              <w:rPr>
                <w:spacing w:val="-16"/>
                <w:sz w:val="20"/>
              </w:rPr>
            </w:pPr>
          </w:p>
        </w:tc>
      </w:tr>
      <w:tr w:rsidR="00BB73B3" w:rsidTr="00AC611C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BB73B3" w:rsidRPr="00AA056F" w:rsidRDefault="00BB73B3" w:rsidP="00AC611C">
            <w:pPr>
              <w:rPr>
                <w:spacing w:val="-16"/>
                <w:sz w:val="24"/>
                <w:szCs w:val="24"/>
              </w:rPr>
            </w:pPr>
            <w:r w:rsidRPr="00AA056F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BB73B3" w:rsidTr="00AC611C">
        <w:trPr>
          <w:cantSplit/>
          <w:tblHeader/>
        </w:trPr>
        <w:tc>
          <w:tcPr>
            <w:tcW w:w="2155" w:type="dxa"/>
            <w:vMerge w:val="restart"/>
            <w:tcBorders>
              <w:left w:val="nil"/>
            </w:tcBorders>
            <w:vAlign w:val="center"/>
          </w:tcPr>
          <w:p w:rsidR="00BB73B3" w:rsidRPr="00AA056F" w:rsidRDefault="00BB73B3" w:rsidP="00AC611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97" w:type="dxa"/>
            <w:vMerge w:val="restart"/>
            <w:vAlign w:val="center"/>
          </w:tcPr>
          <w:p w:rsidR="00BB73B3" w:rsidRPr="00AA056F" w:rsidRDefault="00BB73B3" w:rsidP="00AC611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97" w:type="dxa"/>
            <w:vMerge w:val="restart"/>
            <w:vAlign w:val="center"/>
          </w:tcPr>
          <w:p w:rsidR="00BB73B3" w:rsidRPr="00AA056F" w:rsidRDefault="00BB73B3" w:rsidP="00AC611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394" w:type="dxa"/>
            <w:gridSpan w:val="2"/>
            <w:vAlign w:val="center"/>
          </w:tcPr>
          <w:p w:rsidR="00BB73B3" w:rsidRPr="00AA056F" w:rsidRDefault="00BB73B3" w:rsidP="00AC611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:rsidR="00BB73B3" w:rsidRPr="00AA056F" w:rsidRDefault="00BB73B3" w:rsidP="00AC611C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261" w:type="dxa"/>
            <w:gridSpan w:val="2"/>
            <w:tcBorders>
              <w:right w:val="nil"/>
            </w:tcBorders>
            <w:vAlign w:val="center"/>
          </w:tcPr>
          <w:p w:rsidR="00BB73B3" w:rsidRPr="00AA056F" w:rsidRDefault="00BB73B3" w:rsidP="00AC611C">
            <w:pPr>
              <w:jc w:val="distribute"/>
              <w:rPr>
                <w:spacing w:val="-16"/>
                <w:sz w:val="22"/>
                <w:szCs w:val="22"/>
              </w:rPr>
            </w:pPr>
            <w:r w:rsidRPr="00AA056F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BB73B3" w:rsidTr="00AC611C">
        <w:trPr>
          <w:cantSplit/>
          <w:tblHeader/>
        </w:trPr>
        <w:tc>
          <w:tcPr>
            <w:tcW w:w="2155" w:type="dxa"/>
            <w:vMerge/>
            <w:tcBorders>
              <w:left w:val="nil"/>
            </w:tcBorders>
            <w:vAlign w:val="center"/>
          </w:tcPr>
          <w:p w:rsidR="00BB73B3" w:rsidRPr="00AA056F" w:rsidRDefault="00BB73B3" w:rsidP="00AC611C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  <w:vAlign w:val="center"/>
          </w:tcPr>
          <w:p w:rsidR="00BB73B3" w:rsidRPr="00AA056F" w:rsidRDefault="00BB73B3" w:rsidP="00AC611C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</w:tcPr>
          <w:p w:rsidR="00BB73B3" w:rsidRPr="00AA056F" w:rsidRDefault="00BB73B3" w:rsidP="00AC611C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:rsidR="00BB73B3" w:rsidRPr="00AA056F" w:rsidRDefault="00BB73B3" w:rsidP="00AC611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97" w:type="dxa"/>
            <w:vAlign w:val="center"/>
          </w:tcPr>
          <w:p w:rsidR="00BB73B3" w:rsidRPr="00AA056F" w:rsidRDefault="00BB73B3" w:rsidP="00AC611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:rsidR="00BB73B3" w:rsidRPr="00AA056F" w:rsidRDefault="00BB73B3" w:rsidP="00AC611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:rsidR="00BB73B3" w:rsidRPr="00AA056F" w:rsidRDefault="00BB73B3" w:rsidP="00AC611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:rsidR="00BB73B3" w:rsidRPr="00AA056F" w:rsidRDefault="00BB73B3" w:rsidP="00AC611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268" w:type="dxa"/>
            <w:vAlign w:val="center"/>
          </w:tcPr>
          <w:p w:rsidR="00BB73B3" w:rsidRPr="00AA056F" w:rsidRDefault="00BB73B3" w:rsidP="00AC611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BB73B3" w:rsidRPr="00AA056F" w:rsidRDefault="00BB73B3" w:rsidP="00AC611C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BB73B3" w:rsidRPr="007C2D3D" w:rsidTr="00AC61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BB73B3" w:rsidRPr="007C2D3D" w:rsidRDefault="00BB73B3" w:rsidP="00AC611C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7C2D3D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僑務委員會主管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C2D3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1,707,676,000</w:t>
            </w:r>
          </w:p>
        </w:tc>
        <w:tc>
          <w:tcPr>
            <w:tcW w:w="2197" w:type="dxa"/>
            <w:shd w:val="clear" w:color="auto" w:fill="auto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7C2D3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1,600,030,352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C2D3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C2D3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C2D3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1,597,117,884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C2D3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2,912,468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C2D3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1,600,030,352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C2D3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- 107,645,648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C2D3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- 6.30</w:t>
            </w:r>
          </w:p>
        </w:tc>
      </w:tr>
      <w:tr w:rsidR="00BB73B3" w:rsidRPr="007C2D3D" w:rsidTr="00AC61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BB73B3" w:rsidRPr="007C2D3D" w:rsidRDefault="00BB73B3" w:rsidP="00AC611C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7C2D3D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(公開部分)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C2D3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1,650,285,000</w:t>
            </w:r>
          </w:p>
        </w:tc>
        <w:tc>
          <w:tcPr>
            <w:tcW w:w="2197" w:type="dxa"/>
            <w:shd w:val="clear" w:color="auto" w:fill="auto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7C2D3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1,543,985,711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C2D3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C2D3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C2D3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1,541,073,243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C2D3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2,912,468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C2D3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1,543,985,711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C2D3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- 106,299,289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C2D3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- 6.44</w:t>
            </w:r>
          </w:p>
        </w:tc>
      </w:tr>
      <w:tr w:rsidR="00BB73B3" w:rsidRPr="007C2D3D" w:rsidTr="00AC61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BB73B3" w:rsidRPr="007C2D3D" w:rsidRDefault="00BB73B3" w:rsidP="00AC611C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7C2D3D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(機密部分)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C2D3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57,391,000</w:t>
            </w:r>
          </w:p>
        </w:tc>
        <w:tc>
          <w:tcPr>
            <w:tcW w:w="2197" w:type="dxa"/>
            <w:shd w:val="clear" w:color="auto" w:fill="auto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7C2D3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56,044,641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C2D3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C2D3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C2D3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56,044,641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C2D3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C2D3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56,044,641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C2D3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- 1,346,359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C2D3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- 2.35</w:t>
            </w:r>
          </w:p>
        </w:tc>
      </w:tr>
      <w:tr w:rsidR="00BB73B3" w:rsidRPr="007C2D3D" w:rsidTr="00AC61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BB73B3" w:rsidRPr="007C2D3D" w:rsidRDefault="00BB73B3" w:rsidP="00AC611C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7C2D3D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僑務委員會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C2D3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1,707,676,000</w:t>
            </w:r>
          </w:p>
        </w:tc>
        <w:tc>
          <w:tcPr>
            <w:tcW w:w="2197" w:type="dxa"/>
            <w:shd w:val="clear" w:color="auto" w:fill="auto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7C2D3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1,600,030,352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C2D3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C2D3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C2D3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1,597,117,884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C2D3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2,912,468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C2D3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1,600,030,352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C2D3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- 107,645,648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73B3" w:rsidRPr="007C2D3D" w:rsidRDefault="00BB73B3" w:rsidP="00AC611C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C2D3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- 6.30</w:t>
            </w:r>
          </w:p>
        </w:tc>
      </w:tr>
      <w:tr w:rsidR="00BB73B3" w:rsidTr="00AC61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BB73B3" w:rsidRPr="00AA056F" w:rsidRDefault="00BB73B3" w:rsidP="00AC611C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0759BB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z w:val="22"/>
                <w:szCs w:val="22"/>
              </w:rPr>
              <w:t>399,832,000</w:t>
            </w:r>
          </w:p>
        </w:tc>
        <w:tc>
          <w:tcPr>
            <w:tcW w:w="2197" w:type="dxa"/>
            <w:shd w:val="clear" w:color="auto" w:fill="auto"/>
          </w:tcPr>
          <w:p w:rsidR="00BB73B3" w:rsidRPr="00AA056F" w:rsidRDefault="00BB73B3" w:rsidP="00AC611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386,934,034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384,771,566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z w:val="22"/>
                <w:szCs w:val="22"/>
              </w:rPr>
              <w:t>2,162,468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386,934,034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- 12,897,966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- 3.23</w:t>
            </w:r>
          </w:p>
        </w:tc>
      </w:tr>
      <w:tr w:rsidR="00BB73B3" w:rsidTr="00AC61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BB73B3" w:rsidRPr="00AA056F" w:rsidRDefault="00BB73B3" w:rsidP="00AC611C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0759BB">
              <w:rPr>
                <w:rFonts w:hAnsi="標楷體" w:hint="eastAsia"/>
                <w:noProof/>
                <w:spacing w:val="-4"/>
                <w:sz w:val="22"/>
                <w:szCs w:val="22"/>
              </w:rPr>
              <w:t>綜合規劃業務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z w:val="22"/>
                <w:szCs w:val="22"/>
              </w:rPr>
              <w:t>43,456,000</w:t>
            </w:r>
          </w:p>
        </w:tc>
        <w:tc>
          <w:tcPr>
            <w:tcW w:w="2197" w:type="dxa"/>
            <w:shd w:val="clear" w:color="auto" w:fill="auto"/>
          </w:tcPr>
          <w:p w:rsidR="00BB73B3" w:rsidRPr="00AA056F" w:rsidRDefault="00BB73B3" w:rsidP="00AC611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43,290,643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43,290,643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43,290,643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- 165,357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- 0.38</w:t>
            </w:r>
          </w:p>
        </w:tc>
      </w:tr>
      <w:tr w:rsidR="00BB73B3" w:rsidTr="007667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BB73B3" w:rsidRPr="00AA056F" w:rsidRDefault="00BB73B3" w:rsidP="000F7F0D">
            <w:pPr>
              <w:ind w:leftChars="100" w:left="160"/>
              <w:jc w:val="both"/>
              <w:rPr>
                <w:rFonts w:hAnsi="標楷體"/>
                <w:sz w:val="22"/>
                <w:szCs w:val="22"/>
              </w:rPr>
            </w:pPr>
            <w:r w:rsidRPr="000759BB">
              <w:rPr>
                <w:rFonts w:hAnsi="標楷體" w:hint="eastAsia"/>
                <w:noProof/>
                <w:spacing w:val="-4"/>
                <w:sz w:val="22"/>
                <w:szCs w:val="22"/>
              </w:rPr>
              <w:t>僑民僑團聯繫接待暨僑教中心服務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z w:val="22"/>
                <w:szCs w:val="22"/>
              </w:rPr>
              <w:t>217,948,000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AA056F" w:rsidRDefault="00BB73B3" w:rsidP="0076676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213,508,333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213,508,333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213,508,333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- 4,439,667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- 2.04</w:t>
            </w:r>
          </w:p>
        </w:tc>
      </w:tr>
      <w:tr w:rsidR="00BB73B3" w:rsidTr="007667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BB73B3" w:rsidRPr="00AA056F" w:rsidRDefault="00BB73B3" w:rsidP="000F7F0D">
            <w:pPr>
              <w:ind w:leftChars="100" w:left="160"/>
              <w:jc w:val="both"/>
              <w:rPr>
                <w:rFonts w:hAnsi="標楷體"/>
                <w:sz w:val="22"/>
                <w:szCs w:val="22"/>
              </w:rPr>
            </w:pPr>
            <w:r w:rsidRPr="000759BB">
              <w:rPr>
                <w:rFonts w:hAnsi="標楷體" w:hint="eastAsia"/>
                <w:noProof/>
                <w:spacing w:val="-4"/>
                <w:sz w:val="22"/>
                <w:szCs w:val="22"/>
              </w:rPr>
              <w:t>僑校發展暨文化社教輔助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z w:val="22"/>
                <w:szCs w:val="22"/>
              </w:rPr>
              <w:t>239,117,000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AA056F" w:rsidRDefault="00BB73B3" w:rsidP="0076676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227,850,060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227,100,060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z w:val="22"/>
                <w:szCs w:val="22"/>
              </w:rPr>
              <w:t>750,000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227,850,060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- 11,266,940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- 4.71</w:t>
            </w:r>
          </w:p>
        </w:tc>
      </w:tr>
      <w:tr w:rsidR="00BB73B3" w:rsidTr="00AC61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BB73B3" w:rsidRPr="00AA056F" w:rsidRDefault="00BB73B3" w:rsidP="00AC611C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0759BB">
              <w:rPr>
                <w:rFonts w:hAnsi="標楷體" w:hint="eastAsia"/>
                <w:noProof/>
                <w:spacing w:val="-4"/>
                <w:sz w:val="22"/>
                <w:szCs w:val="22"/>
              </w:rPr>
              <w:t>僑商經濟業務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z w:val="22"/>
                <w:szCs w:val="22"/>
              </w:rPr>
              <w:t>79,399,000</w:t>
            </w:r>
          </w:p>
        </w:tc>
        <w:tc>
          <w:tcPr>
            <w:tcW w:w="2197" w:type="dxa"/>
            <w:shd w:val="clear" w:color="auto" w:fill="auto"/>
          </w:tcPr>
          <w:p w:rsidR="00BB73B3" w:rsidRPr="00AA056F" w:rsidRDefault="00BB73B3" w:rsidP="00AC611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79,093,301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79,093,301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79,093,301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- 305,699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- 0.39</w:t>
            </w:r>
          </w:p>
        </w:tc>
      </w:tr>
      <w:tr w:rsidR="00BB73B3" w:rsidTr="007667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BB73B3" w:rsidRPr="00AA056F" w:rsidRDefault="00BB73B3" w:rsidP="000F7F0D">
            <w:pPr>
              <w:ind w:leftChars="100" w:left="160"/>
              <w:jc w:val="both"/>
              <w:rPr>
                <w:rFonts w:hAnsi="標楷體"/>
                <w:sz w:val="22"/>
                <w:szCs w:val="22"/>
              </w:rPr>
            </w:pPr>
            <w:r w:rsidRPr="000759BB">
              <w:rPr>
                <w:rFonts w:hAnsi="標楷體" w:hint="eastAsia"/>
                <w:noProof/>
                <w:spacing w:val="-4"/>
                <w:sz w:val="22"/>
                <w:szCs w:val="22"/>
              </w:rPr>
              <w:t>僑生回國升學暨僑青培訓研習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z w:val="22"/>
                <w:szCs w:val="22"/>
              </w:rPr>
              <w:t>646,505,000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AA056F" w:rsidRDefault="00BB73B3" w:rsidP="0076676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570,724,288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570,724,288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570,724,288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- 75,780,712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- 11.72</w:t>
            </w:r>
          </w:p>
        </w:tc>
      </w:tr>
      <w:tr w:rsidR="00BB73B3" w:rsidTr="007667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BB73B3" w:rsidRPr="00AA056F" w:rsidRDefault="00BB73B3" w:rsidP="000F7F0D">
            <w:pPr>
              <w:ind w:leftChars="100" w:left="160"/>
              <w:jc w:val="both"/>
              <w:rPr>
                <w:rFonts w:hAnsi="標楷體"/>
                <w:sz w:val="22"/>
                <w:szCs w:val="22"/>
              </w:rPr>
            </w:pPr>
            <w:r w:rsidRPr="000759BB">
              <w:rPr>
                <w:rFonts w:hAnsi="標楷體" w:hint="eastAsia"/>
                <w:noProof/>
                <w:spacing w:val="-4"/>
                <w:sz w:val="22"/>
                <w:szCs w:val="22"/>
              </w:rPr>
              <w:t>僑務新聞資訊及傳媒服務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z w:val="22"/>
                <w:szCs w:val="22"/>
              </w:rPr>
              <w:t>24,028,000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AA056F" w:rsidRDefault="00BB73B3" w:rsidP="00766765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22,585,052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22,585,052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22,585,052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- 1,442,948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- 6.01</w:t>
            </w:r>
          </w:p>
        </w:tc>
      </w:tr>
      <w:tr w:rsidR="00BB73B3" w:rsidTr="00AC61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BB73B3" w:rsidRPr="00AA056F" w:rsidRDefault="00BB73B3" w:rsidP="00AC611C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0759BB">
              <w:rPr>
                <w:rFonts w:hAnsi="標楷體" w:hint="eastAsia"/>
                <w:noProof/>
                <w:spacing w:val="-4"/>
                <w:sz w:val="22"/>
                <w:szCs w:val="22"/>
              </w:rPr>
              <w:t>僑務支出（機密預算）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z w:val="22"/>
                <w:szCs w:val="22"/>
              </w:rPr>
              <w:t>57,391,000</w:t>
            </w:r>
          </w:p>
        </w:tc>
        <w:tc>
          <w:tcPr>
            <w:tcW w:w="2197" w:type="dxa"/>
            <w:shd w:val="clear" w:color="auto" w:fill="auto"/>
          </w:tcPr>
          <w:p w:rsidR="00BB73B3" w:rsidRPr="00AA056F" w:rsidRDefault="00BB73B3" w:rsidP="00AC611C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56,044,641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56,044,641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56,044,641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- 1,346,359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73B3" w:rsidRPr="00AA056F" w:rsidRDefault="00BB73B3" w:rsidP="00AC611C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759BB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- 2.35</w:t>
            </w:r>
          </w:p>
        </w:tc>
      </w:tr>
    </w:tbl>
    <w:p w:rsidR="00BB73B3" w:rsidRDefault="00BB73B3" w:rsidP="00BB73B3">
      <w:pPr>
        <w:jc w:val="left"/>
      </w:pPr>
    </w:p>
    <w:p w:rsidR="00BB73B3" w:rsidRPr="000B5B89" w:rsidRDefault="00BB73B3" w:rsidP="00BB73B3">
      <w:pPr>
        <w:pStyle w:val="a9"/>
        <w:ind w:rightChars="-14" w:right="-22"/>
      </w:pPr>
      <w:bookmarkStart w:id="0" w:name="_GoBack"/>
      <w:bookmarkEnd w:id="0"/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552"/>
        <w:gridCol w:w="2126"/>
        <w:gridCol w:w="2173"/>
        <w:gridCol w:w="2174"/>
        <w:gridCol w:w="2174"/>
        <w:gridCol w:w="2480"/>
        <w:gridCol w:w="2481"/>
        <w:gridCol w:w="2551"/>
        <w:gridCol w:w="993"/>
      </w:tblGrid>
      <w:tr w:rsidR="00BB73B3" w:rsidTr="00AC611C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  <w:bottom w:val="nil"/>
            </w:tcBorders>
            <w:vAlign w:val="center"/>
          </w:tcPr>
          <w:p w:rsidR="00BB73B3" w:rsidRPr="006001BA" w:rsidRDefault="00BB73B3" w:rsidP="00AA4C88">
            <w:pPr>
              <w:jc w:val="left"/>
              <w:rPr>
                <w:rFonts w:hAnsi="標楷體"/>
                <w:sz w:val="18"/>
                <w:szCs w:val="18"/>
              </w:rPr>
            </w:pPr>
            <w:r w:rsidRPr="006001BA">
              <w:rPr>
                <w:rFonts w:hAnsi="標楷體" w:hint="eastAsia"/>
                <w:sz w:val="28"/>
              </w:rPr>
              <w:lastRenderedPageBreak/>
              <w:t>2.　以前年度部分</w:t>
            </w:r>
          </w:p>
        </w:tc>
      </w:tr>
      <w:tr w:rsidR="00BB73B3" w:rsidTr="00AC611C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</w:tcBorders>
            <w:vAlign w:val="center"/>
          </w:tcPr>
          <w:p w:rsidR="00BB73B3" w:rsidRPr="006001BA" w:rsidRDefault="00BB73B3" w:rsidP="00AC611C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6001BA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BB73B3" w:rsidTr="00AC611C">
        <w:trPr>
          <w:cantSplit/>
          <w:trHeight w:val="284"/>
          <w:tblHeader/>
        </w:trPr>
        <w:tc>
          <w:tcPr>
            <w:tcW w:w="595" w:type="dxa"/>
            <w:vMerge w:val="restart"/>
            <w:vAlign w:val="center"/>
          </w:tcPr>
          <w:p w:rsidR="00BB73B3" w:rsidRPr="006001BA" w:rsidRDefault="00BB73B3" w:rsidP="00AC611C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552" w:type="dxa"/>
            <w:vMerge w:val="restart"/>
            <w:vAlign w:val="center"/>
          </w:tcPr>
          <w:p w:rsidR="00BB73B3" w:rsidRPr="006001BA" w:rsidRDefault="00BB73B3" w:rsidP="00AC611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:rsidR="00BB73B3" w:rsidRPr="006001BA" w:rsidRDefault="00BB73B3" w:rsidP="00AC611C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001BA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21" w:type="dxa"/>
            <w:gridSpan w:val="3"/>
          </w:tcPr>
          <w:p w:rsidR="00BB73B3" w:rsidRPr="006001BA" w:rsidRDefault="00BB73B3" w:rsidP="00AC611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505" w:type="dxa"/>
            <w:gridSpan w:val="4"/>
            <w:vAlign w:val="center"/>
          </w:tcPr>
          <w:p w:rsidR="00BB73B3" w:rsidRPr="006001BA" w:rsidRDefault="00BB73B3" w:rsidP="00AC611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BB73B3" w:rsidTr="00AC611C">
        <w:trPr>
          <w:cantSplit/>
          <w:trHeight w:val="284"/>
          <w:tblHeader/>
        </w:trPr>
        <w:tc>
          <w:tcPr>
            <w:tcW w:w="595" w:type="dxa"/>
            <w:vMerge/>
            <w:vAlign w:val="center"/>
          </w:tcPr>
          <w:p w:rsidR="00BB73B3" w:rsidRPr="006001BA" w:rsidRDefault="00BB73B3" w:rsidP="00AC611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BB73B3" w:rsidRPr="006001BA" w:rsidRDefault="00BB73B3" w:rsidP="00AC611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BB73B3" w:rsidRPr="006001BA" w:rsidRDefault="00BB73B3" w:rsidP="00AC611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 w:val="restart"/>
            <w:vAlign w:val="center"/>
          </w:tcPr>
          <w:p w:rsidR="00BB73B3" w:rsidRPr="006001BA" w:rsidRDefault="00BB73B3" w:rsidP="00AC611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74" w:type="dxa"/>
            <w:vMerge w:val="restart"/>
            <w:vAlign w:val="center"/>
          </w:tcPr>
          <w:p w:rsidR="00BB73B3" w:rsidRPr="006001BA" w:rsidRDefault="00BB73B3" w:rsidP="00AC611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74" w:type="dxa"/>
            <w:vMerge w:val="restart"/>
            <w:vAlign w:val="center"/>
          </w:tcPr>
          <w:p w:rsidR="00BB73B3" w:rsidRPr="006001BA" w:rsidRDefault="00BB73B3" w:rsidP="00AC611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80" w:type="dxa"/>
            <w:vMerge w:val="restart"/>
            <w:vAlign w:val="center"/>
          </w:tcPr>
          <w:p w:rsidR="00BB73B3" w:rsidRPr="006001BA" w:rsidRDefault="00BB73B3" w:rsidP="00AC611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81" w:type="dxa"/>
            <w:vMerge w:val="restart"/>
            <w:vAlign w:val="center"/>
          </w:tcPr>
          <w:p w:rsidR="00BB73B3" w:rsidRPr="006001BA" w:rsidRDefault="00BB73B3" w:rsidP="00AC611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544" w:type="dxa"/>
            <w:gridSpan w:val="2"/>
            <w:vAlign w:val="center"/>
          </w:tcPr>
          <w:p w:rsidR="00BB73B3" w:rsidRPr="006001BA" w:rsidRDefault="00BB73B3" w:rsidP="00AC611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BB73B3" w:rsidTr="00AC611C">
        <w:trPr>
          <w:cantSplit/>
          <w:trHeight w:val="284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:rsidR="00BB73B3" w:rsidRPr="006001BA" w:rsidRDefault="00BB73B3" w:rsidP="00AC611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BB73B3" w:rsidRPr="006001BA" w:rsidRDefault="00BB73B3" w:rsidP="00AC611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BB73B3" w:rsidRPr="006001BA" w:rsidRDefault="00BB73B3" w:rsidP="00AC611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</w:tcPr>
          <w:p w:rsidR="00BB73B3" w:rsidRPr="006001BA" w:rsidRDefault="00BB73B3" w:rsidP="00AC611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:rsidR="00BB73B3" w:rsidRPr="006001BA" w:rsidRDefault="00BB73B3" w:rsidP="00AC611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:rsidR="00BB73B3" w:rsidRPr="006001BA" w:rsidRDefault="00BB73B3" w:rsidP="00AC611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:rsidR="00BB73B3" w:rsidRPr="006001BA" w:rsidRDefault="00BB73B3" w:rsidP="00AC611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:rsidR="00BB73B3" w:rsidRPr="006001BA" w:rsidRDefault="00BB73B3" w:rsidP="00AC611C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BB73B3" w:rsidRPr="006001BA" w:rsidRDefault="00BB73B3" w:rsidP="00AC611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BB73B3" w:rsidRPr="006001BA" w:rsidRDefault="00BB73B3" w:rsidP="00AC611C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BB73B3" w:rsidRPr="001549B1" w:rsidTr="00AC611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1549B1">
              <w:rPr>
                <w:rFonts w:ascii="標楷體" w:hAnsi="標楷體" w:hint="eastAsia"/>
                <w:noProof/>
                <w:sz w:val="22"/>
                <w:szCs w:val="22"/>
              </w:rPr>
              <w:t>僑務委員會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549B1">
              <w:rPr>
                <w:rFonts w:hAnsi="細明體"/>
                <w:b/>
                <w:noProof/>
                <w:sz w:val="22"/>
                <w:szCs w:val="22"/>
              </w:rPr>
              <w:t>15,657,499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B73B3" w:rsidRPr="001549B1" w:rsidRDefault="00BB73B3" w:rsidP="00AC611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549B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BB73B3" w:rsidRPr="001549B1" w:rsidRDefault="00BB73B3" w:rsidP="00AC611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549B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BB73B3" w:rsidRPr="001549B1" w:rsidRDefault="00BB73B3" w:rsidP="00AC611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549B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549B1">
              <w:rPr>
                <w:rFonts w:hAnsi="細明體"/>
                <w:b/>
                <w:noProof/>
                <w:sz w:val="22"/>
                <w:szCs w:val="22"/>
              </w:rPr>
              <w:t>119,850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549B1">
              <w:rPr>
                <w:rFonts w:hAnsi="細明體"/>
                <w:b/>
                <w:noProof/>
                <w:sz w:val="22"/>
                <w:szCs w:val="22"/>
              </w:rPr>
              <w:t>15,537,649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549B1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549B1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BB73B3" w:rsidRPr="001549B1" w:rsidTr="00AC611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549B1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1549B1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549B1">
              <w:rPr>
                <w:rFonts w:hAnsi="細明體"/>
                <w:b/>
                <w:noProof/>
                <w:sz w:val="22"/>
                <w:szCs w:val="22"/>
              </w:rPr>
              <w:t>15,657,499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B73B3" w:rsidRPr="001549B1" w:rsidRDefault="00BB73B3" w:rsidP="00AC611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549B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BB73B3" w:rsidRPr="001549B1" w:rsidRDefault="00BB73B3" w:rsidP="00AC611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549B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BB73B3" w:rsidRPr="001549B1" w:rsidRDefault="00BB73B3" w:rsidP="00AC611C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549B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549B1">
              <w:rPr>
                <w:rFonts w:hAnsi="細明體"/>
                <w:b/>
                <w:noProof/>
                <w:sz w:val="22"/>
                <w:szCs w:val="22"/>
              </w:rPr>
              <w:t>119,850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549B1">
              <w:rPr>
                <w:rFonts w:hAnsi="細明體"/>
                <w:b/>
                <w:noProof/>
                <w:sz w:val="22"/>
                <w:szCs w:val="22"/>
              </w:rPr>
              <w:t>15,537,649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549B1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549B1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BB73B3" w:rsidRPr="001549B1" w:rsidTr="00AC611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1549B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3"/>
              <w:rPr>
                <w:rFonts w:hAnsi="細明體"/>
                <w:sz w:val="22"/>
                <w:szCs w:val="22"/>
              </w:rPr>
            </w:pPr>
            <w:r w:rsidRPr="001549B1">
              <w:rPr>
                <w:rFonts w:hAnsi="細明體"/>
                <w:noProof/>
                <w:sz w:val="22"/>
                <w:szCs w:val="22"/>
              </w:rPr>
              <w:t>9,515,999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B73B3" w:rsidRPr="001549B1" w:rsidRDefault="00BB73B3" w:rsidP="00AC611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549B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BB73B3" w:rsidRPr="001549B1" w:rsidRDefault="00BB73B3" w:rsidP="00AC611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549B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BB73B3" w:rsidRPr="001549B1" w:rsidRDefault="00BB73B3" w:rsidP="00AC611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549B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3"/>
              <w:rPr>
                <w:rFonts w:hAnsi="細明體"/>
                <w:sz w:val="22"/>
                <w:szCs w:val="22"/>
              </w:rPr>
            </w:pPr>
            <w:r w:rsidRPr="001549B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3"/>
              <w:rPr>
                <w:rFonts w:hAnsi="細明體"/>
                <w:sz w:val="22"/>
                <w:szCs w:val="22"/>
              </w:rPr>
            </w:pPr>
            <w:r w:rsidRPr="001549B1">
              <w:rPr>
                <w:rFonts w:hAnsi="細明體"/>
                <w:noProof/>
                <w:sz w:val="22"/>
                <w:szCs w:val="22"/>
              </w:rPr>
              <w:t>9,515,999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3"/>
              <w:rPr>
                <w:rFonts w:hAnsi="細明體"/>
                <w:sz w:val="22"/>
                <w:szCs w:val="22"/>
              </w:rPr>
            </w:pPr>
            <w:r w:rsidRPr="001549B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3"/>
              <w:rPr>
                <w:rFonts w:hAnsi="細明體"/>
                <w:sz w:val="22"/>
                <w:szCs w:val="22"/>
              </w:rPr>
            </w:pPr>
            <w:r w:rsidRPr="001549B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B73B3" w:rsidRPr="001549B1" w:rsidTr="00AC611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B73B3" w:rsidRPr="001549B1" w:rsidRDefault="00BB73B3" w:rsidP="000F7F0D">
            <w:pPr>
              <w:pStyle w:val="2"/>
              <w:ind w:leftChars="100" w:left="160"/>
              <w:jc w:val="both"/>
              <w:rPr>
                <w:rFonts w:ascii="標楷體" w:hAnsi="標楷體"/>
                <w:b w:val="0"/>
                <w:sz w:val="22"/>
                <w:szCs w:val="22"/>
              </w:rPr>
            </w:pPr>
            <w:r w:rsidRPr="001549B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僑民僑團聯繫接待暨僑教中心服務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3"/>
              <w:rPr>
                <w:rFonts w:hAnsi="細明體"/>
                <w:sz w:val="22"/>
                <w:szCs w:val="22"/>
              </w:rPr>
            </w:pPr>
            <w:r w:rsidRPr="001549B1">
              <w:rPr>
                <w:rFonts w:hAnsi="細明體"/>
                <w:noProof/>
                <w:sz w:val="22"/>
                <w:szCs w:val="22"/>
              </w:rPr>
              <w:t>4,441,500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B73B3" w:rsidRPr="001549B1" w:rsidRDefault="00BB73B3" w:rsidP="00AC611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549B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BB73B3" w:rsidRPr="001549B1" w:rsidRDefault="00BB73B3" w:rsidP="00AC611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549B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BB73B3" w:rsidRPr="001549B1" w:rsidRDefault="00BB73B3" w:rsidP="00AC611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549B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3"/>
              <w:rPr>
                <w:rFonts w:hAnsi="細明體"/>
                <w:sz w:val="22"/>
                <w:szCs w:val="22"/>
              </w:rPr>
            </w:pPr>
            <w:r w:rsidRPr="001549B1">
              <w:rPr>
                <w:rFonts w:hAnsi="細明體"/>
                <w:noProof/>
                <w:sz w:val="22"/>
                <w:szCs w:val="22"/>
              </w:rPr>
              <w:t>119,850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3"/>
              <w:rPr>
                <w:rFonts w:hAnsi="細明體"/>
                <w:sz w:val="22"/>
                <w:szCs w:val="22"/>
              </w:rPr>
            </w:pPr>
            <w:r w:rsidRPr="001549B1">
              <w:rPr>
                <w:rFonts w:hAnsi="細明體"/>
                <w:noProof/>
                <w:sz w:val="22"/>
                <w:szCs w:val="22"/>
              </w:rPr>
              <w:t>4,321,650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3"/>
              <w:rPr>
                <w:rFonts w:hAnsi="細明體"/>
                <w:sz w:val="22"/>
                <w:szCs w:val="22"/>
              </w:rPr>
            </w:pPr>
            <w:r w:rsidRPr="001549B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3"/>
              <w:rPr>
                <w:rFonts w:hAnsi="細明體"/>
                <w:sz w:val="22"/>
                <w:szCs w:val="22"/>
              </w:rPr>
            </w:pPr>
            <w:r w:rsidRPr="001549B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BB73B3" w:rsidRPr="001549B1" w:rsidTr="00AC611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1549B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僑校發展暨文化社教輔助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3"/>
              <w:rPr>
                <w:rFonts w:hAnsi="細明體"/>
                <w:sz w:val="22"/>
                <w:szCs w:val="22"/>
              </w:rPr>
            </w:pPr>
            <w:r w:rsidRPr="001549B1">
              <w:rPr>
                <w:rFonts w:hAnsi="細明體"/>
                <w:noProof/>
                <w:sz w:val="22"/>
                <w:szCs w:val="22"/>
              </w:rPr>
              <w:t>1,700,000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B73B3" w:rsidRPr="001549B1" w:rsidRDefault="00BB73B3" w:rsidP="00AC611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549B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BB73B3" w:rsidRPr="001549B1" w:rsidRDefault="00BB73B3" w:rsidP="00AC611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549B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BB73B3" w:rsidRPr="001549B1" w:rsidRDefault="00BB73B3" w:rsidP="00AC611C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549B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3"/>
              <w:rPr>
                <w:rFonts w:hAnsi="細明體"/>
                <w:sz w:val="22"/>
                <w:szCs w:val="22"/>
              </w:rPr>
            </w:pPr>
            <w:r w:rsidRPr="001549B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3"/>
              <w:rPr>
                <w:rFonts w:hAnsi="細明體"/>
                <w:sz w:val="22"/>
                <w:szCs w:val="22"/>
              </w:rPr>
            </w:pPr>
            <w:r w:rsidRPr="001549B1">
              <w:rPr>
                <w:rFonts w:hAnsi="細明體"/>
                <w:noProof/>
                <w:sz w:val="22"/>
                <w:szCs w:val="22"/>
              </w:rPr>
              <w:t>1,700,000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3"/>
              <w:rPr>
                <w:rFonts w:hAnsi="細明體"/>
                <w:sz w:val="22"/>
                <w:szCs w:val="22"/>
              </w:rPr>
            </w:pPr>
            <w:r w:rsidRPr="001549B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73B3" w:rsidRPr="001549B1" w:rsidRDefault="00BB73B3" w:rsidP="00AC611C">
            <w:pPr>
              <w:pStyle w:val="3"/>
              <w:rPr>
                <w:rFonts w:hAnsi="細明體"/>
                <w:sz w:val="22"/>
                <w:szCs w:val="22"/>
              </w:rPr>
            </w:pPr>
            <w:r w:rsidRPr="001549B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</w:tbl>
    <w:p w:rsidR="00BB73B3" w:rsidRDefault="00BB73B3" w:rsidP="00BB73B3">
      <w:pPr>
        <w:pStyle w:val="a7"/>
        <w:spacing w:before="72" w:after="72"/>
        <w:ind w:left="832" w:hanging="672"/>
        <w:rPr>
          <w:b w:val="0"/>
          <w:bCs w:val="0"/>
          <w:szCs w:val="28"/>
        </w:rPr>
      </w:pPr>
    </w:p>
    <w:p w:rsidR="00BB73B3" w:rsidRDefault="00BB73B3" w:rsidP="00BB73B3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rFonts w:hint="eastAsia"/>
          <w:sz w:val="36"/>
        </w:rPr>
        <w:t>二</w:t>
      </w:r>
      <w:r w:rsidRPr="002069FF">
        <w:rPr>
          <w:rFonts w:hint="eastAsia"/>
          <w:sz w:val="36"/>
        </w:rPr>
        <w:t>、</w:t>
      </w:r>
      <w:r w:rsidRPr="00E37E9F">
        <w:rPr>
          <w:rFonts w:hint="eastAsia"/>
          <w:sz w:val="36"/>
        </w:rPr>
        <w:t>各項差異原因分析簡明表</w:t>
      </w:r>
    </w:p>
    <w:p w:rsidR="00BB73B3" w:rsidRPr="00651174" w:rsidRDefault="00BB73B3" w:rsidP="00BB73B3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p w:rsidR="00BB73B3" w:rsidRPr="00CF1089" w:rsidRDefault="00BB73B3" w:rsidP="00BB73B3"/>
    <w:p w:rsidR="00BB73B3" w:rsidRPr="00C159BC" w:rsidRDefault="00BB73B3" w:rsidP="00BB73B3">
      <w:pPr>
        <w:rPr>
          <w:sz w:val="20"/>
        </w:rPr>
      </w:pPr>
    </w:p>
    <w:tbl>
      <w:tblPr>
        <w:tblW w:w="19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268"/>
        <w:gridCol w:w="2268"/>
        <w:gridCol w:w="2268"/>
        <w:gridCol w:w="1276"/>
        <w:gridCol w:w="8646"/>
      </w:tblGrid>
      <w:tr w:rsidR="00BB73B3" w:rsidRPr="00017050" w:rsidTr="00AC611C">
        <w:trPr>
          <w:cantSplit/>
          <w:trHeight w:val="284"/>
          <w:tblHeader/>
        </w:trPr>
        <w:tc>
          <w:tcPr>
            <w:tcW w:w="1984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BB73B3" w:rsidRPr="004A0712" w:rsidRDefault="00BB73B3" w:rsidP="00AC611C">
            <w:pPr>
              <w:jc w:val="left"/>
              <w:rPr>
                <w:rFonts w:hAnsi="標楷體"/>
                <w:sz w:val="28"/>
                <w:szCs w:val="24"/>
              </w:rPr>
            </w:pPr>
            <w:r>
              <w:rPr>
                <w:rFonts w:hAnsi="標楷體" w:hint="eastAsia"/>
                <w:sz w:val="28"/>
                <w:szCs w:val="24"/>
              </w:rPr>
              <w:t>112</w:t>
            </w:r>
            <w:r w:rsidRPr="004A0712">
              <w:rPr>
                <w:rFonts w:hAnsi="標楷體" w:hint="eastAsia"/>
                <w:sz w:val="28"/>
                <w:szCs w:val="24"/>
              </w:rPr>
              <w:t>年度歲入超（短）收數簡明表</w:t>
            </w:r>
          </w:p>
          <w:p w:rsidR="00BB73B3" w:rsidRPr="00017050" w:rsidRDefault="00BB73B3" w:rsidP="00AC611C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017050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17050">
              <w:rPr>
                <w:rFonts w:ascii="標楷體" w:hAnsi="標楷體"/>
                <w:sz w:val="24"/>
                <w:szCs w:val="24"/>
              </w:rPr>
              <w:t>：</w:t>
            </w:r>
            <w:r w:rsidRPr="00017050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BB73B3" w:rsidRPr="00CA093B" w:rsidTr="00AC611C">
        <w:trPr>
          <w:cantSplit/>
          <w:trHeight w:val="284"/>
          <w:tblHeader/>
        </w:trPr>
        <w:tc>
          <w:tcPr>
            <w:tcW w:w="3119" w:type="dxa"/>
            <w:vMerge w:val="restart"/>
            <w:tcBorders>
              <w:left w:val="nil"/>
            </w:tcBorders>
            <w:vAlign w:val="center"/>
          </w:tcPr>
          <w:p w:rsidR="00BB73B3" w:rsidRPr="00410A8E" w:rsidRDefault="00BB73B3" w:rsidP="00AC611C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268" w:type="dxa"/>
            <w:vMerge w:val="restart"/>
            <w:vAlign w:val="center"/>
          </w:tcPr>
          <w:p w:rsidR="00BB73B3" w:rsidRPr="00410A8E" w:rsidRDefault="00BB73B3" w:rsidP="00AC611C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268" w:type="dxa"/>
            <w:vMerge w:val="restart"/>
            <w:vAlign w:val="center"/>
          </w:tcPr>
          <w:p w:rsidR="00BB73B3" w:rsidRPr="00410A8E" w:rsidRDefault="00BB73B3" w:rsidP="00AC611C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410A8E">
              <w:rPr>
                <w:rFonts w:hint="eastAsia"/>
                <w:spacing w:val="-20"/>
                <w:sz w:val="22"/>
                <w:szCs w:val="22"/>
              </w:rPr>
              <w:t>決算審定數</w:t>
            </w:r>
          </w:p>
        </w:tc>
        <w:tc>
          <w:tcPr>
            <w:tcW w:w="3544" w:type="dxa"/>
            <w:gridSpan w:val="2"/>
            <w:vAlign w:val="center"/>
          </w:tcPr>
          <w:p w:rsidR="00BB73B3" w:rsidRPr="00410A8E" w:rsidRDefault="00BB73B3" w:rsidP="00AC611C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超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（短）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收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646" w:type="dxa"/>
            <w:vMerge w:val="restart"/>
            <w:tcBorders>
              <w:right w:val="nil"/>
            </w:tcBorders>
            <w:vAlign w:val="center"/>
          </w:tcPr>
          <w:p w:rsidR="00BB73B3" w:rsidRPr="00410A8E" w:rsidRDefault="00BB73B3" w:rsidP="00AC611C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BB73B3" w:rsidRPr="00CA093B" w:rsidTr="00AC611C">
        <w:trPr>
          <w:cantSplit/>
          <w:trHeight w:val="284"/>
          <w:tblHeader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BB73B3" w:rsidRPr="00410A8E" w:rsidRDefault="00BB73B3" w:rsidP="00AC61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BB73B3" w:rsidRPr="00410A8E" w:rsidRDefault="00BB73B3" w:rsidP="00AC61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BB73B3" w:rsidRPr="00410A8E" w:rsidRDefault="00BB73B3" w:rsidP="00AC61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B73B3" w:rsidRPr="00410A8E" w:rsidRDefault="00BB73B3" w:rsidP="00AC611C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B73B3" w:rsidRPr="00410A8E" w:rsidRDefault="00BB73B3" w:rsidP="00AC611C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BB73B3" w:rsidRPr="00410A8E" w:rsidRDefault="00BB73B3" w:rsidP="00AC611C">
            <w:pPr>
              <w:jc w:val="center"/>
              <w:rPr>
                <w:sz w:val="22"/>
                <w:szCs w:val="22"/>
              </w:rPr>
            </w:pPr>
          </w:p>
        </w:tc>
      </w:tr>
      <w:tr w:rsidR="00BB73B3" w:rsidRPr="00DF41E5" w:rsidTr="00AC61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BB73B3" w:rsidRPr="00DF41E5" w:rsidRDefault="00BB73B3" w:rsidP="00AC611C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DF41E5">
              <w:rPr>
                <w:rFonts w:hAnsi="標楷體" w:hint="eastAsia"/>
                <w:noProof/>
                <w:sz w:val="22"/>
                <w:szCs w:val="22"/>
              </w:rPr>
              <w:t>僑務委員會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B73B3" w:rsidRPr="00DF41E5" w:rsidRDefault="00BB73B3" w:rsidP="00AC611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B73B3" w:rsidRPr="00DF41E5" w:rsidRDefault="00BB73B3" w:rsidP="00AC611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B73B3" w:rsidRPr="00DF41E5" w:rsidRDefault="00BB73B3" w:rsidP="00AC611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B73B3" w:rsidRPr="00DF41E5" w:rsidRDefault="00BB73B3" w:rsidP="00AC611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BB73B3" w:rsidRPr="00DF41E5" w:rsidRDefault="00BB73B3" w:rsidP="00AC611C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BB73B3" w:rsidRPr="00DF41E5" w:rsidTr="00AC61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BB73B3" w:rsidRPr="00DF41E5" w:rsidRDefault="00BB73B3" w:rsidP="00AC611C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DF41E5">
              <w:rPr>
                <w:rFonts w:hAnsi="標楷體" w:hint="eastAsia"/>
                <w:b w:val="0"/>
                <w:noProof/>
                <w:sz w:val="22"/>
                <w:szCs w:val="22"/>
              </w:rPr>
              <w:t>財產收入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B73B3" w:rsidRPr="00DF41E5" w:rsidRDefault="00BB73B3" w:rsidP="00AC611C">
            <w:pPr>
              <w:pStyle w:val="3"/>
              <w:rPr>
                <w:rFonts w:hAnsi="細明體"/>
                <w:sz w:val="22"/>
                <w:szCs w:val="22"/>
              </w:rPr>
            </w:pPr>
            <w:r w:rsidRPr="00DF41E5">
              <w:rPr>
                <w:rFonts w:hAnsi="細明體"/>
                <w:noProof/>
                <w:sz w:val="22"/>
                <w:szCs w:val="22"/>
              </w:rPr>
              <w:t>8,583,000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B73B3" w:rsidRPr="00DF41E5" w:rsidRDefault="00BB73B3" w:rsidP="00AC611C">
            <w:pPr>
              <w:pStyle w:val="3"/>
              <w:rPr>
                <w:rFonts w:hAnsi="細明體"/>
                <w:sz w:val="22"/>
                <w:szCs w:val="22"/>
              </w:rPr>
            </w:pPr>
            <w:r w:rsidRPr="00DF41E5">
              <w:rPr>
                <w:rFonts w:hAnsi="細明體"/>
                <w:noProof/>
                <w:sz w:val="22"/>
                <w:szCs w:val="22"/>
              </w:rPr>
              <w:t>6,780,183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B73B3" w:rsidRPr="00DF41E5" w:rsidRDefault="00BB73B3" w:rsidP="00AC611C">
            <w:pPr>
              <w:pStyle w:val="3"/>
              <w:rPr>
                <w:rFonts w:hAnsi="細明體"/>
                <w:sz w:val="22"/>
                <w:szCs w:val="22"/>
              </w:rPr>
            </w:pPr>
            <w:r w:rsidRPr="00DF41E5">
              <w:rPr>
                <w:rFonts w:hAnsi="細明體"/>
                <w:noProof/>
                <w:sz w:val="22"/>
                <w:szCs w:val="22"/>
              </w:rPr>
              <w:t>- 1,802,817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73B3" w:rsidRPr="00DF41E5" w:rsidRDefault="00BB73B3" w:rsidP="00AC611C">
            <w:pPr>
              <w:pStyle w:val="3"/>
              <w:rPr>
                <w:rFonts w:hAnsi="細明體"/>
                <w:sz w:val="22"/>
                <w:szCs w:val="22"/>
              </w:rPr>
            </w:pPr>
            <w:r w:rsidRPr="00DF41E5">
              <w:rPr>
                <w:rFonts w:hAnsi="細明體"/>
                <w:noProof/>
                <w:sz w:val="22"/>
                <w:szCs w:val="22"/>
              </w:rPr>
              <w:t>- 21.00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BB73B3" w:rsidRPr="00DF41E5" w:rsidRDefault="00BB73B3" w:rsidP="00D112B4">
            <w:pPr>
              <w:pStyle w:val="4"/>
              <w:rPr>
                <w:rFonts w:hAnsi="標楷體"/>
                <w:sz w:val="22"/>
                <w:szCs w:val="22"/>
              </w:rPr>
            </w:pPr>
            <w:r w:rsidRPr="00DF41E5">
              <w:rPr>
                <w:rFonts w:hAnsi="標楷體" w:hint="eastAsia"/>
                <w:noProof/>
                <w:sz w:val="22"/>
                <w:szCs w:val="22"/>
              </w:rPr>
              <w:t>僑團借用</w:t>
            </w:r>
            <w:r w:rsidR="00D112B4" w:rsidRPr="00DF41E5">
              <w:rPr>
                <w:rFonts w:hAnsi="標楷體" w:hint="eastAsia"/>
                <w:noProof/>
                <w:sz w:val="22"/>
                <w:szCs w:val="22"/>
              </w:rPr>
              <w:t>海外華僑文教服務中心</w:t>
            </w:r>
            <w:r w:rsidRPr="00DF41E5">
              <w:rPr>
                <w:rFonts w:hAnsi="標楷體" w:hint="eastAsia"/>
                <w:noProof/>
                <w:sz w:val="22"/>
                <w:szCs w:val="22"/>
              </w:rPr>
              <w:t>場地舉辦活動</w:t>
            </w:r>
            <w:r w:rsidR="00D112B4">
              <w:rPr>
                <w:rFonts w:hAnsi="標楷體" w:hint="eastAsia"/>
                <w:noProof/>
                <w:sz w:val="22"/>
                <w:szCs w:val="22"/>
              </w:rPr>
              <w:t>減少</w:t>
            </w:r>
            <w:r w:rsidRPr="00DF41E5">
              <w:rPr>
                <w:rFonts w:hAnsi="標楷體" w:hint="eastAsia"/>
                <w:noProof/>
                <w:sz w:val="22"/>
                <w:szCs w:val="22"/>
              </w:rPr>
              <w:t>，場地租金收入隨減。</w:t>
            </w:r>
          </w:p>
        </w:tc>
      </w:tr>
      <w:tr w:rsidR="00BB73B3" w:rsidRPr="00DF41E5" w:rsidTr="00AC61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BB73B3" w:rsidRPr="00DF41E5" w:rsidRDefault="00BB73B3" w:rsidP="00AC611C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DF41E5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B73B3" w:rsidRPr="00DF41E5" w:rsidRDefault="00BB73B3" w:rsidP="00AC611C">
            <w:pPr>
              <w:pStyle w:val="3"/>
              <w:rPr>
                <w:rFonts w:hAnsi="細明體"/>
                <w:sz w:val="22"/>
                <w:szCs w:val="22"/>
              </w:rPr>
            </w:pPr>
            <w:r w:rsidRPr="00DF41E5">
              <w:rPr>
                <w:rFonts w:hAnsi="細明體"/>
                <w:noProof/>
                <w:sz w:val="22"/>
                <w:szCs w:val="22"/>
              </w:rPr>
              <w:t>625,000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B73B3" w:rsidRPr="00DF41E5" w:rsidRDefault="00BB73B3" w:rsidP="00AC611C">
            <w:pPr>
              <w:pStyle w:val="3"/>
              <w:rPr>
                <w:rFonts w:hAnsi="細明體"/>
                <w:sz w:val="22"/>
                <w:szCs w:val="22"/>
              </w:rPr>
            </w:pPr>
            <w:r w:rsidRPr="00DF41E5">
              <w:rPr>
                <w:rFonts w:hAnsi="細明體"/>
                <w:noProof/>
                <w:sz w:val="22"/>
                <w:szCs w:val="22"/>
              </w:rPr>
              <w:t>2,115,463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B73B3" w:rsidRPr="00DF41E5" w:rsidRDefault="00BB73B3" w:rsidP="00AC611C">
            <w:pPr>
              <w:pStyle w:val="3"/>
              <w:rPr>
                <w:rFonts w:hAnsi="細明體"/>
                <w:sz w:val="22"/>
                <w:szCs w:val="22"/>
              </w:rPr>
            </w:pPr>
            <w:r w:rsidRPr="00DF41E5">
              <w:rPr>
                <w:rFonts w:hAnsi="細明體"/>
                <w:noProof/>
                <w:sz w:val="22"/>
                <w:szCs w:val="22"/>
              </w:rPr>
              <w:t>1,490,463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73B3" w:rsidRPr="00DF41E5" w:rsidRDefault="00BB73B3" w:rsidP="00AC611C">
            <w:pPr>
              <w:pStyle w:val="3"/>
              <w:rPr>
                <w:rFonts w:hAnsi="細明體"/>
                <w:sz w:val="22"/>
                <w:szCs w:val="22"/>
              </w:rPr>
            </w:pPr>
            <w:r w:rsidRPr="00DF41E5">
              <w:rPr>
                <w:rFonts w:hAnsi="細明體"/>
                <w:noProof/>
                <w:sz w:val="22"/>
                <w:szCs w:val="22"/>
              </w:rPr>
              <w:t>238.47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BB73B3" w:rsidRPr="00DF41E5" w:rsidRDefault="00BB73B3" w:rsidP="00AC611C">
            <w:pPr>
              <w:pStyle w:val="4"/>
              <w:rPr>
                <w:rFonts w:hAnsi="標楷體"/>
                <w:sz w:val="22"/>
                <w:szCs w:val="22"/>
              </w:rPr>
            </w:pPr>
            <w:r w:rsidRPr="00DF41E5">
              <w:rPr>
                <w:rFonts w:hAnsi="標楷體" w:hint="eastAsia"/>
                <w:noProof/>
                <w:sz w:val="22"/>
                <w:szCs w:val="22"/>
              </w:rPr>
              <w:t>收回海外華僑文教服務</w:t>
            </w:r>
            <w:r w:rsidR="00D112B4">
              <w:rPr>
                <w:rFonts w:hAnsi="標楷體" w:hint="eastAsia"/>
                <w:noProof/>
                <w:sz w:val="22"/>
                <w:szCs w:val="22"/>
              </w:rPr>
              <w:t>中心退稅款及產學攜手合作僑生專班學費補助、出版品收入較預計增加</w:t>
            </w:r>
            <w:r w:rsidRPr="00DF41E5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</w:tbl>
    <w:p w:rsidR="00BB73B3" w:rsidRDefault="00BB73B3" w:rsidP="00BB73B3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本表所列項目係指超（短）收數達20％且百萬元以上</w:t>
      </w:r>
      <w:r>
        <w:t>，</w:t>
      </w:r>
      <w:r>
        <w:rPr>
          <w:rFonts w:hint="eastAsia"/>
        </w:rPr>
        <w:t>或3千萬元以上者</w:t>
      </w:r>
      <w:r>
        <w:t>。</w:t>
      </w:r>
    </w:p>
    <w:p w:rsidR="00BB73B3" w:rsidRPr="00017050" w:rsidRDefault="00BB73B3" w:rsidP="00BB73B3"/>
    <w:p w:rsidR="00BB73B3" w:rsidRPr="00F33C00" w:rsidRDefault="00BB73B3" w:rsidP="00BB73B3">
      <w:pPr>
        <w:jc w:val="left"/>
      </w:pPr>
      <w:r w:rsidRPr="003978E6">
        <w:rPr>
          <w:rFonts w:hint="eastAsia"/>
          <w:b/>
          <w:sz w:val="32"/>
          <w:szCs w:val="32"/>
        </w:rPr>
        <w:t>（</w:t>
      </w:r>
      <w:r>
        <w:rPr>
          <w:rFonts w:hint="eastAsia"/>
          <w:b/>
          <w:sz w:val="32"/>
          <w:szCs w:val="32"/>
        </w:rPr>
        <w:t>二</w:t>
      </w:r>
      <w:r w:rsidRPr="003978E6">
        <w:rPr>
          <w:rFonts w:hint="eastAsia"/>
          <w:b/>
          <w:sz w:val="32"/>
          <w:szCs w:val="32"/>
        </w:rPr>
        <w:t>）　歲</w:t>
      </w:r>
      <w:r>
        <w:rPr>
          <w:rFonts w:hint="eastAsia"/>
          <w:b/>
          <w:sz w:val="32"/>
          <w:szCs w:val="32"/>
        </w:rPr>
        <w:t>出</w:t>
      </w:r>
      <w:r w:rsidRPr="003978E6">
        <w:rPr>
          <w:rFonts w:hint="eastAsia"/>
          <w:b/>
          <w:sz w:val="32"/>
          <w:szCs w:val="32"/>
        </w:rPr>
        <w:t>部分</w:t>
      </w:r>
    </w:p>
    <w:p w:rsidR="00BB73B3" w:rsidRPr="006C335D" w:rsidRDefault="00BB73B3" w:rsidP="00BB73B3">
      <w:pPr>
        <w:rPr>
          <w:sz w:val="24"/>
          <w:szCs w:val="24"/>
        </w:rPr>
      </w:pPr>
    </w:p>
    <w:tbl>
      <w:tblPr>
        <w:tblW w:w="20015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788"/>
      </w:tblGrid>
      <w:tr w:rsidR="00BB73B3" w:rsidRPr="0093340E" w:rsidTr="00AC611C">
        <w:trPr>
          <w:cantSplit/>
          <w:trHeight w:val="369"/>
          <w:tblHeader/>
        </w:trPr>
        <w:tc>
          <w:tcPr>
            <w:tcW w:w="20015" w:type="dxa"/>
            <w:gridSpan w:val="5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BB73B3" w:rsidRPr="005D0E30" w:rsidRDefault="00BB73B3" w:rsidP="00AC611C">
            <w:pPr>
              <w:jc w:val="left"/>
              <w:rPr>
                <w:rFonts w:hAnsi="標楷體"/>
                <w:sz w:val="28"/>
                <w:szCs w:val="24"/>
              </w:rPr>
            </w:pPr>
            <w:r>
              <w:rPr>
                <w:rFonts w:hAnsi="標楷體" w:hint="eastAsia"/>
                <w:sz w:val="28"/>
                <w:szCs w:val="24"/>
              </w:rPr>
              <w:t>112</w:t>
            </w:r>
            <w:r w:rsidRPr="005D0E30">
              <w:rPr>
                <w:rFonts w:hAnsi="標楷體" w:hint="eastAsia"/>
                <w:sz w:val="28"/>
                <w:szCs w:val="24"/>
              </w:rPr>
              <w:t>年度賸餘數簡明表</w:t>
            </w:r>
          </w:p>
          <w:p w:rsidR="00BB73B3" w:rsidRPr="0093340E" w:rsidRDefault="00BB73B3" w:rsidP="00AC611C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93340E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93340E">
              <w:rPr>
                <w:rFonts w:ascii="標楷體" w:hAnsi="標楷體"/>
                <w:sz w:val="24"/>
                <w:szCs w:val="24"/>
              </w:rPr>
              <w:t>：</w:t>
            </w:r>
            <w:r w:rsidRPr="0093340E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BB73B3" w:rsidRPr="00064EBE" w:rsidTr="00AC611C">
        <w:trPr>
          <w:cantSplit/>
          <w:trHeight w:val="369"/>
          <w:tblHeader/>
        </w:trPr>
        <w:tc>
          <w:tcPr>
            <w:tcW w:w="3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BB73B3" w:rsidRPr="00A25A7D" w:rsidRDefault="00BB73B3" w:rsidP="00AC611C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73B3" w:rsidRPr="00A25A7D" w:rsidRDefault="00BB73B3" w:rsidP="00AC611C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73B3" w:rsidRPr="00A25A7D" w:rsidRDefault="00BB73B3" w:rsidP="00AC611C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賸餘數</w:t>
            </w:r>
          </w:p>
        </w:tc>
        <w:tc>
          <w:tcPr>
            <w:tcW w:w="878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73B3" w:rsidRPr="00A25A7D" w:rsidRDefault="00BB73B3" w:rsidP="00AC611C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BB73B3" w:rsidRPr="00064EBE" w:rsidTr="00AC611C">
        <w:trPr>
          <w:cantSplit/>
          <w:trHeight w:val="369"/>
          <w:tblHeader/>
        </w:trPr>
        <w:tc>
          <w:tcPr>
            <w:tcW w:w="3430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BB73B3" w:rsidRPr="00A25A7D" w:rsidRDefault="00BB73B3" w:rsidP="00AC611C">
            <w:pPr>
              <w:pStyle w:val="2"/>
              <w:rPr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73B3" w:rsidRPr="00A25A7D" w:rsidRDefault="00BB73B3" w:rsidP="00AC611C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73B3" w:rsidRPr="00A25A7D" w:rsidRDefault="00BB73B3" w:rsidP="00AC611C">
            <w:pPr>
              <w:pStyle w:val="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73B3" w:rsidRPr="00A25A7D" w:rsidRDefault="00BB73B3" w:rsidP="00AC611C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73B3" w:rsidRPr="00A25A7D" w:rsidRDefault="00BB73B3" w:rsidP="00AC611C">
            <w:pPr>
              <w:pStyle w:val="4"/>
              <w:rPr>
                <w:sz w:val="22"/>
                <w:szCs w:val="22"/>
              </w:rPr>
            </w:pPr>
          </w:p>
        </w:tc>
      </w:tr>
      <w:tr w:rsidR="00BB73B3" w:rsidRPr="00F502AB" w:rsidTr="00AC611C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BB73B3" w:rsidRPr="00F502AB" w:rsidRDefault="00BB73B3" w:rsidP="00AC611C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F502AB">
              <w:rPr>
                <w:rFonts w:hAnsi="標楷體" w:hint="eastAsia"/>
                <w:b/>
                <w:noProof/>
                <w:sz w:val="22"/>
                <w:szCs w:val="22"/>
              </w:rPr>
              <w:t>僑務委員會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B73B3" w:rsidRPr="00F502AB" w:rsidRDefault="00BB73B3" w:rsidP="00AC611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B73B3" w:rsidRPr="00F502AB" w:rsidRDefault="00BB73B3" w:rsidP="00AC611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B73B3" w:rsidRPr="00F502AB" w:rsidRDefault="00BB73B3" w:rsidP="00AC611C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BB73B3" w:rsidRPr="00F502AB" w:rsidRDefault="00BB73B3" w:rsidP="00AC611C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BB73B3" w:rsidRPr="00F502AB" w:rsidTr="00AC611C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BB73B3" w:rsidRPr="00F502AB" w:rsidRDefault="00BB73B3" w:rsidP="00AC611C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F502AB">
              <w:rPr>
                <w:rFonts w:hAnsi="標楷體" w:hint="eastAsia"/>
                <w:noProof/>
                <w:sz w:val="22"/>
                <w:szCs w:val="22"/>
              </w:rPr>
              <w:t>僑生回國升學暨僑青培訓研習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B73B3" w:rsidRPr="00F502AB" w:rsidRDefault="00BB73B3" w:rsidP="00AC611C">
            <w:pPr>
              <w:pStyle w:val="3"/>
              <w:rPr>
                <w:rFonts w:hAnsi="細明體"/>
                <w:sz w:val="22"/>
                <w:szCs w:val="22"/>
              </w:rPr>
            </w:pPr>
            <w:r w:rsidRPr="00F502AB">
              <w:rPr>
                <w:rFonts w:hAnsi="細明體"/>
                <w:noProof/>
                <w:sz w:val="22"/>
                <w:szCs w:val="22"/>
              </w:rPr>
              <w:t>646,505,000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B73B3" w:rsidRPr="00F502AB" w:rsidRDefault="00BB73B3" w:rsidP="00AC611C">
            <w:pPr>
              <w:pStyle w:val="3"/>
              <w:rPr>
                <w:rFonts w:hAnsi="細明體"/>
                <w:sz w:val="22"/>
                <w:szCs w:val="22"/>
              </w:rPr>
            </w:pPr>
            <w:r w:rsidRPr="00F502AB">
              <w:rPr>
                <w:rFonts w:hAnsi="細明體"/>
                <w:noProof/>
                <w:sz w:val="22"/>
                <w:szCs w:val="22"/>
              </w:rPr>
              <w:t>75,780,712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73B3" w:rsidRPr="00F502AB" w:rsidRDefault="00BB73B3" w:rsidP="00AC611C">
            <w:pPr>
              <w:pStyle w:val="3"/>
              <w:rPr>
                <w:rFonts w:hAnsi="細明體"/>
                <w:sz w:val="22"/>
                <w:szCs w:val="22"/>
              </w:rPr>
            </w:pPr>
            <w:r w:rsidRPr="00F502AB">
              <w:rPr>
                <w:rFonts w:hAnsi="細明體"/>
                <w:noProof/>
                <w:sz w:val="22"/>
                <w:szCs w:val="22"/>
              </w:rPr>
              <w:t>11.72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BB73B3" w:rsidRPr="00F502AB" w:rsidRDefault="00BB73B3" w:rsidP="00510528">
            <w:pPr>
              <w:pStyle w:val="4"/>
              <w:rPr>
                <w:rFonts w:hAnsi="標楷體"/>
                <w:sz w:val="22"/>
                <w:szCs w:val="22"/>
              </w:rPr>
            </w:pPr>
            <w:r w:rsidRPr="00F502AB">
              <w:rPr>
                <w:rFonts w:hAnsi="標楷體" w:hint="eastAsia"/>
                <w:noProof/>
                <w:sz w:val="22"/>
                <w:szCs w:val="22"/>
              </w:rPr>
              <w:t>產學攜手合作僑生專班</w:t>
            </w:r>
            <w:r w:rsidR="00510528">
              <w:rPr>
                <w:rFonts w:hAnsi="標楷體" w:hint="eastAsia"/>
                <w:noProof/>
                <w:sz w:val="22"/>
                <w:szCs w:val="22"/>
              </w:rPr>
              <w:t>暨</w:t>
            </w:r>
            <w:r w:rsidRPr="00F502AB">
              <w:rPr>
                <w:rFonts w:hAnsi="標楷體" w:hint="eastAsia"/>
                <w:noProof/>
                <w:sz w:val="22"/>
                <w:szCs w:val="22"/>
              </w:rPr>
              <w:t>海外青年技術訓練班</w:t>
            </w:r>
            <w:r w:rsidR="00510528">
              <w:rPr>
                <w:rFonts w:hAnsi="標楷體" w:hint="eastAsia"/>
                <w:noProof/>
                <w:sz w:val="22"/>
                <w:szCs w:val="22"/>
              </w:rPr>
              <w:t>相關學費及獎學金等補助經費結</w:t>
            </w:r>
            <w:r w:rsidRPr="00F502AB">
              <w:rPr>
                <w:rFonts w:hAnsi="標楷體" w:hint="eastAsia"/>
                <w:noProof/>
                <w:sz w:val="22"/>
                <w:szCs w:val="22"/>
              </w:rPr>
              <w:t>餘。</w:t>
            </w:r>
          </w:p>
        </w:tc>
      </w:tr>
    </w:tbl>
    <w:p w:rsidR="00BB73B3" w:rsidRDefault="00BB73B3" w:rsidP="00BB73B3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</w:t>
      </w:r>
      <w:r>
        <w:t>，</w:t>
      </w:r>
      <w:r>
        <w:rPr>
          <w:rFonts w:hint="eastAsia"/>
        </w:rPr>
        <w:t>或3千萬元以上者</w:t>
      </w:r>
      <w:r>
        <w:t>。</w:t>
      </w:r>
    </w:p>
    <w:p w:rsidR="00BB73B3" w:rsidRDefault="00BB73B3" w:rsidP="00BB73B3">
      <w:pPr>
        <w:pStyle w:val="aa"/>
      </w:pPr>
    </w:p>
    <w:p w:rsidR="00BB73B3" w:rsidRDefault="00BB73B3" w:rsidP="00BB73B3"/>
    <w:p w:rsidR="00BB73B3" w:rsidRPr="0093340E" w:rsidRDefault="00BB73B3" w:rsidP="00BB73B3"/>
    <w:sectPr w:rsidR="00BB73B3" w:rsidRPr="0093340E" w:rsidSect="00566294">
      <w:footerReference w:type="default" r:id="rId7"/>
      <w:pgSz w:w="23814" w:h="16840" w:orient="landscape" w:code="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E06" w:rsidRDefault="00FB7E06" w:rsidP="005F138F">
      <w:r>
        <w:separator/>
      </w:r>
    </w:p>
  </w:endnote>
  <w:endnote w:type="continuationSeparator" w:id="0">
    <w:p w:rsidR="00FB7E06" w:rsidRDefault="00FB7E06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細明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E06" w:rsidRPr="00F4671B" w:rsidRDefault="00FB7E06">
    <w:pPr>
      <w:pStyle w:val="a5"/>
      <w:jc w:val="center"/>
    </w:pPr>
    <w:r w:rsidRPr="00F4671B">
      <w:rPr>
        <w:rFonts w:hint="eastAsia"/>
      </w:rPr>
      <w:t>15-16-</w:t>
    </w:r>
    <w:r w:rsidRPr="00F4671B">
      <w:fldChar w:fldCharType="begin"/>
    </w:r>
    <w:r w:rsidRPr="00F4671B">
      <w:instrText>PAGE   \* MERGEFORMAT</w:instrText>
    </w:r>
    <w:r w:rsidRPr="00F4671B">
      <w:fldChar w:fldCharType="separate"/>
    </w:r>
    <w:r w:rsidR="00F4671B" w:rsidRPr="00F4671B">
      <w:rPr>
        <w:noProof/>
        <w:lang w:val="zh-TW"/>
      </w:rPr>
      <w:t>2</w:t>
    </w:r>
    <w:r w:rsidRPr="00F4671B">
      <w:fldChar w:fldCharType="end"/>
    </w:r>
  </w:p>
  <w:p w:rsidR="00FB7E06" w:rsidRDefault="00FB7E0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E06" w:rsidRDefault="00FB7E06" w:rsidP="005F138F">
      <w:r>
        <w:separator/>
      </w:r>
    </w:p>
  </w:footnote>
  <w:footnote w:type="continuationSeparator" w:id="0">
    <w:p w:rsidR="00FB7E06" w:rsidRDefault="00FB7E06" w:rsidP="005F1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  <w:odso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3B3"/>
    <w:rsid w:val="0003226F"/>
    <w:rsid w:val="00056DF8"/>
    <w:rsid w:val="000C1183"/>
    <w:rsid w:val="000F7F0D"/>
    <w:rsid w:val="001D2099"/>
    <w:rsid w:val="00240C83"/>
    <w:rsid w:val="0026573E"/>
    <w:rsid w:val="00267C44"/>
    <w:rsid w:val="002C0AB3"/>
    <w:rsid w:val="00402AAD"/>
    <w:rsid w:val="00510528"/>
    <w:rsid w:val="00552AAA"/>
    <w:rsid w:val="0056190B"/>
    <w:rsid w:val="00566294"/>
    <w:rsid w:val="005F138F"/>
    <w:rsid w:val="006714D6"/>
    <w:rsid w:val="00761C7F"/>
    <w:rsid w:val="00766765"/>
    <w:rsid w:val="00767633"/>
    <w:rsid w:val="007E2EB3"/>
    <w:rsid w:val="008359D0"/>
    <w:rsid w:val="008B4E5E"/>
    <w:rsid w:val="009A0F1E"/>
    <w:rsid w:val="00A27DD2"/>
    <w:rsid w:val="00A343F8"/>
    <w:rsid w:val="00A70D8E"/>
    <w:rsid w:val="00AA4C88"/>
    <w:rsid w:val="00AC611C"/>
    <w:rsid w:val="00B14B16"/>
    <w:rsid w:val="00B55A84"/>
    <w:rsid w:val="00BA0A16"/>
    <w:rsid w:val="00BB73B3"/>
    <w:rsid w:val="00C3041B"/>
    <w:rsid w:val="00CA027B"/>
    <w:rsid w:val="00D112B4"/>
    <w:rsid w:val="00D76056"/>
    <w:rsid w:val="00DB324C"/>
    <w:rsid w:val="00DE0D5E"/>
    <w:rsid w:val="00E13F71"/>
    <w:rsid w:val="00E34D36"/>
    <w:rsid w:val="00E35F55"/>
    <w:rsid w:val="00E659D6"/>
    <w:rsid w:val="00E87430"/>
    <w:rsid w:val="00EE534F"/>
    <w:rsid w:val="00EE74AE"/>
    <w:rsid w:val="00EF2E38"/>
    <w:rsid w:val="00F15328"/>
    <w:rsid w:val="00F4671B"/>
    <w:rsid w:val="00F6530C"/>
    <w:rsid w:val="00FB7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1BEF43FD-5C5A-4B1A-85FF-6409850E0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8B4E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8B4E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BB73B3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BB73B3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a9">
    <w:name w:val="單元"/>
    <w:basedOn w:val="a"/>
    <w:rsid w:val="00BB73B3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BB73B3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BB73B3"/>
    <w:pPr>
      <w:jc w:val="both"/>
    </w:pPr>
    <w:rPr>
      <w:rFonts w:cs="新細明體"/>
      <w:w w:val="90"/>
      <w:sz w:val="18"/>
      <w:szCs w:val="18"/>
    </w:rPr>
  </w:style>
  <w:style w:type="paragraph" w:customStyle="1" w:styleId="1-1">
    <w:name w:val="表格欄1-1主管"/>
    <w:basedOn w:val="a"/>
    <w:rsid w:val="00BB73B3"/>
    <w:pPr>
      <w:jc w:val="distribute"/>
    </w:pPr>
    <w:rPr>
      <w:rFonts w:ascii="Times New Roman" w:cs="新細明體"/>
      <w:b/>
      <w:sz w:val="20"/>
    </w:rPr>
  </w:style>
  <w:style w:type="paragraph" w:customStyle="1" w:styleId="aa">
    <w:name w:val="註"/>
    <w:basedOn w:val="a"/>
    <w:rsid w:val="00BB73B3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BB73B3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LhZ3kWMg7eu&#27506;&#20837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B53B4-ABCC-423D-8F85-60628D18F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LhZ3kWMg7eu歲入機關別決算審定明細表A3_1.dot</Template>
  <TotalTime>0</TotalTime>
  <Pages>2</Pages>
  <Words>918</Words>
  <Characters>1480</Characters>
  <Application>Microsoft Office Word</Application>
  <DocSecurity>0</DocSecurity>
  <Lines>12</Lines>
  <Paragraphs>4</Paragraphs>
  <ScaleCrop>false</ScaleCrop>
  <Company>N.A.O.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張敏玲</dc:creator>
  <cp:keywords/>
  <dc:description/>
  <cp:lastModifiedBy>林佳成</cp:lastModifiedBy>
  <cp:revision>2</cp:revision>
  <dcterms:created xsi:type="dcterms:W3CDTF">2024-07-04T03:18:00Z</dcterms:created>
  <dcterms:modified xsi:type="dcterms:W3CDTF">2024-07-04T03:18:00Z</dcterms:modified>
</cp:coreProperties>
</file>