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6DA" w:rsidRPr="002069FF" w:rsidRDefault="007F46DA" w:rsidP="007F46D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勞動部主管</w:t>
      </w:r>
    </w:p>
    <w:p w:rsidR="007F46DA" w:rsidRDefault="007F46DA" w:rsidP="007F46D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7F46DA" w:rsidRDefault="007F46DA" w:rsidP="007F46D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8"/>
        <w:gridCol w:w="2129"/>
        <w:gridCol w:w="1986"/>
        <w:gridCol w:w="2611"/>
        <w:gridCol w:w="2612"/>
        <w:gridCol w:w="1892"/>
        <w:gridCol w:w="1892"/>
        <w:gridCol w:w="2062"/>
        <w:gridCol w:w="1844"/>
        <w:gridCol w:w="997"/>
      </w:tblGrid>
      <w:tr w:rsidR="007F46DA" w:rsidTr="00F44F57">
        <w:trPr>
          <w:cantSplit/>
          <w:trHeight w:val="833"/>
          <w:tblHeader/>
        </w:trPr>
        <w:tc>
          <w:tcPr>
            <w:tcW w:w="2032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6DA" w:rsidRPr="002069FF" w:rsidRDefault="007F46DA" w:rsidP="008F652A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7F46DA" w:rsidRPr="00A27DD2" w:rsidRDefault="007F46DA" w:rsidP="008F652A">
            <w:pPr>
              <w:jc w:val="distribute"/>
              <w:rPr>
                <w:sz w:val="24"/>
                <w:szCs w:val="24"/>
              </w:rPr>
            </w:pPr>
          </w:p>
        </w:tc>
      </w:tr>
      <w:tr w:rsidR="007F46DA" w:rsidTr="00F44F57">
        <w:trPr>
          <w:cantSplit/>
          <w:trHeight w:val="367"/>
          <w:tblHeader/>
        </w:trPr>
        <w:tc>
          <w:tcPr>
            <w:tcW w:w="20323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7F46DA" w:rsidRPr="00A27DD2" w:rsidRDefault="007F46DA" w:rsidP="008F652A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7F46DA" w:rsidTr="00F44F57">
        <w:trPr>
          <w:cantSplit/>
          <w:trHeight w:val="339"/>
          <w:tblHeader/>
        </w:trPr>
        <w:tc>
          <w:tcPr>
            <w:tcW w:w="2298" w:type="dxa"/>
            <w:vMerge w:val="restart"/>
            <w:tcBorders>
              <w:left w:val="nil"/>
            </w:tcBorders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9" w:type="dxa"/>
            <w:vMerge w:val="restart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6" w:type="dxa"/>
            <w:vMerge w:val="restart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23" w:type="dxa"/>
            <w:gridSpan w:val="2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6" w:type="dxa"/>
            <w:gridSpan w:val="3"/>
            <w:vAlign w:val="center"/>
          </w:tcPr>
          <w:p w:rsidR="007F46DA" w:rsidRPr="00A27DD2" w:rsidRDefault="007F46DA" w:rsidP="008F652A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8" w:type="dxa"/>
            <w:gridSpan w:val="2"/>
            <w:tcBorders>
              <w:right w:val="nil"/>
            </w:tcBorders>
            <w:vAlign w:val="center"/>
          </w:tcPr>
          <w:p w:rsidR="007F46DA" w:rsidRPr="00A27DD2" w:rsidRDefault="007F46DA" w:rsidP="008F652A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7F46DA" w:rsidTr="00F44F57">
        <w:trPr>
          <w:cantSplit/>
          <w:trHeight w:val="353"/>
          <w:tblHeader/>
        </w:trPr>
        <w:tc>
          <w:tcPr>
            <w:tcW w:w="2298" w:type="dxa"/>
            <w:vMerge/>
            <w:tcBorders>
              <w:left w:val="nil"/>
            </w:tcBorders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9" w:type="dxa"/>
            <w:vMerge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6" w:type="dxa"/>
            <w:vMerge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11" w:type="dxa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12" w:type="dxa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2" w:type="dxa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2" w:type="dxa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2" w:type="dxa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4" w:type="dxa"/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4" w:type="dxa"/>
            <w:tcBorders>
              <w:right w:val="nil"/>
            </w:tcBorders>
            <w:vAlign w:val="center"/>
          </w:tcPr>
          <w:p w:rsidR="007F46DA" w:rsidRPr="00A27DD2" w:rsidRDefault="007F46DA" w:rsidP="008F65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7F46DA" w:rsidRPr="00E91214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4"/>
        </w:trPr>
        <w:tc>
          <w:tcPr>
            <w:tcW w:w="2298" w:type="dxa"/>
            <w:shd w:val="clear" w:color="auto" w:fill="auto"/>
            <w:vAlign w:val="center"/>
          </w:tcPr>
          <w:p w:rsidR="007F46DA" w:rsidRPr="00E91214" w:rsidRDefault="007F46DA" w:rsidP="008F652A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9121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勞動部主管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991,634,000</w:t>
            </w:r>
          </w:p>
        </w:tc>
        <w:tc>
          <w:tcPr>
            <w:tcW w:w="1986" w:type="dxa"/>
            <w:shd w:val="clear" w:color="auto" w:fill="auto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1,255,233,300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1,171,854,439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83,378,861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1,255,233,300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263,599,300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26.58</w:t>
            </w:r>
          </w:p>
        </w:tc>
      </w:tr>
      <w:tr w:rsidR="007F46DA" w:rsidRPr="00E91214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E91214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9121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勞動部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26,520,000</w:t>
            </w:r>
          </w:p>
        </w:tc>
        <w:tc>
          <w:tcPr>
            <w:tcW w:w="1986" w:type="dxa"/>
            <w:shd w:val="clear" w:color="auto" w:fill="auto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28,029,644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26,445,644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1,584,000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28,029,644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1,509,644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5.69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2,000,000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2,313,155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753,155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1,560,000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2,313,155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313,155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15.66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24,482,000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23,866,344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23,866,344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23,866,344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- 615,656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- 2.51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1,240,127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1,240,127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1,240,127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1,240,127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38,000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610,018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586,018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24,000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610,018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572,018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1,505.31</w:t>
            </w:r>
          </w:p>
        </w:tc>
      </w:tr>
      <w:tr w:rsidR="007F46DA" w:rsidRPr="00E91214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4"/>
        </w:trPr>
        <w:tc>
          <w:tcPr>
            <w:tcW w:w="2298" w:type="dxa"/>
            <w:shd w:val="clear" w:color="auto" w:fill="auto"/>
            <w:vAlign w:val="center"/>
          </w:tcPr>
          <w:p w:rsidR="007F46DA" w:rsidRPr="00E91214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9121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勞工保險局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272,263,000</w:t>
            </w:r>
          </w:p>
        </w:tc>
        <w:tc>
          <w:tcPr>
            <w:tcW w:w="1986" w:type="dxa"/>
            <w:shd w:val="clear" w:color="auto" w:fill="auto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311,807,639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266,780,309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45,027,330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311,807,639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39,544,639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14.52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271,343,000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310,696,264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265,668,934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45,027,330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310,696,264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39,353,264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14.50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713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713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- 1,287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- 64.35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250,000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266,510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266,510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266,510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16,510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6.60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668,000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844,152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844,152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844,152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176,152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26.37</w:t>
            </w:r>
          </w:p>
        </w:tc>
      </w:tr>
      <w:tr w:rsidR="007F46DA" w:rsidRPr="00E91214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E91214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9121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勞動力發展署及所屬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168,034,000</w:t>
            </w:r>
          </w:p>
        </w:tc>
        <w:tc>
          <w:tcPr>
            <w:tcW w:w="1986" w:type="dxa"/>
            <w:shd w:val="clear" w:color="auto" w:fill="auto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190,351,715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189,169,184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1,182,531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190,351,715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22,317,715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13.28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348,000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572,707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557,326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15,381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572,707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224,707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64.57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4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157,898,000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173,465,058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173,465,058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173,465,058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15,567,058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9.86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8,307,000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12,239,915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11,942,590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297,325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12,239,915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3,932,915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47.34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1,481,000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4,074,035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3,204,210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869,825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4,074,035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2,593,035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175.09</w:t>
            </w:r>
          </w:p>
        </w:tc>
      </w:tr>
      <w:tr w:rsidR="007F46DA" w:rsidRPr="00E91214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E91214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9121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職業安全衛生署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523,843,000</w:t>
            </w:r>
          </w:p>
        </w:tc>
        <w:tc>
          <w:tcPr>
            <w:tcW w:w="1986" w:type="dxa"/>
            <w:shd w:val="clear" w:color="auto" w:fill="auto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724,110,519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688,525,519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35,585,000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724,110,519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200,267,519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38.23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180,000,000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375,974,598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340,389,598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35,585,000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375,974,598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195,974,598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108.87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343,555,000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340,795,717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340,795,717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340,795,717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- 2,759,283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- 0.80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28,000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80,952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80,952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80,952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52,952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189.11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24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260,000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7,259,252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7,259,252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7,259,252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6,999,252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2,692.02</w:t>
            </w:r>
          </w:p>
        </w:tc>
      </w:tr>
      <w:tr w:rsidR="007F46DA" w:rsidRPr="00E91214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E91214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9121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勞動基金運用局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14,000</w:t>
            </w:r>
          </w:p>
        </w:tc>
        <w:tc>
          <w:tcPr>
            <w:tcW w:w="1986" w:type="dxa"/>
            <w:shd w:val="clear" w:color="auto" w:fill="auto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65,529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65,529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65,529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51,529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368.06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2,000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6,000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46,933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46,933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46,933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40,933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682.22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16,596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16,596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16,596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8,596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107.45</w:t>
            </w:r>
          </w:p>
        </w:tc>
      </w:tr>
      <w:tr w:rsidR="007F46DA" w:rsidRPr="00E91214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4"/>
        </w:trPr>
        <w:tc>
          <w:tcPr>
            <w:tcW w:w="2298" w:type="dxa"/>
            <w:shd w:val="clear" w:color="auto" w:fill="auto"/>
            <w:vAlign w:val="center"/>
          </w:tcPr>
          <w:p w:rsidR="00F116AC" w:rsidRDefault="007F46DA" w:rsidP="008F652A">
            <w:pPr>
              <w:ind w:leftChars="100" w:left="160"/>
              <w:jc w:val="distribute"/>
              <w:rPr>
                <w:rFonts w:hAnsi="標楷體"/>
                <w:b/>
                <w:noProof/>
                <w:spacing w:val="-4"/>
                <w:sz w:val="22"/>
                <w:szCs w:val="22"/>
              </w:rPr>
            </w:pPr>
            <w:r w:rsidRPr="00E9121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勞動及職業安全</w:t>
            </w:r>
          </w:p>
          <w:p w:rsidR="007F46DA" w:rsidRPr="00E91214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91214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衛生研究所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960,000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868,254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868,254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868,254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- 91,746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E91214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91214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- 9.56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300,000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73,340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73,340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73,340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- 226,660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- 75.55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600,000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766,132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766,132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766,132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166,132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27.69</w:t>
            </w:r>
          </w:p>
        </w:tc>
      </w:tr>
      <w:tr w:rsidR="007F46DA" w:rsidTr="00F44F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39"/>
        </w:trPr>
        <w:tc>
          <w:tcPr>
            <w:tcW w:w="2298" w:type="dxa"/>
            <w:shd w:val="clear" w:color="auto" w:fill="auto"/>
            <w:vAlign w:val="center"/>
          </w:tcPr>
          <w:p w:rsidR="007F46DA" w:rsidRPr="00A27DD2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1986" w:type="dxa"/>
            <w:shd w:val="clear" w:color="auto" w:fill="auto"/>
          </w:tcPr>
          <w:p w:rsidR="007F46DA" w:rsidRPr="00A27DD2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28,782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28,782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28,782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- 31,218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7F46DA" w:rsidRPr="00A27DD2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- 52.03</w:t>
            </w:r>
          </w:p>
        </w:tc>
      </w:tr>
    </w:tbl>
    <w:p w:rsidR="007F46DA" w:rsidRPr="00252B93" w:rsidRDefault="007F46DA" w:rsidP="007F46DA">
      <w:pPr>
        <w:pStyle w:val="10"/>
        <w:jc w:val="right"/>
        <w:rPr>
          <w:sz w:val="36"/>
          <w:szCs w:val="36"/>
        </w:rPr>
      </w:pPr>
    </w:p>
    <w:tbl>
      <w:tblPr>
        <w:tblW w:w="2040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8"/>
        <w:gridCol w:w="2249"/>
        <w:gridCol w:w="1878"/>
        <w:gridCol w:w="2373"/>
        <w:gridCol w:w="2373"/>
        <w:gridCol w:w="2378"/>
        <w:gridCol w:w="2565"/>
        <w:gridCol w:w="2421"/>
        <w:gridCol w:w="2420"/>
        <w:gridCol w:w="1000"/>
        <w:gridCol w:w="12"/>
      </w:tblGrid>
      <w:tr w:rsidR="007F46DA" w:rsidTr="002F473D">
        <w:trPr>
          <w:cantSplit/>
          <w:trHeight w:val="317"/>
          <w:tblHeader/>
        </w:trPr>
        <w:tc>
          <w:tcPr>
            <w:tcW w:w="20407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7F46DA" w:rsidRPr="006D07D9" w:rsidRDefault="007F46DA" w:rsidP="00F116AC">
            <w:pPr>
              <w:jc w:val="lef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:rsidR="007F46DA" w:rsidRPr="006D07D9" w:rsidRDefault="007F46DA" w:rsidP="008F652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7F46DA" w:rsidTr="002F473D">
        <w:trPr>
          <w:cantSplit/>
          <w:trHeight w:val="317"/>
          <w:tblHeader/>
        </w:trPr>
        <w:tc>
          <w:tcPr>
            <w:tcW w:w="739" w:type="dxa"/>
            <w:vMerge w:val="restart"/>
            <w:vAlign w:val="center"/>
          </w:tcPr>
          <w:p w:rsidR="007F46DA" w:rsidRPr="006D07D9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250" w:type="dxa"/>
            <w:vMerge w:val="restart"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879" w:type="dxa"/>
            <w:vMerge w:val="restart"/>
            <w:vAlign w:val="center"/>
          </w:tcPr>
          <w:p w:rsidR="007F46DA" w:rsidRPr="006D07D9" w:rsidRDefault="007F46DA" w:rsidP="008F652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124" w:type="dxa"/>
            <w:gridSpan w:val="3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412" w:type="dxa"/>
            <w:gridSpan w:val="5"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7F46DA" w:rsidTr="002F473D">
        <w:trPr>
          <w:gridAfter w:val="1"/>
          <w:wAfter w:w="11" w:type="dxa"/>
          <w:cantSplit/>
          <w:trHeight w:val="317"/>
          <w:tblHeader/>
        </w:trPr>
        <w:tc>
          <w:tcPr>
            <w:tcW w:w="739" w:type="dxa"/>
            <w:vMerge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50" w:type="dxa"/>
            <w:vMerge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73" w:type="dxa"/>
            <w:vMerge w:val="restart"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73" w:type="dxa"/>
            <w:vMerge w:val="restart"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76" w:type="dxa"/>
            <w:vMerge w:val="restart"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65" w:type="dxa"/>
            <w:vMerge w:val="restart"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21" w:type="dxa"/>
            <w:vMerge w:val="restart"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20" w:type="dxa"/>
            <w:gridSpan w:val="2"/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7F46DA" w:rsidTr="002F473D">
        <w:trPr>
          <w:gridAfter w:val="1"/>
          <w:wAfter w:w="12" w:type="dxa"/>
          <w:cantSplit/>
          <w:trHeight w:val="317"/>
          <w:tblHeader/>
        </w:trPr>
        <w:tc>
          <w:tcPr>
            <w:tcW w:w="739" w:type="dxa"/>
            <w:vMerge/>
            <w:tcBorders>
              <w:bottom w:val="single" w:sz="4" w:space="0" w:color="auto"/>
            </w:tcBorders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879" w:type="dxa"/>
            <w:vMerge/>
            <w:tcBorders>
              <w:bottom w:val="single" w:sz="4" w:space="0" w:color="auto"/>
            </w:tcBorders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73" w:type="dxa"/>
            <w:vMerge/>
            <w:tcBorders>
              <w:bottom w:val="single" w:sz="4" w:space="0" w:color="auto"/>
            </w:tcBorders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73" w:type="dxa"/>
            <w:vMerge/>
            <w:tcBorders>
              <w:bottom w:val="single" w:sz="4" w:space="0" w:color="auto"/>
            </w:tcBorders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76" w:type="dxa"/>
            <w:vMerge/>
            <w:tcBorders>
              <w:bottom w:val="single" w:sz="4" w:space="0" w:color="auto"/>
            </w:tcBorders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65" w:type="dxa"/>
            <w:vMerge/>
            <w:tcBorders>
              <w:bottom w:val="single" w:sz="4" w:space="0" w:color="auto"/>
            </w:tcBorders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20" w:type="dxa"/>
            <w:tcBorders>
              <w:bottom w:val="single" w:sz="4" w:space="0" w:color="auto"/>
            </w:tcBorders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7F46DA" w:rsidRPr="006D07D9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勞動部主管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143,457,380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11,203,319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70,366,528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61,887,533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43.14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勞工保險局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89,107,688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2,122,936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34,702,417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52,282,335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58.67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378,215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39,303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13,984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324,928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85.91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550,189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315,260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149,215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85,714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15.58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745,497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56,370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169,157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519,970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69.75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1,019,150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152,108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83,926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783,116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76.84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3,659,909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72,456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107,453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3,480,000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95.08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1,988,884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148,540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129,957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1,710,387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86.00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11,940,313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123,530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1,463,712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10,353,071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86.71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2,635,861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92,191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788,576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1,755,094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66.59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22,989,313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526,590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7,793,391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14,669,332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63.81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9,572,758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177,490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3,503,748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5,891,520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61.54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33,627,599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419,098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20,499,298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12,709,203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37.79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勞動力發展署及所屬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10,145,655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6,777,282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461,420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2,906,953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28.65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營業盈餘及事業收入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1,852,250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67,761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1,784,489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96.34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1,823,383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877,772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945,611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51.86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4,968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4,968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8,088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8,088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23,661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23,661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6,115,885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5,800,000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144,000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171,885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2.81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1,950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1,950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6,113,935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5,800,000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144,000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169,935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2.78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317,420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317,420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職業安全衛生署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44,204,037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2,303,101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35,202,691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6,698,245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31D">
              <w:rPr>
                <w:rFonts w:hAnsi="細明體"/>
                <w:b/>
                <w:noProof/>
                <w:sz w:val="22"/>
                <w:szCs w:val="22"/>
              </w:rPr>
              <w:t>15.15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147,961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30,000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117,961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79.72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257,815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197,815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76.73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120,000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50.00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505,524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4,463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411,061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81.31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1,321,538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649,550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203,473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468,515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35.45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890,750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390,430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410,320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46.06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921,688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106,974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40,000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774,714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84.05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3,247,020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686,577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400,837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2,159,606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66.51</w:t>
            </w:r>
          </w:p>
        </w:tc>
      </w:tr>
      <w:tr w:rsidR="007F46DA" w:rsidRPr="00E2331D" w:rsidTr="002F473D">
        <w:tblPrEx>
          <w:tblBorders>
            <w:insideH w:val="none" w:sz="0" w:space="0" w:color="auto"/>
          </w:tblBorders>
        </w:tblPrEx>
        <w:trPr>
          <w:gridAfter w:val="1"/>
          <w:wAfter w:w="12" w:type="dxa"/>
          <w:trHeight w:val="348"/>
        </w:trPr>
        <w:tc>
          <w:tcPr>
            <w:tcW w:w="73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31D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2331D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36,791,741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F46DA" w:rsidRPr="00E2331D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31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34,133,488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2,098,253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7F46DA" w:rsidRPr="00E2331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2331D">
              <w:rPr>
                <w:rFonts w:hAnsi="細明體"/>
                <w:noProof/>
                <w:sz w:val="22"/>
                <w:szCs w:val="22"/>
              </w:rPr>
              <w:t>5.70</w:t>
            </w:r>
          </w:p>
        </w:tc>
      </w:tr>
    </w:tbl>
    <w:p w:rsidR="007F46DA" w:rsidRPr="00AA056F" w:rsidRDefault="007F46DA" w:rsidP="007F46DA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7F46DA" w:rsidTr="008F652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6DA" w:rsidRDefault="007F46DA" w:rsidP="008F652A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7F46DA" w:rsidRDefault="007F46DA" w:rsidP="008F652A">
            <w:pPr>
              <w:jc w:val="distribute"/>
              <w:rPr>
                <w:spacing w:val="-16"/>
                <w:sz w:val="20"/>
              </w:rPr>
            </w:pPr>
          </w:p>
        </w:tc>
      </w:tr>
      <w:tr w:rsidR="007F46DA" w:rsidTr="008F652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7F46DA" w:rsidRPr="00AA056F" w:rsidRDefault="007F46DA" w:rsidP="008F652A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7F46DA" w:rsidTr="008F652A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7F46DA" w:rsidRPr="00AA056F" w:rsidRDefault="007F46DA" w:rsidP="008F652A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7F46DA" w:rsidRPr="00AA056F" w:rsidRDefault="007F46DA" w:rsidP="008F652A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7F46DA" w:rsidTr="008F652A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7F46DA" w:rsidRPr="00AA056F" w:rsidRDefault="007F46DA" w:rsidP="008F65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7F46DA" w:rsidRPr="00D31516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D31516" w:rsidRDefault="007F46DA" w:rsidP="008F652A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3151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199,914,059,000</w:t>
            </w:r>
          </w:p>
        </w:tc>
        <w:tc>
          <w:tcPr>
            <w:tcW w:w="2197" w:type="dxa"/>
            <w:shd w:val="clear" w:color="auto" w:fill="auto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199,772,821,543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199,671,483,516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101,338,027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199,772,821,543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- 141,237,457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- 0.07</w:t>
            </w:r>
          </w:p>
        </w:tc>
      </w:tr>
      <w:tr w:rsidR="007F46DA" w:rsidRPr="00D31516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D31516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3151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193,093,378,000</w:t>
            </w:r>
          </w:p>
        </w:tc>
        <w:tc>
          <w:tcPr>
            <w:tcW w:w="2197" w:type="dxa"/>
            <w:shd w:val="clear" w:color="auto" w:fill="auto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193,072,631,847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193,047,889,612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24,742,235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193,072,631,847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- 20,746,153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勞動保險業務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192,322,023,000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192,317,710,884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192,317,710,884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192,317,710,884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- 4,312,116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521,259,000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512,256,525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498,664,662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13,591,863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512,256,525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- 9,002,475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- 1.73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綜合規劃業務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11,123,000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10,009,771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9,565,271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444,500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10,009,771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- 1,113,229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- 10.01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勞動關係業務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59,921,000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57,989,019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57,989,019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57,989,019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- 1,931,981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- 3.22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勞動福祉退休業務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27,626,000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26,781,181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26,781,181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26,781,181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- 844,819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- 3.06</w:t>
            </w:r>
          </w:p>
        </w:tc>
      </w:tr>
      <w:tr w:rsidR="007F46DA" w:rsidTr="001323F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323F2" w:rsidRDefault="007F46DA" w:rsidP="008F652A">
            <w:pPr>
              <w:ind w:leftChars="200" w:left="32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勞動條件及就</w:t>
            </w:r>
          </w:p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業平等業務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51,266,000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49,856,669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49,856,669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49,856,669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- 1,409,331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- 2.75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勞動法務業務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8,017,000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6,111,065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6,111,065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6,111,065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- 1,905,935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- 23.77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92,143,000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91,916,733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81,210,861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10,705,872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91,916,733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- 226,267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- 0.25</w:t>
            </w:r>
          </w:p>
        </w:tc>
      </w:tr>
      <w:tr w:rsidR="007F46DA" w:rsidRPr="00D31516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D31516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3151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勞工保險局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3,658,958,000</w:t>
            </w:r>
          </w:p>
        </w:tc>
        <w:tc>
          <w:tcPr>
            <w:tcW w:w="2197" w:type="dxa"/>
            <w:shd w:val="clear" w:color="auto" w:fill="auto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3,641,948,273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3,641,948,273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3,641,948,273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- 17,009,727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- 0.46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2,827,052,000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2,824,258,621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2,824,258,621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2,824,258,621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- 2,793,379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- 0.10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保險業務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709,870,000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696,418,167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696,418,167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696,418,167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- 13,451,833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- 1.89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480,000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410,057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410,057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410,057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- 69,943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- 14.57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400,000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退休金業務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121,156,000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120,861,428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120,861,428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120,861,428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- 294,572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- 0.24</w:t>
            </w:r>
          </w:p>
        </w:tc>
      </w:tr>
      <w:tr w:rsidR="007F46DA" w:rsidRPr="00D31516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D31516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3151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勞動力發展署及所屬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1,708,756,000</w:t>
            </w:r>
          </w:p>
        </w:tc>
        <w:tc>
          <w:tcPr>
            <w:tcW w:w="2197" w:type="dxa"/>
            <w:shd w:val="clear" w:color="auto" w:fill="auto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1,628,321,449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1,602,498,776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25,822,673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1,628,321,449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- 80,434,551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- 4.71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341,598,000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325,889,832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325,889,832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325,889,832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- 15,708,168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- 4.60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勞動力發展業務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197,458,000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184,539,492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184,539,492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184,539,492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- 12,918,508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- 6.54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分署管理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1,042,938,000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999,703,880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999,703,880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999,703,880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- 43,234,120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- 4.15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技能檢定中心管理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123,931,000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118,188,245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92,365,572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25,822,673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118,188,245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- 5,742,755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- 4.63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2,831,000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- 2,831,000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7F46DA" w:rsidRPr="00D31516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D31516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3151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職業安全衛生署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894,090,000</w:t>
            </w:r>
          </w:p>
        </w:tc>
        <w:tc>
          <w:tcPr>
            <w:tcW w:w="2197" w:type="dxa"/>
            <w:shd w:val="clear" w:color="auto" w:fill="auto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883,759,516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832,986,397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50,773,119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883,759,516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- 10,330,484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- 1.16</w:t>
            </w:r>
          </w:p>
        </w:tc>
      </w:tr>
      <w:tr w:rsidR="007F46DA" w:rsidTr="001323F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323F2" w:rsidRDefault="007F46DA" w:rsidP="008F652A">
            <w:pPr>
              <w:ind w:leftChars="200" w:left="32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職業安全衛生</w:t>
            </w:r>
          </w:p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科技發展業務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27,791,000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27,613,923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27,613,923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27,613,923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- 177,077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- 0.64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431,149,000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430,446,295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430,446,295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430,446,295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- 702,705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- 0.16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職業安全衛生業務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372,067,000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362,616,298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362,616,298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362,616,298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- 9,450,702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- 2.54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63,083,000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63,083,000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12,309,881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50,773,119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63,083,000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7F46DA" w:rsidRPr="00D31516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D31516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3151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勞動基金運用局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239,681,000</w:t>
            </w:r>
          </w:p>
        </w:tc>
        <w:tc>
          <w:tcPr>
            <w:tcW w:w="2197" w:type="dxa"/>
            <w:shd w:val="clear" w:color="auto" w:fill="auto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237,156,348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237,156,348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237,156,348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- 2,524,652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- 1.05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229,339,000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226,936,868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226,936,868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226,936,868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- 2,402,132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- 1.05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基金運用業務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10,252,000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10,219,480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10,219,480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10,219,480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- 32,520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- 0.32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7F46DA" w:rsidRPr="00D31516" w:rsidTr="001323F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323F2" w:rsidRDefault="007F46DA" w:rsidP="008F652A">
            <w:pPr>
              <w:ind w:leftChars="100" w:left="160"/>
              <w:jc w:val="distribute"/>
              <w:rPr>
                <w:rFonts w:hAnsi="標楷體"/>
                <w:b/>
                <w:noProof/>
                <w:spacing w:val="-4"/>
                <w:sz w:val="22"/>
                <w:szCs w:val="22"/>
              </w:rPr>
            </w:pPr>
            <w:r w:rsidRPr="00D3151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勞動及職業安全</w:t>
            </w:r>
          </w:p>
          <w:p w:rsidR="007F46DA" w:rsidRPr="00D31516" w:rsidRDefault="007F46DA" w:rsidP="008F65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D3151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衛生研究所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319,196,000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309,004,110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309,004,110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309,004,110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- 10,191,890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D31516" w:rsidRDefault="007F46DA" w:rsidP="008F65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D3151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- 3.19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108,048,000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104,405,908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104,405,908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104,405,908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- 3,642,092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- 3.37</w:t>
            </w:r>
          </w:p>
        </w:tc>
      </w:tr>
      <w:tr w:rsidR="007F46DA" w:rsidTr="001323F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1323F2" w:rsidRDefault="007F46DA" w:rsidP="008F652A">
            <w:pPr>
              <w:ind w:leftChars="200" w:left="320"/>
              <w:jc w:val="distribute"/>
              <w:rPr>
                <w:rFonts w:hAnsi="標楷體"/>
                <w:noProof/>
                <w:spacing w:val="-4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勞動及職業</w:t>
            </w:r>
          </w:p>
          <w:p w:rsidR="007F46DA" w:rsidRPr="00AA056F" w:rsidRDefault="007F46DA" w:rsidP="001323F2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安全衛生研究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181,567,000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175,766,706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175,766,706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175,766,706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- 5,800,294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- 3.19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29,481,000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28,831,496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28,831,496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28,831,496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- 649,504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- 2.20</w:t>
            </w: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7F46DA" w:rsidRPr="00AA056F" w:rsidRDefault="007F46DA" w:rsidP="008F65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z w:val="22"/>
                <w:szCs w:val="22"/>
              </w:rPr>
              <w:t>100,000</w:t>
            </w:r>
          </w:p>
        </w:tc>
        <w:tc>
          <w:tcPr>
            <w:tcW w:w="2197" w:type="dxa"/>
            <w:shd w:val="clear" w:color="auto" w:fill="auto"/>
          </w:tcPr>
          <w:p w:rsidR="007F46DA" w:rsidRPr="00AA056F" w:rsidRDefault="007F46DA" w:rsidP="008F65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AA056F" w:rsidRDefault="007F46DA" w:rsidP="008F65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:rsidR="007F46DA" w:rsidRPr="000B5B89" w:rsidRDefault="007F46DA" w:rsidP="007F46DA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7F46DA" w:rsidTr="008F652A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7F46DA" w:rsidRPr="006001BA" w:rsidRDefault="007F46DA" w:rsidP="00F116AC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7F46DA" w:rsidTr="008F652A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7F46DA" w:rsidTr="008F652A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7F46DA" w:rsidRPr="006001BA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7F46DA" w:rsidRPr="006001BA" w:rsidRDefault="007F46DA" w:rsidP="008F652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7F46DA" w:rsidTr="008F652A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7F46DA" w:rsidTr="008F652A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F46DA" w:rsidRPr="006001BA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noProof/>
                <w:sz w:val="22"/>
                <w:szCs w:val="22"/>
              </w:rPr>
              <w:t>勞動部主管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308,378,625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161,438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241,550,520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66,666,667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21.62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noProof/>
                <w:sz w:val="22"/>
                <w:szCs w:val="22"/>
              </w:rPr>
              <w:t>勞動部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86,822,246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86,822,246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E48A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86,822,246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86,822,246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10,757,446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10,757,446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76,064,800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76,064,800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noProof/>
                <w:sz w:val="22"/>
                <w:szCs w:val="22"/>
              </w:rPr>
              <w:t>勞工保險局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145,031,115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78,364,448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66,666,667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45.97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E48A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145,031,115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78,364,448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66,666,667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45.97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14,122,278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65,523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14,056,755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E48A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14,122,278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65,523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14,056,755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570,288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570,288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勞動力發展業務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399,640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399,640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分署管理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13,152,350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65,523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13,086,827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62,402,986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95,915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62,307,071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E48AA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44,903,110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44,903,110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E48AA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17,499,876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95,915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/>
                <w:b/>
                <w:noProof/>
                <w:sz w:val="22"/>
                <w:szCs w:val="22"/>
              </w:rPr>
              <w:t>17,403,961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6E48AA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14,129,246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95,915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14,033,331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7F46DA" w:rsidRPr="006E48AA" w:rsidTr="008F652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6E48AA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3,370,630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F46DA" w:rsidRPr="006E48AA" w:rsidRDefault="007F46DA" w:rsidP="008F65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6E48AA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/>
                <w:noProof/>
                <w:sz w:val="22"/>
                <w:szCs w:val="22"/>
              </w:rPr>
              <w:t>3,370,630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46DA" w:rsidRPr="006E48AA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6E48AA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7F46DA" w:rsidRDefault="007F46DA" w:rsidP="007F46DA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:rsidR="007F46DA" w:rsidRDefault="007F46DA" w:rsidP="007F46D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7F46DA" w:rsidRPr="00651174" w:rsidRDefault="007F46DA" w:rsidP="007F46D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7F46DA" w:rsidRPr="00CF1089" w:rsidRDefault="007F46DA" w:rsidP="007F46DA"/>
    <w:p w:rsidR="007F46DA" w:rsidRDefault="007F46DA" w:rsidP="007F46DA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20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6"/>
        <w:gridCol w:w="3342"/>
        <w:gridCol w:w="3341"/>
        <w:gridCol w:w="1309"/>
        <w:gridCol w:w="8869"/>
      </w:tblGrid>
      <w:tr w:rsidR="007F46DA" w:rsidTr="00BD74E3">
        <w:trPr>
          <w:cantSplit/>
          <w:trHeight w:val="116"/>
          <w:tblHeader/>
        </w:trPr>
        <w:tc>
          <w:tcPr>
            <w:tcW w:w="203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6DA" w:rsidRPr="00FC14C5" w:rsidRDefault="007F46DA" w:rsidP="008F652A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proofErr w:type="gramStart"/>
            <w:r>
              <w:rPr>
                <w:rFonts w:hint="eastAsia"/>
                <w:sz w:val="28"/>
              </w:rPr>
              <w:t>112</w:t>
            </w:r>
            <w:proofErr w:type="gramEnd"/>
            <w:r w:rsidRPr="00FC14C5">
              <w:rPr>
                <w:rFonts w:hint="eastAsia"/>
                <w:sz w:val="28"/>
              </w:rPr>
              <w:t>年度應收保留數簡明表</w:t>
            </w:r>
          </w:p>
          <w:p w:rsidR="007F46DA" w:rsidRPr="00A70553" w:rsidRDefault="007F46DA" w:rsidP="008F652A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7F46DA" w:rsidTr="00BD74E3">
        <w:trPr>
          <w:cantSplit/>
          <w:trHeight w:val="116"/>
          <w:tblHeader/>
        </w:trPr>
        <w:tc>
          <w:tcPr>
            <w:tcW w:w="3516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3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6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867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7F46DA" w:rsidTr="00BD74E3">
        <w:trPr>
          <w:cantSplit/>
          <w:trHeight w:val="115"/>
          <w:tblHeader/>
        </w:trPr>
        <w:tc>
          <w:tcPr>
            <w:tcW w:w="3516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3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67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F46DA" w:rsidRPr="00A904F6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6447B">
              <w:rPr>
                <w:rFonts w:hAnsi="標楷體" w:hint="eastAsia"/>
                <w:noProof/>
                <w:sz w:val="22"/>
                <w:szCs w:val="22"/>
              </w:rPr>
              <w:t>勞動部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6447B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2,000,000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1,560,000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78.00</w:t>
            </w: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C6447B">
              <w:rPr>
                <w:rFonts w:hAnsi="標楷體" w:hint="eastAsia"/>
                <w:noProof/>
                <w:sz w:val="22"/>
                <w:szCs w:val="22"/>
              </w:rPr>
              <w:t>違反工會法之行政罰鍰，仍待繼續收取。</w:t>
            </w: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6447B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38,000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24,000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63.16</w:t>
            </w: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14272D" w:rsidP="0014272D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應收未</w:t>
            </w:r>
            <w:r w:rsidR="007F46DA" w:rsidRPr="00C6447B">
              <w:rPr>
                <w:rFonts w:hAnsi="標楷體" w:hint="eastAsia"/>
                <w:noProof/>
                <w:sz w:val="22"/>
                <w:szCs w:val="22"/>
              </w:rPr>
              <w:t>符請領</w:t>
            </w:r>
            <w:r>
              <w:rPr>
                <w:rFonts w:hAnsi="標楷體" w:hint="eastAsia"/>
                <w:noProof/>
                <w:sz w:val="22"/>
                <w:szCs w:val="22"/>
              </w:rPr>
              <w:t>規定之受疫情影響</w:t>
            </w:r>
            <w:r w:rsidR="007F46DA" w:rsidRPr="00C6447B">
              <w:rPr>
                <w:rFonts w:hAnsi="標楷體" w:hint="eastAsia"/>
                <w:noProof/>
                <w:sz w:val="22"/>
                <w:szCs w:val="22"/>
              </w:rPr>
              <w:t>勞工生活補貼款。</w:t>
            </w: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6447B">
              <w:rPr>
                <w:rFonts w:hAnsi="標楷體" w:hint="eastAsia"/>
                <w:noProof/>
                <w:sz w:val="22"/>
                <w:szCs w:val="22"/>
              </w:rPr>
              <w:t>勞工保險局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6447B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271,343,000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45,027,330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16.59</w:t>
            </w: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C6447B">
              <w:rPr>
                <w:rFonts w:hAnsi="標楷體" w:hint="eastAsia"/>
                <w:noProof/>
                <w:sz w:val="22"/>
                <w:szCs w:val="22"/>
              </w:rPr>
              <w:t>違反勞工保險條例等之行政罰鍰，仍待繼續收取。</w:t>
            </w: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6447B">
              <w:rPr>
                <w:rFonts w:hAnsi="標楷體" w:hint="eastAsia"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6447B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1,481,000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869,825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58.73</w:t>
            </w: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7F46DA" w:rsidP="005C0DC6">
            <w:pPr>
              <w:pStyle w:val="4"/>
              <w:rPr>
                <w:rFonts w:hAnsi="標楷體"/>
                <w:sz w:val="22"/>
                <w:szCs w:val="22"/>
              </w:rPr>
            </w:pPr>
            <w:r w:rsidRPr="00C6447B">
              <w:rPr>
                <w:rFonts w:hAnsi="標楷體" w:hint="eastAsia"/>
                <w:noProof/>
                <w:sz w:val="22"/>
                <w:szCs w:val="22"/>
              </w:rPr>
              <w:t>技能檢定中</w:t>
            </w:r>
            <w:r w:rsidR="005C0DC6">
              <w:rPr>
                <w:rFonts w:hAnsi="標楷體" w:hint="eastAsia"/>
                <w:noProof/>
                <w:sz w:val="22"/>
                <w:szCs w:val="22"/>
              </w:rPr>
              <w:t>心退職工友因請領勞工保險老年給付，應收回以前</w:t>
            </w:r>
            <w:r w:rsidR="00B66F7B">
              <w:rPr>
                <w:rFonts w:hAnsi="標楷體" w:hint="eastAsia"/>
                <w:noProof/>
                <w:sz w:val="22"/>
                <w:szCs w:val="22"/>
              </w:rPr>
              <w:t>年度</w:t>
            </w:r>
            <w:r w:rsidR="004915C5">
              <w:rPr>
                <w:rFonts w:hAnsi="標楷體" w:hint="eastAsia"/>
                <w:noProof/>
                <w:sz w:val="22"/>
                <w:szCs w:val="22"/>
              </w:rPr>
              <w:t>機關</w:t>
            </w:r>
            <w:r w:rsidR="005C0DC6">
              <w:rPr>
                <w:rFonts w:hAnsi="標楷體" w:hint="eastAsia"/>
                <w:noProof/>
                <w:sz w:val="22"/>
                <w:szCs w:val="22"/>
              </w:rPr>
              <w:t>核</w:t>
            </w:r>
            <w:r w:rsidR="00B66F7B">
              <w:rPr>
                <w:rFonts w:hAnsi="標楷體" w:hint="eastAsia"/>
                <w:noProof/>
                <w:sz w:val="22"/>
                <w:szCs w:val="22"/>
              </w:rPr>
              <w:t>發之</w:t>
            </w:r>
            <w:r w:rsidRPr="00C6447B">
              <w:rPr>
                <w:rFonts w:hAnsi="標楷體" w:hint="eastAsia"/>
                <w:noProof/>
                <w:sz w:val="22"/>
                <w:szCs w:val="22"/>
              </w:rPr>
              <w:t>勞</w:t>
            </w:r>
            <w:r w:rsidR="005C0DC6">
              <w:rPr>
                <w:rFonts w:hAnsi="標楷體" w:hint="eastAsia"/>
                <w:noProof/>
                <w:sz w:val="22"/>
                <w:szCs w:val="22"/>
              </w:rPr>
              <w:t>工保險</w:t>
            </w:r>
            <w:r w:rsidRPr="00C6447B">
              <w:rPr>
                <w:rFonts w:hAnsi="標楷體" w:hint="eastAsia"/>
                <w:noProof/>
                <w:sz w:val="22"/>
                <w:szCs w:val="22"/>
              </w:rPr>
              <w:t>補償金。</w:t>
            </w: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C6447B">
              <w:rPr>
                <w:rFonts w:hAnsi="標楷體" w:hint="eastAsia"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C6447B" w:rsidTr="00BD74E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0"/>
        </w:trPr>
        <w:tc>
          <w:tcPr>
            <w:tcW w:w="3516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C6447B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180,000,000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35,585,000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C6447B">
              <w:rPr>
                <w:rFonts w:hAnsi="細明體"/>
                <w:noProof/>
                <w:sz w:val="22"/>
                <w:szCs w:val="22"/>
              </w:rPr>
              <w:t>19.77</w:t>
            </w:r>
          </w:p>
        </w:tc>
        <w:tc>
          <w:tcPr>
            <w:tcW w:w="8867" w:type="dxa"/>
            <w:shd w:val="clear" w:color="auto" w:fill="auto"/>
            <w:vAlign w:val="center"/>
          </w:tcPr>
          <w:p w:rsidR="007F46DA" w:rsidRPr="00C6447B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C6447B">
              <w:rPr>
                <w:rFonts w:hAnsi="標楷體" w:hint="eastAsia"/>
                <w:noProof/>
                <w:sz w:val="22"/>
                <w:szCs w:val="22"/>
              </w:rPr>
              <w:t>違反職業安全衛生法及勞動檢查法之行政罰鍰，</w:t>
            </w:r>
            <w:r w:rsidR="00F116AC">
              <w:rPr>
                <w:rFonts w:hAnsi="標楷體" w:hint="eastAsia"/>
                <w:noProof/>
                <w:sz w:val="22"/>
                <w:szCs w:val="22"/>
              </w:rPr>
              <w:t>仍</w:t>
            </w:r>
            <w:r w:rsidRPr="00C6447B">
              <w:rPr>
                <w:rFonts w:hAnsi="標楷體" w:hint="eastAsia"/>
                <w:noProof/>
                <w:sz w:val="22"/>
                <w:szCs w:val="22"/>
              </w:rPr>
              <w:t>待繼續收取。</w:t>
            </w:r>
          </w:p>
        </w:tc>
      </w:tr>
    </w:tbl>
    <w:p w:rsidR="007F46DA" w:rsidRDefault="007F46DA" w:rsidP="007F46D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7F46DA" w:rsidRDefault="007F46DA" w:rsidP="007F46DA">
      <w:pPr>
        <w:pStyle w:val="aa"/>
      </w:pPr>
    </w:p>
    <w:tbl>
      <w:tblPr>
        <w:tblW w:w="19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22"/>
        <w:gridCol w:w="2270"/>
        <w:gridCol w:w="2270"/>
        <w:gridCol w:w="2270"/>
        <w:gridCol w:w="1278"/>
        <w:gridCol w:w="8659"/>
      </w:tblGrid>
      <w:tr w:rsidR="007F46DA" w:rsidRPr="00017050" w:rsidTr="000B1935">
        <w:trPr>
          <w:cantSplit/>
          <w:trHeight w:val="302"/>
          <w:tblHeader/>
        </w:trPr>
        <w:tc>
          <w:tcPr>
            <w:tcW w:w="1986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46DA" w:rsidRPr="004A0712" w:rsidRDefault="007F46DA" w:rsidP="008F652A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:rsidR="007F46DA" w:rsidRPr="00017050" w:rsidRDefault="007F46DA" w:rsidP="008F652A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7F46DA" w:rsidRPr="00CA093B" w:rsidTr="000B1935">
        <w:trPr>
          <w:cantSplit/>
          <w:trHeight w:val="302"/>
          <w:tblHeader/>
        </w:trPr>
        <w:tc>
          <w:tcPr>
            <w:tcW w:w="3122" w:type="dxa"/>
            <w:vMerge w:val="restart"/>
            <w:tcBorders>
              <w:left w:val="nil"/>
            </w:tcBorders>
            <w:vAlign w:val="center"/>
          </w:tcPr>
          <w:p w:rsidR="007F46DA" w:rsidRPr="00410A8E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70" w:type="dxa"/>
            <w:vMerge w:val="restart"/>
            <w:vAlign w:val="center"/>
          </w:tcPr>
          <w:p w:rsidR="007F46DA" w:rsidRPr="00410A8E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70" w:type="dxa"/>
            <w:vMerge w:val="restart"/>
            <w:vAlign w:val="center"/>
          </w:tcPr>
          <w:p w:rsidR="007F46DA" w:rsidRPr="00410A8E" w:rsidRDefault="007F46DA" w:rsidP="008F652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8" w:type="dxa"/>
            <w:gridSpan w:val="2"/>
            <w:vAlign w:val="center"/>
          </w:tcPr>
          <w:p w:rsidR="007F46DA" w:rsidRPr="00410A8E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56" w:type="dxa"/>
            <w:vMerge w:val="restart"/>
            <w:tcBorders>
              <w:right w:val="nil"/>
            </w:tcBorders>
            <w:vAlign w:val="center"/>
          </w:tcPr>
          <w:p w:rsidR="007F46DA" w:rsidRPr="00410A8E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7F46DA" w:rsidRPr="00CA093B" w:rsidTr="000B1935">
        <w:trPr>
          <w:cantSplit/>
          <w:trHeight w:val="302"/>
          <w:tblHeader/>
        </w:trPr>
        <w:tc>
          <w:tcPr>
            <w:tcW w:w="312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F46DA" w:rsidRPr="00410A8E" w:rsidRDefault="007F46DA" w:rsidP="008F65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0" w:type="dxa"/>
            <w:vMerge/>
            <w:tcBorders>
              <w:bottom w:val="single" w:sz="4" w:space="0" w:color="auto"/>
            </w:tcBorders>
            <w:vAlign w:val="center"/>
          </w:tcPr>
          <w:p w:rsidR="007F46DA" w:rsidRPr="00410A8E" w:rsidRDefault="007F46DA" w:rsidP="008F65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0" w:type="dxa"/>
            <w:vMerge/>
            <w:tcBorders>
              <w:bottom w:val="single" w:sz="4" w:space="0" w:color="auto"/>
            </w:tcBorders>
            <w:vAlign w:val="center"/>
          </w:tcPr>
          <w:p w:rsidR="007F46DA" w:rsidRPr="00410A8E" w:rsidRDefault="007F46DA" w:rsidP="008F65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7F46DA" w:rsidRPr="00410A8E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7F46DA" w:rsidRPr="00410A8E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5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F46DA" w:rsidRPr="00410A8E" w:rsidRDefault="007F46DA" w:rsidP="008F652A">
            <w:pPr>
              <w:jc w:val="center"/>
              <w:rPr>
                <w:sz w:val="22"/>
                <w:szCs w:val="22"/>
              </w:rPr>
            </w:pP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勞動部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A31CF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1,240,127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1,240,127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BD7B09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撥付勞工保險局辦理</w:t>
            </w:r>
            <w:r w:rsidR="007F46DA" w:rsidRPr="00EA31CF">
              <w:rPr>
                <w:rFonts w:hAnsi="標楷體" w:hint="eastAsia"/>
                <w:noProof/>
                <w:sz w:val="22"/>
                <w:szCs w:val="22"/>
              </w:rPr>
              <w:t>育嬰留職停薪薪資補助</w:t>
            </w:r>
            <w:r>
              <w:rPr>
                <w:rFonts w:hAnsi="標楷體" w:hint="eastAsia"/>
                <w:noProof/>
                <w:sz w:val="22"/>
                <w:szCs w:val="22"/>
              </w:rPr>
              <w:t>經費之</w:t>
            </w:r>
            <w:r w:rsidR="007F46DA" w:rsidRPr="00EA31CF">
              <w:rPr>
                <w:rFonts w:hAnsi="標楷體" w:hint="eastAsia"/>
                <w:noProof/>
                <w:sz w:val="22"/>
                <w:szCs w:val="22"/>
              </w:rPr>
              <w:t>利息收入。</w:t>
            </w: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勞工保險局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A31CF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271,343,000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310,696,264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39,353,264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14.50</w:t>
            </w: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廠商違約金收入及違反勞工保險條例等之行政罰鍰較預計增加。</w:t>
            </w: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A31CF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8,307,000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12,239,915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3,932,915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47.34</w:t>
            </w: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廢舊物資變賣收入較預計增加。</w:t>
            </w: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A31CF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1,481,000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4,074,035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2,593,035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175.09</w:t>
            </w: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BD7B09">
            <w:pPr>
              <w:pStyle w:val="4"/>
              <w:rPr>
                <w:rFonts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雲嘉南</w:t>
            </w:r>
            <w:r w:rsidR="00BD7B09">
              <w:rPr>
                <w:rFonts w:hAnsi="標楷體" w:hint="eastAsia"/>
                <w:noProof/>
                <w:sz w:val="22"/>
                <w:szCs w:val="22"/>
              </w:rPr>
              <w:t>分署教職員生餐廳結束</w:t>
            </w:r>
            <w:r w:rsidRPr="00EA31CF">
              <w:rPr>
                <w:rFonts w:hAnsi="標楷體" w:hint="eastAsia"/>
                <w:noProof/>
                <w:sz w:val="22"/>
                <w:szCs w:val="22"/>
              </w:rPr>
              <w:t>營</w:t>
            </w:r>
            <w:r w:rsidR="00BD7B09">
              <w:rPr>
                <w:rFonts w:hAnsi="標楷體" w:hint="eastAsia"/>
                <w:noProof/>
                <w:sz w:val="22"/>
                <w:szCs w:val="22"/>
              </w:rPr>
              <w:t>運</w:t>
            </w:r>
            <w:r w:rsidR="004915C5">
              <w:rPr>
                <w:rFonts w:hAnsi="標楷體" w:hint="eastAsia"/>
                <w:noProof/>
                <w:sz w:val="22"/>
                <w:szCs w:val="22"/>
              </w:rPr>
              <w:t>之</w:t>
            </w:r>
            <w:r w:rsidRPr="00EA31CF">
              <w:rPr>
                <w:rFonts w:hAnsi="標楷體" w:hint="eastAsia"/>
                <w:noProof/>
                <w:sz w:val="22"/>
                <w:szCs w:val="22"/>
              </w:rPr>
              <w:t>結餘繳庫，及技能檢定中心</w:t>
            </w:r>
            <w:r w:rsidR="00BD7B09" w:rsidRPr="00BD7B09">
              <w:rPr>
                <w:rFonts w:hAnsi="標楷體" w:hint="eastAsia"/>
                <w:noProof/>
                <w:sz w:val="22"/>
                <w:szCs w:val="22"/>
              </w:rPr>
              <w:t>退職工友因請領勞工保險老年給付，收回以前年度</w:t>
            </w:r>
            <w:r w:rsidR="004915C5">
              <w:rPr>
                <w:rFonts w:hAnsi="標楷體" w:hint="eastAsia"/>
                <w:noProof/>
                <w:sz w:val="22"/>
                <w:szCs w:val="22"/>
              </w:rPr>
              <w:t>機關</w:t>
            </w:r>
            <w:r w:rsidR="00BD7B09" w:rsidRPr="00BD7B09">
              <w:rPr>
                <w:rFonts w:hAnsi="標楷體" w:hint="eastAsia"/>
                <w:noProof/>
                <w:sz w:val="22"/>
                <w:szCs w:val="22"/>
              </w:rPr>
              <w:t>核發之勞工保險補償金。</w:t>
            </w: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A31CF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180,000,000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375,974,598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195,974,598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108.87</w:t>
            </w: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違反職業安全衛生法及勞動檢查法之行政罰鍰較預計增加。</w:t>
            </w:r>
          </w:p>
        </w:tc>
      </w:tr>
      <w:tr w:rsidR="007F46DA" w:rsidRPr="00EA31CF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3"/>
        </w:trPr>
        <w:tc>
          <w:tcPr>
            <w:tcW w:w="3122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EA31CF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260,000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7,259,252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6,999,252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A31CF">
              <w:rPr>
                <w:rFonts w:hAnsi="細明體"/>
                <w:noProof/>
                <w:sz w:val="22"/>
                <w:szCs w:val="22"/>
              </w:rPr>
              <w:t>2,692.02</w:t>
            </w:r>
          </w:p>
        </w:tc>
        <w:tc>
          <w:tcPr>
            <w:tcW w:w="8656" w:type="dxa"/>
            <w:shd w:val="clear" w:color="auto" w:fill="auto"/>
            <w:vAlign w:val="center"/>
          </w:tcPr>
          <w:p w:rsidR="007F46DA" w:rsidRPr="00EA31CF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EA31CF">
              <w:rPr>
                <w:rFonts w:hAnsi="標楷體" w:hint="eastAsia"/>
                <w:noProof/>
                <w:sz w:val="22"/>
                <w:szCs w:val="22"/>
              </w:rPr>
              <w:t>出版品</w:t>
            </w:r>
            <w:r w:rsidR="00DF1DBC">
              <w:rPr>
                <w:rFonts w:hAnsi="標楷體" w:hint="eastAsia"/>
                <w:noProof/>
                <w:sz w:val="22"/>
                <w:szCs w:val="22"/>
              </w:rPr>
              <w:t>銷</w:t>
            </w:r>
            <w:r w:rsidRPr="00EA31CF">
              <w:rPr>
                <w:rFonts w:hAnsi="標楷體" w:hint="eastAsia"/>
                <w:noProof/>
                <w:sz w:val="22"/>
                <w:szCs w:val="22"/>
              </w:rPr>
              <w:t>售收入較預計增加。</w:t>
            </w:r>
          </w:p>
        </w:tc>
      </w:tr>
    </w:tbl>
    <w:p w:rsidR="007F46DA" w:rsidRDefault="007F46DA" w:rsidP="007F46D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7F46DA" w:rsidRPr="00017050" w:rsidRDefault="007F46DA" w:rsidP="007F46DA"/>
    <w:p w:rsidR="007F46DA" w:rsidRPr="006E2DF0" w:rsidRDefault="007F46DA" w:rsidP="007F46DA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1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1"/>
        <w:gridCol w:w="2821"/>
        <w:gridCol w:w="3246"/>
        <w:gridCol w:w="3245"/>
        <w:gridCol w:w="1271"/>
        <w:gridCol w:w="8755"/>
      </w:tblGrid>
      <w:tr w:rsidR="007F46DA" w:rsidTr="000B1935">
        <w:trPr>
          <w:cantSplit/>
          <w:trHeight w:val="281"/>
          <w:tblHeader/>
        </w:trPr>
        <w:tc>
          <w:tcPr>
            <w:tcW w:w="199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46DA" w:rsidRPr="00D31792" w:rsidRDefault="007F46DA" w:rsidP="008F652A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D31792">
              <w:rPr>
                <w:rFonts w:hint="eastAsia"/>
                <w:sz w:val="28"/>
                <w:szCs w:val="24"/>
              </w:rPr>
              <w:t>3.  以前年度歲入減免（註銷）數簡明表</w:t>
            </w:r>
          </w:p>
          <w:p w:rsidR="007F46DA" w:rsidRPr="00174CFB" w:rsidRDefault="007F46DA" w:rsidP="008F652A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7F46DA" w:rsidTr="000B1935">
        <w:trPr>
          <w:cantSplit/>
          <w:trHeight w:val="281"/>
          <w:tblHeader/>
        </w:trPr>
        <w:tc>
          <w:tcPr>
            <w:tcW w:w="591" w:type="dxa"/>
            <w:vMerge w:val="restart"/>
            <w:tcBorders>
              <w:left w:val="nil"/>
            </w:tcBorders>
            <w:vAlign w:val="center"/>
          </w:tcPr>
          <w:p w:rsidR="007F46DA" w:rsidRPr="00174CFB" w:rsidRDefault="007F46DA" w:rsidP="008F652A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21" w:type="dxa"/>
            <w:vMerge w:val="restart"/>
            <w:tcBorders>
              <w:left w:val="nil"/>
            </w:tcBorders>
            <w:vAlign w:val="center"/>
          </w:tcPr>
          <w:p w:rsidR="007F46DA" w:rsidRPr="00174CFB" w:rsidRDefault="007F46DA" w:rsidP="008F652A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46" w:type="dxa"/>
            <w:vMerge w:val="restart"/>
            <w:vAlign w:val="center"/>
          </w:tcPr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16" w:type="dxa"/>
            <w:gridSpan w:val="2"/>
            <w:vAlign w:val="center"/>
          </w:tcPr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55" w:type="dxa"/>
            <w:vMerge w:val="restart"/>
            <w:tcBorders>
              <w:right w:val="nil"/>
            </w:tcBorders>
            <w:vAlign w:val="center"/>
          </w:tcPr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7F46DA" w:rsidTr="000B1935">
        <w:trPr>
          <w:cantSplit/>
          <w:trHeight w:val="281"/>
          <w:tblHeader/>
        </w:trPr>
        <w:tc>
          <w:tcPr>
            <w:tcW w:w="59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F46DA" w:rsidRPr="00174CFB" w:rsidRDefault="007F46DA" w:rsidP="008F652A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2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46" w:type="dxa"/>
            <w:vMerge/>
            <w:tcBorders>
              <w:bottom w:val="single" w:sz="4" w:space="0" w:color="auto"/>
            </w:tcBorders>
            <w:vAlign w:val="center"/>
          </w:tcPr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45" w:type="dxa"/>
            <w:tcBorders>
              <w:bottom w:val="single" w:sz="4" w:space="0" w:color="auto"/>
            </w:tcBorders>
            <w:vAlign w:val="center"/>
          </w:tcPr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5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F46DA" w:rsidRPr="00174CFB" w:rsidRDefault="007F46DA" w:rsidP="008F652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7F46DA" w:rsidRPr="009C7F06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勞工保險局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102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550,189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315,260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57.30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8F652A">
            <w:pPr>
              <w:jc w:val="both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依法取得債權憑證，核定註銷之應收行政罰鍰。</w:t>
            </w:r>
          </w:p>
        </w:tc>
      </w:tr>
      <w:tr w:rsidR="007F46DA" w:rsidRPr="009C7F06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勞動力發展署及所屬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99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1,823,383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877,772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48.14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8F652A">
            <w:pPr>
              <w:jc w:val="both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依法取得債權憑證，核定註銷之應收違規按摩業者罰鍰。</w:t>
            </w: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108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8,088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8,088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8F652A">
            <w:pPr>
              <w:jc w:val="both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108及109年度皆為依法取得債權憑證，核定註銷之應收受訓學員中途退訓賠償</w:t>
            </w:r>
            <w:r w:rsidR="006C25D3">
              <w:rPr>
                <w:rFonts w:hAnsi="標楷體" w:hint="eastAsia"/>
                <w:noProof/>
                <w:sz w:val="22"/>
                <w:szCs w:val="22"/>
              </w:rPr>
              <w:t>款</w:t>
            </w:r>
            <w:r w:rsidRPr="00BE7301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109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23,661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23,661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8F652A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110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6,113,935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5,800,000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94.87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795DF0">
            <w:pPr>
              <w:jc w:val="both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依法取得債權憑證，核定註銷廠商</w:t>
            </w:r>
            <w:r w:rsidR="006C25D3">
              <w:rPr>
                <w:rFonts w:hAnsi="標楷體" w:hint="eastAsia"/>
                <w:noProof/>
                <w:sz w:val="22"/>
                <w:szCs w:val="22"/>
              </w:rPr>
              <w:t>應</w:t>
            </w:r>
            <w:r w:rsidR="00795DF0">
              <w:rPr>
                <w:rFonts w:hAnsi="標楷體" w:hint="eastAsia"/>
                <w:noProof/>
                <w:sz w:val="22"/>
                <w:szCs w:val="22"/>
              </w:rPr>
              <w:t>返還之</w:t>
            </w:r>
            <w:bookmarkStart w:id="0" w:name="_GoBack"/>
            <w:bookmarkEnd w:id="0"/>
            <w:r w:rsidR="006C25D3">
              <w:rPr>
                <w:rFonts w:hAnsi="標楷體" w:hint="eastAsia"/>
                <w:noProof/>
                <w:sz w:val="22"/>
                <w:szCs w:val="22"/>
              </w:rPr>
              <w:t>採購</w:t>
            </w:r>
            <w:r w:rsidRPr="00BE7301">
              <w:rPr>
                <w:rFonts w:hAnsi="標楷體" w:hint="eastAsia"/>
                <w:noProof/>
                <w:sz w:val="22"/>
                <w:szCs w:val="22"/>
              </w:rPr>
              <w:t>價金。</w:t>
            </w:r>
          </w:p>
        </w:tc>
      </w:tr>
      <w:tr w:rsidR="007F46DA" w:rsidRPr="009C7F06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職業安全衛生署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9C7F06" w:rsidRDefault="007F46DA" w:rsidP="008F65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9C7F06" w:rsidRDefault="007F46DA" w:rsidP="008F652A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104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257,815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60,000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23.27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8F652A">
            <w:pPr>
              <w:jc w:val="both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皆為依法取得債權憑證，核定註銷之應收行政罰鍰。</w:t>
            </w: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105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120,000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60,000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50.00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8F652A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107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1,321,538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649,550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49.15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8F652A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0B19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4"/>
        </w:trPr>
        <w:tc>
          <w:tcPr>
            <w:tcW w:w="591" w:type="dxa"/>
            <w:shd w:val="clear" w:color="auto" w:fill="auto"/>
            <w:vAlign w:val="center"/>
          </w:tcPr>
          <w:p w:rsidR="007F46DA" w:rsidRPr="00174CFB" w:rsidRDefault="007F46DA" w:rsidP="008F65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BE7301">
              <w:rPr>
                <w:rFonts w:hAnsi="標楷體"/>
                <w:noProof/>
                <w:spacing w:val="-12"/>
                <w:sz w:val="22"/>
                <w:szCs w:val="22"/>
              </w:rPr>
              <w:t>110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F46DA" w:rsidRPr="009C7F06" w:rsidRDefault="007F46DA" w:rsidP="008F65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9C7F06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3,247,020</w:t>
            </w:r>
          </w:p>
        </w:tc>
        <w:tc>
          <w:tcPr>
            <w:tcW w:w="3245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686,577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7F46DA" w:rsidRPr="00174CFB" w:rsidRDefault="007F46DA" w:rsidP="008F65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BE730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21.14</w:t>
            </w:r>
          </w:p>
        </w:tc>
        <w:tc>
          <w:tcPr>
            <w:tcW w:w="8755" w:type="dxa"/>
            <w:shd w:val="clear" w:color="auto" w:fill="auto"/>
            <w:vAlign w:val="center"/>
          </w:tcPr>
          <w:p w:rsidR="007F46DA" w:rsidRPr="002E15B8" w:rsidRDefault="007F46DA" w:rsidP="008F652A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</w:tbl>
    <w:p w:rsidR="007F46DA" w:rsidRDefault="007F46DA" w:rsidP="007F46DA">
      <w:pPr>
        <w:jc w:val="left"/>
        <w:rPr>
          <w:sz w:val="20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</w:t>
      </w:r>
      <w:proofErr w:type="gramStart"/>
      <w:r>
        <w:rPr>
          <w:rFonts w:hint="eastAsia"/>
          <w:sz w:val="20"/>
        </w:rPr>
        <w:t>千萬</w:t>
      </w:r>
      <w:proofErr w:type="gramEnd"/>
      <w:r>
        <w:rPr>
          <w:rFonts w:hint="eastAsia"/>
          <w:sz w:val="20"/>
        </w:rPr>
        <w:t>元以上者</w:t>
      </w:r>
      <w:r>
        <w:rPr>
          <w:sz w:val="20"/>
        </w:rPr>
        <w:t>。</w:t>
      </w:r>
    </w:p>
    <w:tbl>
      <w:tblPr>
        <w:tblW w:w="1990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9"/>
        <w:gridCol w:w="3266"/>
        <w:gridCol w:w="3265"/>
        <w:gridCol w:w="1278"/>
        <w:gridCol w:w="8665"/>
      </w:tblGrid>
      <w:tr w:rsidR="007F46DA" w:rsidRPr="00426896" w:rsidTr="00B91DCE">
        <w:trPr>
          <w:cantSplit/>
          <w:trHeight w:val="333"/>
          <w:tblHeader/>
        </w:trPr>
        <w:tc>
          <w:tcPr>
            <w:tcW w:w="1990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F46DA" w:rsidRPr="0073504B" w:rsidRDefault="007F46DA" w:rsidP="008F652A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lastRenderedPageBreak/>
              <w:t xml:space="preserve">4.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7F46DA" w:rsidRPr="00426896" w:rsidRDefault="007F46DA" w:rsidP="008F652A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7F46DA" w:rsidRPr="00DC36E9" w:rsidTr="00B91DCE">
        <w:trPr>
          <w:cantSplit/>
          <w:trHeight w:val="333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7F46DA" w:rsidRPr="00800B99" w:rsidRDefault="007F46DA" w:rsidP="008F652A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63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F46DA" w:rsidRPr="00800B99" w:rsidRDefault="007F46DA" w:rsidP="008F652A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7F46DA" w:rsidRPr="00DC36E9" w:rsidTr="00B91DCE">
        <w:trPr>
          <w:cantSplit/>
          <w:trHeight w:val="333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63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F46DA" w:rsidRPr="00800B99" w:rsidRDefault="007F46DA" w:rsidP="008F652A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7F46DA" w:rsidRPr="00420D8E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20D8E">
              <w:rPr>
                <w:rFonts w:hAnsi="標楷體" w:hint="eastAsia"/>
                <w:b/>
                <w:noProof/>
                <w:sz w:val="22"/>
                <w:szCs w:val="22"/>
              </w:rPr>
              <w:t>勞工保險局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101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378,215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324,928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85.91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皆為違反勞工保險條例等之應收行政罰鍰。</w:t>
            </w: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745,497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519,970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69.75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1,019,150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783,116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76.84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3,659,909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3,480,000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95.08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1,988,884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1,710,387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86.00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11,940,313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10,353,071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86.71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2,635,861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1,755,094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66.59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22,989,313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14,669,332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63.81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9,572,758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5,891,520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61.54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33,627,599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12,709,203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37.79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RPr="00420D8E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20D8E">
              <w:rPr>
                <w:rFonts w:hAnsi="標楷體" w:hint="eastAsia"/>
                <w:b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營業盈餘及事業收入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1,852,250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1,784,489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96.34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視覺障礙者就業基金於97年1月1日裁撤後，其至96年底之應收違規按摩業者罰鍰轉列勞動力發展署應收帳款。</w:t>
            </w: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99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1,823,383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945,611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51.86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應收違規按摩業者罰鍰。</w:t>
            </w: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4,968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4,968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102及110年度皆為應收受訓學員中途退訓賠償款。</w:t>
            </w: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1,950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1,950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RPr="00420D8E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20D8E">
              <w:rPr>
                <w:rFonts w:hAnsi="標楷體" w:hint="eastAsia"/>
                <w:b/>
                <w:noProof/>
                <w:sz w:val="22"/>
                <w:szCs w:val="22"/>
              </w:rPr>
              <w:t>職業安全衛生署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102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147,961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117,961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79.72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BD74E3">
            <w:pPr>
              <w:pStyle w:val="4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皆為違反職業安全衛生法及勞動檢查法之</w:t>
            </w:r>
            <w:r w:rsidR="00B8220D">
              <w:rPr>
                <w:rFonts w:hAnsi="標楷體" w:hint="eastAsia"/>
                <w:noProof/>
                <w:sz w:val="22"/>
                <w:szCs w:val="22"/>
              </w:rPr>
              <w:t>應收</w:t>
            </w:r>
            <w:r w:rsidRPr="00BE7301">
              <w:rPr>
                <w:rFonts w:hAnsi="標楷體" w:hint="eastAsia"/>
                <w:noProof/>
                <w:sz w:val="22"/>
                <w:szCs w:val="22"/>
              </w:rPr>
              <w:t>行政罰鍰。</w:t>
            </w: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257,815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197,815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76.73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120,000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50.00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505,524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411,061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81.31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1,321,538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468,515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35.45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890,750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410,320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46.06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921,688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774,714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84.05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7F46DA" w:rsidTr="00B91DCE">
        <w:trPr>
          <w:trHeight w:val="333"/>
        </w:trPr>
        <w:tc>
          <w:tcPr>
            <w:tcW w:w="59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9" w:type="dxa"/>
            <w:shd w:val="clear" w:color="auto" w:fill="auto"/>
            <w:vAlign w:val="center"/>
          </w:tcPr>
          <w:p w:rsidR="007F46DA" w:rsidRPr="00420D8E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20D8E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6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3,247,020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2,159,606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F46DA" w:rsidRPr="00800B99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66.51</w:t>
            </w:r>
          </w:p>
        </w:tc>
        <w:tc>
          <w:tcPr>
            <w:tcW w:w="8663" w:type="dxa"/>
            <w:shd w:val="clear" w:color="auto" w:fill="auto"/>
            <w:vAlign w:val="center"/>
          </w:tcPr>
          <w:p w:rsidR="007F46DA" w:rsidRPr="00997D66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</w:tbl>
    <w:p w:rsidR="007F46DA" w:rsidRDefault="007F46DA" w:rsidP="007F46D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7F46DA" w:rsidRDefault="007F46DA" w:rsidP="007F46DA">
      <w:pPr>
        <w:jc w:val="left"/>
      </w:pPr>
    </w:p>
    <w:p w:rsidR="007F46DA" w:rsidRPr="00F33C00" w:rsidRDefault="007F46DA" w:rsidP="007F46DA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:rsidR="007F46DA" w:rsidRPr="00034210" w:rsidRDefault="007F46DA" w:rsidP="007F46DA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7F46DA" w:rsidRPr="00AC566C" w:rsidTr="008F652A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46DA" w:rsidRPr="0080007C" w:rsidRDefault="007F46DA" w:rsidP="008F652A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:rsidR="007F46DA" w:rsidRPr="00AC566C" w:rsidRDefault="007F46DA" w:rsidP="008F652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7F46DA" w:rsidTr="008F652A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7F46DA" w:rsidRPr="00AF2D0B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:rsidR="007F46DA" w:rsidRPr="00AF2D0B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7F46DA" w:rsidRPr="00AF2D0B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7F46DA" w:rsidRPr="00AF2D0B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7F46DA" w:rsidTr="008F652A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F46DA" w:rsidRPr="00AF2D0B" w:rsidRDefault="007F46DA" w:rsidP="008F652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7F46DA" w:rsidRPr="00AF2D0B" w:rsidRDefault="007F46DA" w:rsidP="008F652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F46DA" w:rsidRPr="00AF2D0B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F46DA" w:rsidRPr="00AF2D0B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F46DA" w:rsidRPr="00AF2D0B" w:rsidRDefault="007F46DA" w:rsidP="008F652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7F46DA" w:rsidRPr="00E66544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E66544">
              <w:rPr>
                <w:rFonts w:hAnsi="標楷體" w:hint="eastAsia"/>
                <w:b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E66544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66544">
              <w:rPr>
                <w:rFonts w:hAnsi="標楷體" w:hint="eastAsia"/>
                <w:noProof/>
                <w:sz w:val="22"/>
                <w:szCs w:val="22"/>
              </w:rPr>
              <w:t>技能檢定中心管理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E66544">
              <w:rPr>
                <w:rFonts w:hAnsi="細明體"/>
                <w:noProof/>
                <w:spacing w:val="-2"/>
                <w:sz w:val="22"/>
                <w:szCs w:val="22"/>
              </w:rPr>
              <w:t>123,931,000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66544">
              <w:rPr>
                <w:rFonts w:hAnsi="細明體"/>
                <w:noProof/>
                <w:sz w:val="22"/>
                <w:szCs w:val="22"/>
              </w:rPr>
              <w:t>25,822,673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66544">
              <w:rPr>
                <w:rFonts w:hAnsi="細明體"/>
                <w:noProof/>
                <w:sz w:val="22"/>
                <w:szCs w:val="22"/>
              </w:rPr>
              <w:t>20.84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E66544">
              <w:rPr>
                <w:rFonts w:hAnsi="標楷體" w:hint="eastAsia"/>
                <w:noProof/>
                <w:sz w:val="22"/>
                <w:szCs w:val="22"/>
              </w:rPr>
              <w:t>技能檢定中心辦公室修繕工程</w:t>
            </w:r>
            <w:r w:rsidR="00087D71">
              <w:rPr>
                <w:rFonts w:hAnsi="標楷體" w:hint="eastAsia"/>
                <w:noProof/>
                <w:sz w:val="22"/>
                <w:szCs w:val="22"/>
              </w:rPr>
              <w:t>採購案</w:t>
            </w:r>
            <w:r w:rsidRPr="00E66544">
              <w:rPr>
                <w:rFonts w:hAnsi="標楷體" w:hint="eastAsia"/>
                <w:noProof/>
                <w:sz w:val="22"/>
                <w:szCs w:val="22"/>
              </w:rPr>
              <w:t>，因合約期程跨年度，須保留繼續執行。</w:t>
            </w:r>
          </w:p>
        </w:tc>
      </w:tr>
      <w:tr w:rsidR="007F46DA" w:rsidRPr="00E66544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E66544">
              <w:rPr>
                <w:rFonts w:hAnsi="標楷體" w:hint="eastAsia"/>
                <w:b/>
                <w:noProof/>
                <w:sz w:val="22"/>
                <w:szCs w:val="22"/>
              </w:rPr>
              <w:lastRenderedPageBreak/>
              <w:t>職業安全衛生署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E66544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E66544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E66544">
              <w:rPr>
                <w:rFonts w:hAnsi="細明體"/>
                <w:noProof/>
                <w:spacing w:val="-2"/>
                <w:sz w:val="22"/>
                <w:szCs w:val="22"/>
              </w:rPr>
              <w:t>63,083,000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66544">
              <w:rPr>
                <w:rFonts w:hAnsi="細明體"/>
                <w:noProof/>
                <w:sz w:val="22"/>
                <w:szCs w:val="22"/>
              </w:rPr>
              <w:t>50,773,119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E66544">
              <w:rPr>
                <w:rFonts w:hAnsi="細明體"/>
                <w:noProof/>
                <w:sz w:val="22"/>
                <w:szCs w:val="22"/>
              </w:rPr>
              <w:t>80.49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7F46DA" w:rsidRPr="00E66544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E66544">
              <w:rPr>
                <w:rFonts w:hAnsi="標楷體" w:hint="eastAsia"/>
                <w:noProof/>
                <w:sz w:val="22"/>
                <w:szCs w:val="22"/>
              </w:rPr>
              <w:t>與財政部高雄國稅局合署興建所屬單位辦公廳舍計畫，因招標不順及辦理變更設計，相關款項未能如期支付，須保留繼續執行。</w:t>
            </w:r>
          </w:p>
        </w:tc>
      </w:tr>
    </w:tbl>
    <w:p w:rsidR="007F46DA" w:rsidRDefault="007F46DA" w:rsidP="007F46D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</w:t>
      </w:r>
      <w:proofErr w:type="gramStart"/>
      <w:r w:rsidRPr="00625D9C">
        <w:rPr>
          <w:rFonts w:hint="eastAsia"/>
        </w:rPr>
        <w:t>千萬</w:t>
      </w:r>
      <w:proofErr w:type="gramEnd"/>
      <w:r w:rsidRPr="00625D9C">
        <w:rPr>
          <w:rFonts w:hint="eastAsia"/>
        </w:rPr>
        <w:t>元以上者</w:t>
      </w:r>
      <w:r>
        <w:t>。</w:t>
      </w:r>
    </w:p>
    <w:p w:rsidR="007F46DA" w:rsidRDefault="007F46DA" w:rsidP="007F46DA">
      <w:pPr>
        <w:pStyle w:val="aa"/>
      </w:pPr>
    </w:p>
    <w:p w:rsidR="007F46DA" w:rsidRPr="00AC566C" w:rsidRDefault="007F46DA" w:rsidP="007F46DA">
      <w:pPr>
        <w:pStyle w:val="aa"/>
      </w:pPr>
    </w:p>
    <w:p w:rsidR="007F46DA" w:rsidRPr="006C335D" w:rsidRDefault="007F46DA" w:rsidP="007F46DA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7F46DA" w:rsidRPr="0093340E" w:rsidTr="008F652A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F46DA" w:rsidRPr="005D0E30" w:rsidRDefault="007F46DA" w:rsidP="008F652A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7F46DA" w:rsidRPr="0093340E" w:rsidRDefault="007F46DA" w:rsidP="008F652A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7F46DA" w:rsidRPr="00064EBE" w:rsidTr="008F652A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F46DA" w:rsidRPr="00A25A7D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A25A7D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A25A7D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F46DA" w:rsidRPr="00A25A7D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7F46DA" w:rsidRPr="00064EBE" w:rsidTr="008F652A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F46DA" w:rsidRPr="00A25A7D" w:rsidRDefault="007F46DA" w:rsidP="008F652A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A25A7D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A25A7D" w:rsidRDefault="007F46DA" w:rsidP="008F652A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6DA" w:rsidRPr="00A25A7D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F46DA" w:rsidRPr="00A25A7D" w:rsidRDefault="007F46DA" w:rsidP="008F652A">
            <w:pPr>
              <w:pStyle w:val="4"/>
              <w:rPr>
                <w:sz w:val="22"/>
                <w:szCs w:val="22"/>
              </w:rPr>
            </w:pPr>
          </w:p>
        </w:tc>
      </w:tr>
      <w:tr w:rsidR="007F46DA" w:rsidRPr="00500B95" w:rsidTr="008F652A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500B95">
              <w:rPr>
                <w:rFonts w:hAnsi="標楷體" w:hint="eastAsia"/>
                <w:b/>
                <w:noProof/>
                <w:sz w:val="22"/>
                <w:szCs w:val="22"/>
              </w:rPr>
              <w:t>勞動部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500B95" w:rsidTr="008F652A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00B95">
              <w:rPr>
                <w:rFonts w:hAnsi="標楷體" w:hint="eastAsia"/>
                <w:noProof/>
                <w:sz w:val="22"/>
                <w:szCs w:val="22"/>
              </w:rPr>
              <w:t>勞動法務業務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500B95">
              <w:rPr>
                <w:rFonts w:hAnsi="細明體"/>
                <w:noProof/>
                <w:sz w:val="22"/>
                <w:szCs w:val="22"/>
              </w:rPr>
              <w:t>8,017,000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500B95">
              <w:rPr>
                <w:rFonts w:hAnsi="細明體"/>
                <w:noProof/>
                <w:sz w:val="22"/>
                <w:szCs w:val="22"/>
              </w:rPr>
              <w:t>1,905,935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500B95">
              <w:rPr>
                <w:rFonts w:hAnsi="細明體"/>
                <w:noProof/>
                <w:sz w:val="22"/>
                <w:szCs w:val="22"/>
              </w:rPr>
              <w:t>23.77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500B95">
              <w:rPr>
                <w:rFonts w:hAnsi="標楷體" w:hint="eastAsia"/>
                <w:noProof/>
                <w:sz w:val="22"/>
                <w:szCs w:val="22"/>
              </w:rPr>
              <w:t>傷病給付審議案件</w:t>
            </w:r>
            <w:r w:rsidR="00087D71">
              <w:rPr>
                <w:rFonts w:hAnsi="標楷體" w:hint="eastAsia"/>
                <w:noProof/>
                <w:sz w:val="22"/>
                <w:szCs w:val="22"/>
              </w:rPr>
              <w:t>移送</w:t>
            </w:r>
            <w:r w:rsidRPr="00500B95">
              <w:rPr>
                <w:rFonts w:hAnsi="標楷體" w:hint="eastAsia"/>
                <w:noProof/>
                <w:sz w:val="22"/>
                <w:szCs w:val="22"/>
              </w:rPr>
              <w:t>醫師審查件數較預計減少，</w:t>
            </w:r>
            <w:r w:rsidR="00087D71">
              <w:rPr>
                <w:rFonts w:hAnsi="標楷體" w:hint="eastAsia"/>
                <w:noProof/>
                <w:sz w:val="22"/>
                <w:szCs w:val="22"/>
              </w:rPr>
              <w:t>相關</w:t>
            </w:r>
            <w:r w:rsidRPr="00500B95">
              <w:rPr>
                <w:rFonts w:hAnsi="標楷體" w:hint="eastAsia"/>
                <w:noProof/>
                <w:sz w:val="22"/>
                <w:szCs w:val="22"/>
              </w:rPr>
              <w:t>複核費</w:t>
            </w:r>
            <w:r w:rsidR="00087D71">
              <w:rPr>
                <w:rFonts w:hAnsi="標楷體" w:hint="eastAsia"/>
                <w:noProof/>
                <w:sz w:val="22"/>
                <w:szCs w:val="22"/>
              </w:rPr>
              <w:t>用</w:t>
            </w:r>
            <w:r w:rsidRPr="00500B95">
              <w:rPr>
                <w:rFonts w:hAnsi="標楷體" w:hint="eastAsia"/>
                <w:noProof/>
                <w:sz w:val="22"/>
                <w:szCs w:val="22"/>
              </w:rPr>
              <w:t>隨減。</w:t>
            </w:r>
          </w:p>
        </w:tc>
      </w:tr>
      <w:tr w:rsidR="007F46DA" w:rsidRPr="00500B95" w:rsidTr="008F652A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500B95">
              <w:rPr>
                <w:rFonts w:hAnsi="標楷體" w:hint="eastAsia"/>
                <w:b/>
                <w:noProof/>
                <w:sz w:val="22"/>
                <w:szCs w:val="22"/>
              </w:rPr>
              <w:t>勞動力發展署及所屬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RPr="00500B95" w:rsidTr="008F652A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00B95">
              <w:rPr>
                <w:rFonts w:hAnsi="標楷體" w:hint="eastAsia"/>
                <w:noProof/>
                <w:sz w:val="22"/>
                <w:szCs w:val="22"/>
              </w:rPr>
              <w:t>分署管理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500B95">
              <w:rPr>
                <w:rFonts w:hAnsi="細明體"/>
                <w:noProof/>
                <w:sz w:val="22"/>
                <w:szCs w:val="22"/>
              </w:rPr>
              <w:t>1,042,938,000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500B95">
              <w:rPr>
                <w:rFonts w:hAnsi="細明體"/>
                <w:noProof/>
                <w:sz w:val="22"/>
                <w:szCs w:val="22"/>
              </w:rPr>
              <w:t>43,234,120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500B95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500B95">
              <w:rPr>
                <w:rFonts w:hAnsi="細明體"/>
                <w:noProof/>
                <w:sz w:val="22"/>
                <w:szCs w:val="22"/>
              </w:rPr>
              <w:t>4.15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7F46DA" w:rsidRPr="00500B95" w:rsidRDefault="007F46DA" w:rsidP="00087D71">
            <w:pPr>
              <w:pStyle w:val="4"/>
              <w:rPr>
                <w:rFonts w:hAnsi="標楷體"/>
                <w:sz w:val="22"/>
                <w:szCs w:val="22"/>
              </w:rPr>
            </w:pPr>
            <w:r w:rsidRPr="00500B95">
              <w:rPr>
                <w:rFonts w:hAnsi="標楷體" w:hint="eastAsia"/>
                <w:noProof/>
                <w:sz w:val="22"/>
                <w:szCs w:val="22"/>
              </w:rPr>
              <w:t>實際進用員額較少之人事費結餘</w:t>
            </w:r>
            <w:r w:rsidR="00087D71">
              <w:rPr>
                <w:rFonts w:hAnsi="標楷體" w:hint="eastAsia"/>
                <w:noProof/>
                <w:sz w:val="22"/>
                <w:szCs w:val="22"/>
              </w:rPr>
              <w:t>，及</w:t>
            </w:r>
            <w:r w:rsidRPr="00500B95">
              <w:rPr>
                <w:rFonts w:hAnsi="標楷體" w:hint="eastAsia"/>
                <w:noProof/>
                <w:sz w:val="22"/>
                <w:szCs w:val="22"/>
              </w:rPr>
              <w:t>補助</w:t>
            </w:r>
            <w:r w:rsidR="00087D71">
              <w:rPr>
                <w:rFonts w:hAnsi="標楷體" w:hint="eastAsia"/>
                <w:noProof/>
                <w:sz w:val="22"/>
                <w:szCs w:val="22"/>
              </w:rPr>
              <w:t>、委辦經費結餘</w:t>
            </w:r>
            <w:r w:rsidRPr="00500B95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:rsidR="007F46DA" w:rsidRDefault="007F46DA" w:rsidP="007F46D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7F46DA" w:rsidRDefault="007F46DA" w:rsidP="007F46DA">
      <w:pPr>
        <w:pStyle w:val="aa"/>
      </w:pPr>
    </w:p>
    <w:p w:rsidR="007F46DA" w:rsidRDefault="007F46DA" w:rsidP="007F46DA"/>
    <w:p w:rsidR="007F46DA" w:rsidRPr="0093340E" w:rsidRDefault="007F46DA" w:rsidP="007F46DA"/>
    <w:p w:rsidR="007F46DA" w:rsidRPr="003D7502" w:rsidRDefault="007F46DA" w:rsidP="007F46DA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7F46DA" w:rsidRPr="00870477" w:rsidTr="008F652A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F46DA" w:rsidRPr="005461A1" w:rsidRDefault="00A55FDB" w:rsidP="008F652A">
            <w:pPr>
              <w:pStyle w:val="10"/>
              <w:ind w:left="128" w:right="16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3</w:t>
            </w:r>
            <w:r w:rsidR="007F46DA" w:rsidRPr="005461A1">
              <w:rPr>
                <w:rFonts w:hAnsi="標楷體" w:hint="eastAsia"/>
                <w:sz w:val="28"/>
              </w:rPr>
              <w:t xml:space="preserve">. </w:t>
            </w:r>
            <w:r w:rsidR="007F46DA" w:rsidRPr="005461A1">
              <w:rPr>
                <w:rFonts w:hAnsi="標楷體"/>
                <w:sz w:val="28"/>
              </w:rPr>
              <w:t xml:space="preserve"> </w:t>
            </w:r>
            <w:r w:rsidR="007F46DA"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:rsidR="007F46DA" w:rsidRPr="00870477" w:rsidRDefault="007F46DA" w:rsidP="008F652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7F46DA" w:rsidRPr="00CA093B" w:rsidTr="008F652A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7F46DA" w:rsidRPr="003D7502" w:rsidRDefault="007F46DA" w:rsidP="008F65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7F46DA" w:rsidRPr="003D7502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7F46DA" w:rsidRPr="003D7502" w:rsidRDefault="007F46DA" w:rsidP="008F652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:rsidR="007F46DA" w:rsidRPr="003D7502" w:rsidRDefault="007F46DA" w:rsidP="008F652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7F46DA" w:rsidRPr="003D7502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7F46DA" w:rsidRPr="003D7502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7F46DA" w:rsidRPr="00CA093B" w:rsidTr="008F652A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F46DA" w:rsidRPr="003D7502" w:rsidRDefault="007F46DA" w:rsidP="008F652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F46DA" w:rsidRPr="003D7502" w:rsidRDefault="007F46DA" w:rsidP="008F652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7F46DA" w:rsidRPr="003D7502" w:rsidRDefault="007F46DA" w:rsidP="008F65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F46DA" w:rsidRPr="003D7502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F46DA" w:rsidRPr="003D7502" w:rsidRDefault="007F46DA" w:rsidP="008F652A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F46DA" w:rsidRPr="003D7502" w:rsidRDefault="007F46DA" w:rsidP="008F652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7F46DA" w:rsidRPr="00104E1D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104E1D" w:rsidRDefault="007F46DA" w:rsidP="008F65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46DA" w:rsidRPr="00104E1D" w:rsidRDefault="007F46DA" w:rsidP="008F652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104E1D">
              <w:rPr>
                <w:rFonts w:hAnsi="標楷體" w:hint="eastAsia"/>
                <w:noProof/>
                <w:sz w:val="22"/>
                <w:szCs w:val="22"/>
              </w:rPr>
              <w:t>勞工保險局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104E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104E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104E1D" w:rsidRDefault="007F46DA" w:rsidP="008F65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7F46DA" w:rsidRPr="00104E1D" w:rsidRDefault="007F46DA" w:rsidP="008F652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F46DA" w:rsidTr="008F65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7F46DA" w:rsidRPr="003D7502" w:rsidRDefault="007F46DA" w:rsidP="008F65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E7301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46DA" w:rsidRPr="00104E1D" w:rsidRDefault="007F46DA" w:rsidP="008F652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104E1D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F46DA" w:rsidRPr="003D7502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145,031,115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46DA" w:rsidRPr="003D7502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66,666,667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46DA" w:rsidRPr="003D7502" w:rsidRDefault="007F46DA" w:rsidP="008F652A">
            <w:pPr>
              <w:pStyle w:val="3"/>
              <w:rPr>
                <w:rFonts w:hAnsi="細明體"/>
                <w:sz w:val="22"/>
                <w:szCs w:val="22"/>
              </w:rPr>
            </w:pPr>
            <w:r w:rsidRPr="00BE7301">
              <w:rPr>
                <w:rFonts w:hAnsi="細明體"/>
                <w:noProof/>
                <w:sz w:val="22"/>
                <w:szCs w:val="22"/>
              </w:rPr>
              <w:t>45.97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7F46DA" w:rsidRPr="003D7502" w:rsidRDefault="007F46DA" w:rsidP="008F652A">
            <w:pPr>
              <w:pStyle w:val="4"/>
              <w:rPr>
                <w:rFonts w:hAnsi="標楷體"/>
                <w:sz w:val="22"/>
                <w:szCs w:val="22"/>
              </w:rPr>
            </w:pPr>
            <w:r w:rsidRPr="00BE7301">
              <w:rPr>
                <w:rFonts w:hAnsi="標楷體" w:hint="eastAsia"/>
                <w:noProof/>
                <w:sz w:val="22"/>
                <w:szCs w:val="22"/>
              </w:rPr>
              <w:t>核心系統整合再造案尚未完成驗收，須保留繼續執行。</w:t>
            </w:r>
          </w:p>
        </w:tc>
      </w:tr>
    </w:tbl>
    <w:p w:rsidR="007F46DA" w:rsidRDefault="007F46DA" w:rsidP="007F46DA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:rsidR="007F46DA" w:rsidRDefault="007F46DA" w:rsidP="007F46DA">
      <w:pPr>
        <w:pStyle w:val="aa"/>
      </w:pPr>
    </w:p>
    <w:p w:rsidR="007F46DA" w:rsidRPr="00870477" w:rsidRDefault="007F46DA" w:rsidP="007F46DA">
      <w:pPr>
        <w:jc w:val="left"/>
      </w:pPr>
    </w:p>
    <w:sectPr w:rsidR="007F46DA" w:rsidRPr="00870477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935" w:rsidRDefault="000B1935" w:rsidP="005F138F">
      <w:r>
        <w:separator/>
      </w:r>
    </w:p>
  </w:endnote>
  <w:endnote w:type="continuationSeparator" w:id="0">
    <w:p w:rsidR="000B1935" w:rsidRDefault="000B1935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935" w:rsidRPr="00552AAA" w:rsidRDefault="000B1935">
    <w:pPr>
      <w:pStyle w:val="a5"/>
      <w:jc w:val="center"/>
      <w:rPr>
        <w:sz w:val="22"/>
      </w:rPr>
    </w:pPr>
    <w:r>
      <w:rPr>
        <w:rFonts w:hint="eastAsia"/>
        <w:sz w:val="22"/>
      </w:rPr>
      <w:t>15-15-</w:t>
    </w:r>
    <w:r w:rsidRPr="00552AAA">
      <w:rPr>
        <w:sz w:val="22"/>
      </w:rPr>
      <w:fldChar w:fldCharType="begin"/>
    </w:r>
    <w:r w:rsidRPr="00552AAA">
      <w:rPr>
        <w:sz w:val="22"/>
      </w:rPr>
      <w:instrText>PAGE   \* MERGEFORMAT</w:instrText>
    </w:r>
    <w:r w:rsidRPr="00552AAA">
      <w:rPr>
        <w:sz w:val="22"/>
      </w:rPr>
      <w:fldChar w:fldCharType="separate"/>
    </w:r>
    <w:r w:rsidR="00795DF0" w:rsidRPr="00795DF0">
      <w:rPr>
        <w:noProof/>
        <w:sz w:val="22"/>
        <w:lang w:val="zh-TW"/>
      </w:rPr>
      <w:t>7</w:t>
    </w:r>
    <w:r w:rsidRPr="00552AAA">
      <w:rPr>
        <w:sz w:val="22"/>
      </w:rPr>
      <w:fldChar w:fldCharType="end"/>
    </w:r>
  </w:p>
  <w:p w:rsidR="000B1935" w:rsidRDefault="000B19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935" w:rsidRDefault="000B1935" w:rsidP="005F138F">
      <w:r>
        <w:separator/>
      </w:r>
    </w:p>
  </w:footnote>
  <w:footnote w:type="continuationSeparator" w:id="0">
    <w:p w:rsidR="000B1935" w:rsidRDefault="000B1935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DA"/>
    <w:rsid w:val="00017D8E"/>
    <w:rsid w:val="00087D71"/>
    <w:rsid w:val="000B1935"/>
    <w:rsid w:val="000C1183"/>
    <w:rsid w:val="000C453E"/>
    <w:rsid w:val="001323F2"/>
    <w:rsid w:val="0014272D"/>
    <w:rsid w:val="001D2099"/>
    <w:rsid w:val="00240C83"/>
    <w:rsid w:val="0026573E"/>
    <w:rsid w:val="00267C44"/>
    <w:rsid w:val="002B11DC"/>
    <w:rsid w:val="002C0AB3"/>
    <w:rsid w:val="002F473D"/>
    <w:rsid w:val="00402AAD"/>
    <w:rsid w:val="004812D6"/>
    <w:rsid w:val="004915C5"/>
    <w:rsid w:val="00552AAA"/>
    <w:rsid w:val="00566294"/>
    <w:rsid w:val="005C0DC6"/>
    <w:rsid w:val="005F138F"/>
    <w:rsid w:val="006714D6"/>
    <w:rsid w:val="006C25D3"/>
    <w:rsid w:val="00731C36"/>
    <w:rsid w:val="00761C7F"/>
    <w:rsid w:val="00767633"/>
    <w:rsid w:val="00795DF0"/>
    <w:rsid w:val="007E2EB3"/>
    <w:rsid w:val="007F46DA"/>
    <w:rsid w:val="008B4E5E"/>
    <w:rsid w:val="008F652A"/>
    <w:rsid w:val="0094134A"/>
    <w:rsid w:val="009A0F1E"/>
    <w:rsid w:val="009F0634"/>
    <w:rsid w:val="00A27DD2"/>
    <w:rsid w:val="00A343F8"/>
    <w:rsid w:val="00A55FDB"/>
    <w:rsid w:val="00A70D8E"/>
    <w:rsid w:val="00A80F70"/>
    <w:rsid w:val="00B14B16"/>
    <w:rsid w:val="00B55A84"/>
    <w:rsid w:val="00B66F7B"/>
    <w:rsid w:val="00B8220D"/>
    <w:rsid w:val="00B91DCE"/>
    <w:rsid w:val="00BA0A16"/>
    <w:rsid w:val="00BD74E3"/>
    <w:rsid w:val="00BD7B09"/>
    <w:rsid w:val="00C3041B"/>
    <w:rsid w:val="00C90A53"/>
    <w:rsid w:val="00D2169E"/>
    <w:rsid w:val="00D76056"/>
    <w:rsid w:val="00DB324C"/>
    <w:rsid w:val="00DE0D5E"/>
    <w:rsid w:val="00DF1DBC"/>
    <w:rsid w:val="00E13F71"/>
    <w:rsid w:val="00E34D36"/>
    <w:rsid w:val="00E35F55"/>
    <w:rsid w:val="00E659D6"/>
    <w:rsid w:val="00E87430"/>
    <w:rsid w:val="00EC1360"/>
    <w:rsid w:val="00EE534F"/>
    <w:rsid w:val="00EE74AE"/>
    <w:rsid w:val="00EF2E38"/>
    <w:rsid w:val="00F116AC"/>
    <w:rsid w:val="00F15328"/>
    <w:rsid w:val="00F44F57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1AB36425-8BA4-4AD7-8480-4B1DE1D0E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7F46D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7F46D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7F46D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7F46D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7F46DA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7F46DA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7F46DA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7F46DA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7F46D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94134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4134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xEGlfrHuOTm3c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516F8-C2C0-4274-B423-2C3F0FFB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xEGlfrHuOTm3c歲入機關別決算審定明細表A3_1.dot</Template>
  <TotalTime>299</TotalTime>
  <Pages>7</Pages>
  <Words>3914</Words>
  <Characters>7452</Characters>
  <Application>Microsoft Office Word</Application>
  <DocSecurity>0</DocSecurity>
  <Lines>62</Lines>
  <Paragraphs>22</Paragraphs>
  <ScaleCrop>false</ScaleCrop>
  <Company>N.A.O.</Company>
  <LinksUpToDate>false</LinksUpToDate>
  <CharactersWithSpaces>11344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楊惠茹</dc:creator>
  <cp:keywords/>
  <dc:description/>
  <cp:lastModifiedBy>楊惠茹</cp:lastModifiedBy>
  <cp:revision>31</cp:revision>
  <cp:lastPrinted>2024-06-14T05:49:00Z</cp:lastPrinted>
  <dcterms:created xsi:type="dcterms:W3CDTF">2024-06-09T02:19:00Z</dcterms:created>
  <dcterms:modified xsi:type="dcterms:W3CDTF">2024-06-14T09:13:00Z</dcterms:modified>
</cp:coreProperties>
</file>