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169" w:rsidRPr="002069FF" w:rsidRDefault="00124169" w:rsidP="00124169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監察院主管</w:t>
      </w:r>
    </w:p>
    <w:p w:rsidR="00124169" w:rsidRDefault="00124169" w:rsidP="00124169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:rsidR="00124169" w:rsidRDefault="00124169" w:rsidP="00124169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124169" w:rsidTr="003E2962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169" w:rsidRPr="002069FF" w:rsidRDefault="00124169" w:rsidP="003E2962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112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:rsidR="00124169" w:rsidRPr="00A27DD2" w:rsidRDefault="00124169" w:rsidP="003E2962">
            <w:pPr>
              <w:jc w:val="distribute"/>
              <w:rPr>
                <w:sz w:val="24"/>
                <w:szCs w:val="24"/>
              </w:rPr>
            </w:pPr>
          </w:p>
        </w:tc>
      </w:tr>
      <w:tr w:rsidR="00124169" w:rsidTr="003E2962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24169" w:rsidRPr="00A27DD2" w:rsidRDefault="00124169" w:rsidP="003E2962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124169" w:rsidTr="003E2962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:rsidR="00124169" w:rsidRPr="00A27DD2" w:rsidRDefault="00124169" w:rsidP="003E2962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124169" w:rsidRPr="00A27DD2" w:rsidRDefault="00124169" w:rsidP="003E2962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124169" w:rsidTr="003E2962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124169" w:rsidRPr="00A27DD2" w:rsidRDefault="00124169" w:rsidP="003E2962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24169" w:rsidRPr="003D6380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3D6380" w:rsidRDefault="00124169" w:rsidP="003E2962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638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28,977,000</w:t>
            </w:r>
          </w:p>
        </w:tc>
        <w:tc>
          <w:tcPr>
            <w:tcW w:w="1984" w:type="dxa"/>
            <w:shd w:val="clear" w:color="auto" w:fill="auto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28,302,636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22,377,389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5,925,247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28,302,636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- 674,364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- 2.33</w:t>
            </w:r>
          </w:p>
        </w:tc>
      </w:tr>
      <w:tr w:rsidR="00124169" w:rsidRPr="003D6380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3D6380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638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26,809,000</w:t>
            </w:r>
          </w:p>
        </w:tc>
        <w:tc>
          <w:tcPr>
            <w:tcW w:w="1984" w:type="dxa"/>
            <w:shd w:val="clear" w:color="auto" w:fill="auto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24,729,803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18,804,556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5,925,247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24,729,803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- 2,079,197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- 7.76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25,400,000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22,714,065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16,788,818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5,925,247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22,714,065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- 2,685,935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- 10.57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1,183,000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1,307,816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1,307,816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1,307,816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124,816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10.55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226,000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707,922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707,922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707,922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481,922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213.24</w:t>
            </w:r>
          </w:p>
        </w:tc>
      </w:tr>
      <w:tr w:rsidR="00124169" w:rsidRPr="003D6380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3D6380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638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1,907,000</w:t>
            </w:r>
          </w:p>
        </w:tc>
        <w:tc>
          <w:tcPr>
            <w:tcW w:w="1984" w:type="dxa"/>
            <w:shd w:val="clear" w:color="auto" w:fill="auto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3,109,607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3,109,607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3,109,607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1,202,607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63.06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3,928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3,928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3,928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3,928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1,137,000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1,685,525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1,685,525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1,685,525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548,525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48.24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770,000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1,420,106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1,420,106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1,420,106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650,106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84.43</w:t>
            </w:r>
          </w:p>
        </w:tc>
      </w:tr>
      <w:tr w:rsidR="00124169" w:rsidRPr="003D6380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3D6380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638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審計部臺北市審計處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51,000</w:t>
            </w:r>
          </w:p>
        </w:tc>
        <w:tc>
          <w:tcPr>
            <w:tcW w:w="1984" w:type="dxa"/>
            <w:shd w:val="clear" w:color="auto" w:fill="auto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122,163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122,163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122,163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71,163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139.54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49,875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49,875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49,875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28,000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49,888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49,888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49,888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21,888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78.17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23,000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22,400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22,400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- 2.61</w:t>
            </w:r>
          </w:p>
        </w:tc>
      </w:tr>
      <w:tr w:rsidR="00124169" w:rsidRPr="003D6380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3D6380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638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審計部新北市審計處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16,000</w:t>
            </w:r>
          </w:p>
        </w:tc>
        <w:tc>
          <w:tcPr>
            <w:tcW w:w="1984" w:type="dxa"/>
            <w:shd w:val="clear" w:color="auto" w:fill="auto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30,279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30,279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30,279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14,279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89.24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21,773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21,773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21,773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13,773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172.16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5.00</w:t>
            </w:r>
          </w:p>
        </w:tc>
      </w:tr>
      <w:tr w:rsidR="00124169" w:rsidRPr="003D6380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3D6380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638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審計部桃園市審計處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1,000</w:t>
            </w:r>
          </w:p>
        </w:tc>
        <w:tc>
          <w:tcPr>
            <w:tcW w:w="1984" w:type="dxa"/>
            <w:shd w:val="clear" w:color="auto" w:fill="auto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9,250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9,250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9,250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8,250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825.00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850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850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- 15.00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169" w:rsidRPr="003D6380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3D6380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638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審計部臺中市審計處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65,000</w:t>
            </w:r>
          </w:p>
        </w:tc>
        <w:tc>
          <w:tcPr>
            <w:tcW w:w="1984" w:type="dxa"/>
            <w:shd w:val="clear" w:color="auto" w:fill="auto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110,339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110,339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110,339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45,339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69.75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65,000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106,178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106,178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106,178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41,178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63.35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4,161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4,161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4,161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4,161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169" w:rsidRPr="003D6380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3D6380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638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審計部臺南市審計處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127,000</w:t>
            </w:r>
          </w:p>
        </w:tc>
        <w:tc>
          <w:tcPr>
            <w:tcW w:w="1984" w:type="dxa"/>
            <w:shd w:val="clear" w:color="auto" w:fill="auto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180,091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180,091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180,091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53,091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41.80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127,000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171,641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171,641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171,641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44,641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35.15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8,450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8,450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169" w:rsidRPr="003D6380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3D6380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D638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審計部高雄市審計處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1,000</w:t>
            </w:r>
          </w:p>
        </w:tc>
        <w:tc>
          <w:tcPr>
            <w:tcW w:w="1984" w:type="dxa"/>
            <w:shd w:val="clear" w:color="auto" w:fill="auto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11,104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11,104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11,104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10,104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3D6380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D638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1,010.40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:rsidR="00124169" w:rsidRPr="00A27DD2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1,000</w:t>
            </w:r>
          </w:p>
        </w:tc>
        <w:tc>
          <w:tcPr>
            <w:tcW w:w="1984" w:type="dxa"/>
            <w:shd w:val="clear" w:color="auto" w:fill="auto"/>
          </w:tcPr>
          <w:p w:rsidR="00124169" w:rsidRPr="00A27DD2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9,104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9,104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9,104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27DD2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810.40</w:t>
            </w:r>
          </w:p>
        </w:tc>
      </w:tr>
    </w:tbl>
    <w:p w:rsidR="00124169" w:rsidRDefault="00124169" w:rsidP="00124169">
      <w:pPr>
        <w:jc w:val="left"/>
      </w:pPr>
    </w:p>
    <w:p w:rsidR="00C96F5A" w:rsidRDefault="00C96F5A" w:rsidP="00124169">
      <w:pPr>
        <w:jc w:val="left"/>
      </w:pPr>
    </w:p>
    <w:p w:rsidR="00C96F5A" w:rsidRDefault="00C96F5A" w:rsidP="00124169">
      <w:pPr>
        <w:jc w:val="left"/>
      </w:pPr>
    </w:p>
    <w:p w:rsidR="00124169" w:rsidRPr="00252B93" w:rsidRDefault="00124169" w:rsidP="00C96F5A">
      <w:pPr>
        <w:pStyle w:val="10"/>
        <w:tabs>
          <w:tab w:val="left" w:pos="18853"/>
        </w:tabs>
        <w:ind w:rightChars="1648" w:right="2637"/>
        <w:jc w:val="right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126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124169" w:rsidTr="003E2962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24169" w:rsidRPr="006D07D9" w:rsidRDefault="00124169" w:rsidP="00C96F5A">
            <w:pPr>
              <w:ind w:right="1120"/>
              <w:jc w:val="both"/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  <w:p w:rsidR="00124169" w:rsidRPr="006D07D9" w:rsidRDefault="00124169" w:rsidP="003E2962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124169" w:rsidTr="003E2962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:rsidR="00124169" w:rsidRPr="006D07D9" w:rsidRDefault="00124169" w:rsidP="003E296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vMerge w:val="restart"/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:rsidR="00124169" w:rsidRPr="006D07D9" w:rsidRDefault="00124169" w:rsidP="003E2962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24169" w:rsidTr="003E2962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124169" w:rsidTr="003E2962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24169" w:rsidRPr="006D07D9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24169" w:rsidRPr="00D025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D0250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監察院主管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2508">
              <w:rPr>
                <w:rFonts w:hAnsi="細明體"/>
                <w:b/>
                <w:noProof/>
                <w:sz w:val="22"/>
                <w:szCs w:val="22"/>
              </w:rPr>
              <w:t>25,528,552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2508">
              <w:rPr>
                <w:rFonts w:hAnsi="細明體"/>
                <w:b/>
                <w:noProof/>
                <w:sz w:val="22"/>
                <w:szCs w:val="22"/>
              </w:rPr>
              <w:t>2,778,664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2508">
              <w:rPr>
                <w:rFonts w:hAnsi="細明體"/>
                <w:b/>
                <w:noProof/>
                <w:sz w:val="22"/>
                <w:szCs w:val="22"/>
              </w:rPr>
              <w:t>5,649,927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2508">
              <w:rPr>
                <w:rFonts w:hAnsi="細明體"/>
                <w:b/>
                <w:noProof/>
                <w:sz w:val="22"/>
                <w:szCs w:val="22"/>
              </w:rPr>
              <w:t>17,099,961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2508">
              <w:rPr>
                <w:rFonts w:hAnsi="細明體"/>
                <w:b/>
                <w:noProof/>
                <w:sz w:val="22"/>
                <w:szCs w:val="22"/>
              </w:rPr>
              <w:t>66.98</w:t>
            </w:r>
          </w:p>
        </w:tc>
      </w:tr>
      <w:tr w:rsidR="00124169" w:rsidRPr="00D025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D0250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監察院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2508">
              <w:rPr>
                <w:rFonts w:hAnsi="細明體"/>
                <w:b/>
                <w:noProof/>
                <w:sz w:val="22"/>
                <w:szCs w:val="22"/>
              </w:rPr>
              <w:t>25,528,552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2508">
              <w:rPr>
                <w:rFonts w:hAnsi="細明體"/>
                <w:b/>
                <w:noProof/>
                <w:sz w:val="22"/>
                <w:szCs w:val="22"/>
              </w:rPr>
              <w:t>2,778,664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2508">
              <w:rPr>
                <w:rFonts w:hAnsi="細明體"/>
                <w:b/>
                <w:noProof/>
                <w:sz w:val="22"/>
                <w:szCs w:val="22"/>
              </w:rPr>
              <w:t>5,649,927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2508">
              <w:rPr>
                <w:rFonts w:hAnsi="細明體"/>
                <w:b/>
                <w:noProof/>
                <w:sz w:val="22"/>
                <w:szCs w:val="22"/>
              </w:rPr>
              <w:t>17,099,961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2508">
              <w:rPr>
                <w:rFonts w:hAnsi="細明體"/>
                <w:b/>
                <w:noProof/>
                <w:sz w:val="22"/>
                <w:szCs w:val="22"/>
              </w:rPr>
              <w:t>66.98</w:t>
            </w:r>
          </w:p>
        </w:tc>
      </w:tr>
      <w:tr w:rsidR="00124169" w:rsidRPr="00D025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02508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D0250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248,923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105,390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143,533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57.66</w:t>
            </w:r>
          </w:p>
        </w:tc>
      </w:tr>
      <w:tr w:rsidR="00124169" w:rsidRPr="00D025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02508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D0250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2,038,833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36,455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192,384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1,809,994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88.78</w:t>
            </w:r>
          </w:p>
        </w:tc>
      </w:tr>
      <w:tr w:rsidR="00124169" w:rsidRPr="00D025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02508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D0250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3,941,732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20,609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608,123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3,313,000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84.05</w:t>
            </w:r>
          </w:p>
        </w:tc>
      </w:tr>
      <w:tr w:rsidR="00124169" w:rsidRPr="00D025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02508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D0250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2,512,500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1,622,147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890,353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35.44</w:t>
            </w:r>
          </w:p>
        </w:tc>
      </w:tr>
      <w:tr w:rsidR="00124169" w:rsidRPr="00D025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02508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D0250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8,825,564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2,541,600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2,310,902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3,973,062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45.02</w:t>
            </w:r>
          </w:p>
        </w:tc>
      </w:tr>
      <w:tr w:rsidR="00124169" w:rsidRPr="00D025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02508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D0250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7,961,000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124169" w:rsidRPr="00D025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25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180,000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810,981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6,970,019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D025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D02508">
              <w:rPr>
                <w:rFonts w:hAnsi="細明體"/>
                <w:noProof/>
                <w:sz w:val="22"/>
                <w:szCs w:val="22"/>
              </w:rPr>
              <w:t>87.55</w:t>
            </w:r>
          </w:p>
        </w:tc>
      </w:tr>
    </w:tbl>
    <w:p w:rsidR="00124169" w:rsidRDefault="00124169" w:rsidP="00124169">
      <w:pPr>
        <w:rPr>
          <w:rFonts w:cs="新細明體"/>
          <w:b/>
          <w:bCs/>
          <w:sz w:val="32"/>
          <w:szCs w:val="28"/>
        </w:rPr>
      </w:pPr>
    </w:p>
    <w:p w:rsidR="00124169" w:rsidRPr="00AA056F" w:rsidRDefault="00124169" w:rsidP="00124169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124169" w:rsidTr="003E2962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169" w:rsidRDefault="00124169" w:rsidP="003E2962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112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:rsidR="00124169" w:rsidRDefault="00124169" w:rsidP="003E2962">
            <w:pPr>
              <w:jc w:val="distribute"/>
              <w:rPr>
                <w:spacing w:val="-16"/>
                <w:sz w:val="20"/>
              </w:rPr>
            </w:pPr>
          </w:p>
        </w:tc>
      </w:tr>
      <w:tr w:rsidR="00124169" w:rsidTr="003E2962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24169" w:rsidRPr="00AA056F" w:rsidRDefault="00124169" w:rsidP="003E2962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124169" w:rsidTr="003E2962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124169" w:rsidRPr="00AA056F" w:rsidRDefault="00124169" w:rsidP="003E2962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:rsidR="00124169" w:rsidRPr="00AA056F" w:rsidRDefault="00124169" w:rsidP="003E2962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124169" w:rsidTr="003E2962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124169" w:rsidRPr="00AA056F" w:rsidRDefault="00124169" w:rsidP="003E2962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24169" w:rsidRPr="005558E4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5558E4" w:rsidRDefault="00124169" w:rsidP="003E2962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558E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2,660,224,000</w:t>
            </w:r>
          </w:p>
        </w:tc>
        <w:tc>
          <w:tcPr>
            <w:tcW w:w="2197" w:type="dxa"/>
            <w:shd w:val="clear" w:color="auto" w:fill="auto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2,645,020,336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2,626,798,865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18,221,471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2,645,020,336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- 15,203,664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- 0.57</w:t>
            </w:r>
          </w:p>
        </w:tc>
      </w:tr>
      <w:tr w:rsidR="00124169" w:rsidRPr="005558E4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5558E4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558E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1,038,837,000</w:t>
            </w:r>
          </w:p>
        </w:tc>
        <w:tc>
          <w:tcPr>
            <w:tcW w:w="2197" w:type="dxa"/>
            <w:shd w:val="clear" w:color="auto" w:fill="auto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1,027,015,712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1,008,794,241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18,221,471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1,027,015,712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- 11,821,288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- 1.14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825,347,000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825,295,494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825,295,494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825,295,494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- 51,506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議事業務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7,945,000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7,945,000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7,945,000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7,945,000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調查巡察業務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17,478,000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17,478,000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17,478,000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17,478,000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財產申報業務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7,230,000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7,230,000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7,230,000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7,230,000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國家人權業務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123,050,000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111,283,809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100,144,409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11,139,400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111,283,809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- 11,766,191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- 9.56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57,787,000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57,783,409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50,701,338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7,082,071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57,783,409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- 3,591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124169" w:rsidRPr="005558E4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5558E4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558E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1,204,022,000</w:t>
            </w:r>
          </w:p>
        </w:tc>
        <w:tc>
          <w:tcPr>
            <w:tcW w:w="2197" w:type="dxa"/>
            <w:shd w:val="clear" w:color="auto" w:fill="auto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1,202,926,838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1,202,926,838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1,202,926,838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- 1,095,162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- 0.09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1,108,951,000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1,107,959,851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1,107,959,851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1,107,959,851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- 991,149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- 0.09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中央政府審計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59,379,000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59,376,597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59,376,597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59,376,597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- 2,403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縣市地方審計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9,755,000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9,752,637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9,752,637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9,752,637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- 2,363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- 0.02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25,937,000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25,837,753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25,837,753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25,837,753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- 99,247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- 0.38</w:t>
            </w:r>
          </w:p>
        </w:tc>
      </w:tr>
      <w:tr w:rsidR="00124169" w:rsidRPr="005558E4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5558E4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558E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審計部臺北市審計處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77,878,000</w:t>
            </w:r>
          </w:p>
        </w:tc>
        <w:tc>
          <w:tcPr>
            <w:tcW w:w="2197" w:type="dxa"/>
            <w:shd w:val="clear" w:color="auto" w:fill="auto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75,646,707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75,646,707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75,646,707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- 2,231,293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- 2.87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76,126,000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73,899,734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73,899,734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73,899,734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- 2,226,266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- 2.92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1,752,000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1,746,973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1,746,973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1,746,973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- 5,027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- 0.29</w:t>
            </w:r>
          </w:p>
        </w:tc>
      </w:tr>
      <w:tr w:rsidR="00124169" w:rsidRPr="005558E4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5558E4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558E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審計部新北市審計處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65,043,000</w:t>
            </w:r>
          </w:p>
        </w:tc>
        <w:tc>
          <w:tcPr>
            <w:tcW w:w="2197" w:type="dxa"/>
            <w:shd w:val="clear" w:color="auto" w:fill="auto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65,024,172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65,024,172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65,024,172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- 18,828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63,243,000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63,224,319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63,224,319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63,224,319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- 18,681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1,800,000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1,799,853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1,799,853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1,799,853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124169" w:rsidRPr="005558E4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5558E4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558E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審計部桃園市審計處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57,137,000</w:t>
            </w:r>
          </w:p>
        </w:tc>
        <w:tc>
          <w:tcPr>
            <w:tcW w:w="2197" w:type="dxa"/>
            <w:shd w:val="clear" w:color="auto" w:fill="auto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57,135,754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57,135,754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57,135,754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- 1,246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56,197,000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56,195,754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56,195,754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56,195,754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- 1,246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940,000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940,000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940,000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940,000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124169" w:rsidRPr="005558E4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5558E4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558E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審計部臺中市審計處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66,633,000</w:t>
            </w:r>
          </w:p>
        </w:tc>
        <w:tc>
          <w:tcPr>
            <w:tcW w:w="2197" w:type="dxa"/>
            <w:shd w:val="clear" w:color="auto" w:fill="auto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66,621,433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66,621,433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66,621,433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- 11,567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- 0.02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lastRenderedPageBreak/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64,291,000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64,280,063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64,280,063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64,280,063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- 10,937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- 0.02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1,452,000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1,451,596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1,451,596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1,451,596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890,000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889,774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889,774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889,774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124169" w:rsidRPr="005558E4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5558E4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558E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審計部臺南市審計處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69,105,000</w:t>
            </w:r>
          </w:p>
        </w:tc>
        <w:tc>
          <w:tcPr>
            <w:tcW w:w="2197" w:type="dxa"/>
            <w:shd w:val="clear" w:color="auto" w:fill="auto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69,103,784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69,103,784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69,103,784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- 1,216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67,499,000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67,497,786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67,497,786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67,497,786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- 1,214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1,606,000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1,605,998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1,605,998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1,605,998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124169" w:rsidRPr="005558E4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5558E4" w:rsidRDefault="00124169" w:rsidP="003E2962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5558E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審計部高雄市審計處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81,569,000</w:t>
            </w:r>
          </w:p>
        </w:tc>
        <w:tc>
          <w:tcPr>
            <w:tcW w:w="2197" w:type="dxa"/>
            <w:shd w:val="clear" w:color="auto" w:fill="auto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81,545,936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81,545,936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81,545,936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- 23,064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5558E4" w:rsidRDefault="00124169" w:rsidP="003E2962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5558E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80,031,000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80,009,488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80,009,488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80,009,488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- 21,512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24169" w:rsidRPr="00AA056F" w:rsidRDefault="00124169" w:rsidP="003E296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z w:val="22"/>
                <w:szCs w:val="22"/>
              </w:rPr>
              <w:t>1,538,000</w:t>
            </w:r>
          </w:p>
        </w:tc>
        <w:tc>
          <w:tcPr>
            <w:tcW w:w="2197" w:type="dxa"/>
            <w:shd w:val="clear" w:color="auto" w:fill="auto"/>
          </w:tcPr>
          <w:p w:rsidR="00124169" w:rsidRPr="00AA056F" w:rsidRDefault="00124169" w:rsidP="003E2962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1,536,448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1,536,448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1,536,448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- 1,552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AA056F" w:rsidRDefault="00124169" w:rsidP="003E2962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- 0.10</w:t>
            </w:r>
          </w:p>
        </w:tc>
      </w:tr>
    </w:tbl>
    <w:p w:rsidR="00124169" w:rsidRDefault="00124169" w:rsidP="00124169">
      <w:pPr>
        <w:jc w:val="left"/>
      </w:pPr>
    </w:p>
    <w:p w:rsidR="00124169" w:rsidRPr="000B5B89" w:rsidRDefault="00124169" w:rsidP="00124169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124169" w:rsidTr="003E2962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124169" w:rsidRPr="006001BA" w:rsidRDefault="00124169" w:rsidP="00C96F5A">
            <w:pPr>
              <w:ind w:right="1120"/>
              <w:jc w:val="both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124169" w:rsidTr="003E2962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124169" w:rsidTr="003E2962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:rsidR="00124169" w:rsidRPr="006001BA" w:rsidRDefault="00124169" w:rsidP="003E296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124169" w:rsidRPr="006001BA" w:rsidRDefault="00124169" w:rsidP="003E2962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24169" w:rsidTr="003E2962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124169" w:rsidTr="003E2962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24169" w:rsidRPr="006001BA" w:rsidRDefault="00124169" w:rsidP="003E2962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24169" w:rsidRPr="00077C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077C08">
              <w:rPr>
                <w:rFonts w:ascii="標楷體" w:hAnsi="標楷體" w:hint="eastAsia"/>
                <w:noProof/>
                <w:sz w:val="22"/>
                <w:szCs w:val="22"/>
              </w:rPr>
              <w:t>監察院主管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29,633,226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1,431,241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26,326,985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1,875,000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6.33</w:t>
            </w:r>
          </w:p>
        </w:tc>
      </w:tr>
      <w:tr w:rsidR="00124169" w:rsidRPr="00077C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077C08">
              <w:rPr>
                <w:rFonts w:ascii="標楷體" w:hAnsi="標楷體" w:hint="eastAsia"/>
                <w:noProof/>
                <w:sz w:val="22"/>
                <w:szCs w:val="22"/>
              </w:rPr>
              <w:t>監察院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29,633,226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1,431,241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26,326,985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1,875,000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6.33</w:t>
            </w:r>
          </w:p>
        </w:tc>
      </w:tr>
      <w:tr w:rsidR="00124169" w:rsidRPr="00077C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7C08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077C08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29,633,226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1,431,241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26,326,985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1,875,000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077C08">
              <w:rPr>
                <w:rFonts w:hAnsi="細明體"/>
                <w:b/>
                <w:noProof/>
                <w:sz w:val="22"/>
                <w:szCs w:val="22"/>
              </w:rPr>
              <w:t>6.33</w:t>
            </w:r>
          </w:p>
        </w:tc>
      </w:tr>
      <w:tr w:rsidR="00124169" w:rsidRPr="00077C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077C08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國家人權業務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077C08">
              <w:rPr>
                <w:rFonts w:hAnsi="細明體"/>
                <w:noProof/>
                <w:sz w:val="22"/>
                <w:szCs w:val="22"/>
              </w:rPr>
              <w:t>15,730,400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077C08">
              <w:rPr>
                <w:rFonts w:hAnsi="細明體"/>
                <w:noProof/>
                <w:sz w:val="22"/>
                <w:szCs w:val="22"/>
              </w:rPr>
              <w:t>1,431,241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077C08">
              <w:rPr>
                <w:rFonts w:hAnsi="細明體"/>
                <w:noProof/>
                <w:sz w:val="22"/>
                <w:szCs w:val="22"/>
              </w:rPr>
              <w:t>12,424,159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077C08">
              <w:rPr>
                <w:rFonts w:hAnsi="細明體"/>
                <w:noProof/>
                <w:sz w:val="22"/>
                <w:szCs w:val="22"/>
              </w:rPr>
              <w:t>1,875,000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077C08">
              <w:rPr>
                <w:rFonts w:hAnsi="細明體"/>
                <w:noProof/>
                <w:sz w:val="22"/>
                <w:szCs w:val="22"/>
              </w:rPr>
              <w:t>11.92</w:t>
            </w:r>
          </w:p>
        </w:tc>
      </w:tr>
      <w:tr w:rsidR="00124169" w:rsidRPr="00077C08" w:rsidTr="003E2962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077C08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077C08">
              <w:rPr>
                <w:rFonts w:hAnsi="細明體"/>
                <w:noProof/>
                <w:sz w:val="22"/>
                <w:szCs w:val="22"/>
              </w:rPr>
              <w:t>13,902,826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124169" w:rsidRPr="00077C08" w:rsidRDefault="00124169" w:rsidP="003E2962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077C0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077C0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077C08">
              <w:rPr>
                <w:rFonts w:hAnsi="細明體"/>
                <w:noProof/>
                <w:sz w:val="22"/>
                <w:szCs w:val="22"/>
              </w:rPr>
              <w:t>13,902,826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077C0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24169" w:rsidRPr="00077C08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077C0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124169" w:rsidRDefault="00124169" w:rsidP="00124169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:rsidR="00124169" w:rsidRDefault="00124169" w:rsidP="00124169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:rsidR="00124169" w:rsidRPr="00651174" w:rsidRDefault="00124169" w:rsidP="00124169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:rsidR="00124169" w:rsidRPr="00CF1089" w:rsidRDefault="00124169" w:rsidP="00124169"/>
    <w:p w:rsidR="00124169" w:rsidRDefault="00124169" w:rsidP="00124169">
      <w:pPr>
        <w:pStyle w:val="a9"/>
        <w:ind w:right="160"/>
      </w:pPr>
      <w:r w:rsidRPr="00A81CEA">
        <w:rPr>
          <w:rFonts w:hint="eastAsia"/>
          <w:sz w:val="24"/>
          <w:szCs w:val="24"/>
        </w:rPr>
        <w:tab/>
      </w: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124169" w:rsidTr="003E2962">
        <w:trPr>
          <w:cantSplit/>
          <w:trHeight w:val="128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169" w:rsidRPr="00FC14C5" w:rsidRDefault="00124169" w:rsidP="003E2962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r>
              <w:rPr>
                <w:rFonts w:hint="eastAsia"/>
                <w:sz w:val="28"/>
              </w:rPr>
              <w:t>112</w:t>
            </w:r>
            <w:r w:rsidRPr="00FC14C5">
              <w:rPr>
                <w:rFonts w:hint="eastAsia"/>
                <w:sz w:val="28"/>
              </w:rPr>
              <w:t>年度應收保留數簡明表</w:t>
            </w:r>
          </w:p>
          <w:p w:rsidR="00124169" w:rsidRPr="00A70553" w:rsidRDefault="00124169" w:rsidP="003E2962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24169" w:rsidTr="003E2962">
        <w:trPr>
          <w:cantSplit/>
          <w:trHeight w:val="128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24169" w:rsidRPr="00A904F6" w:rsidRDefault="00124169" w:rsidP="003E296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169" w:rsidRPr="00A904F6" w:rsidRDefault="00124169" w:rsidP="003E296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169" w:rsidRPr="00A904F6" w:rsidRDefault="00124169" w:rsidP="003E296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169" w:rsidRPr="00A904F6" w:rsidRDefault="00124169" w:rsidP="003E296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24169" w:rsidTr="003E2962">
        <w:trPr>
          <w:cantSplit/>
          <w:trHeight w:val="127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24169" w:rsidRPr="00A904F6" w:rsidRDefault="00124169" w:rsidP="003E296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24169" w:rsidRPr="00A904F6" w:rsidRDefault="00124169" w:rsidP="003E296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169" w:rsidRPr="00A904F6" w:rsidRDefault="00124169" w:rsidP="003E296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169" w:rsidRPr="00A904F6" w:rsidRDefault="00124169" w:rsidP="003E296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24169" w:rsidRPr="00A904F6" w:rsidRDefault="00124169" w:rsidP="003E2962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124169" w:rsidRPr="00E00940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:rsidR="00124169" w:rsidRPr="00E00940" w:rsidRDefault="00124169" w:rsidP="003E2962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E00940">
              <w:rPr>
                <w:rFonts w:hAnsi="標楷體" w:hint="eastAsia"/>
                <w:noProof/>
                <w:sz w:val="22"/>
                <w:szCs w:val="22"/>
              </w:rPr>
              <w:t>監察院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169" w:rsidRPr="00E00940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4169" w:rsidRPr="00E00940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4169" w:rsidRPr="00E00940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124169" w:rsidRPr="00E00940" w:rsidRDefault="00124169" w:rsidP="003E296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24169" w:rsidRPr="00E00940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:rsidR="00124169" w:rsidRPr="00E00940" w:rsidRDefault="00124169" w:rsidP="003E2962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00940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169" w:rsidRPr="00E00940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E00940">
              <w:rPr>
                <w:rFonts w:hAnsi="細明體"/>
                <w:noProof/>
                <w:sz w:val="22"/>
                <w:szCs w:val="22"/>
              </w:rPr>
              <w:t>25,400,000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169" w:rsidRPr="00E00940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E00940">
              <w:rPr>
                <w:rFonts w:hAnsi="細明體"/>
                <w:noProof/>
                <w:sz w:val="22"/>
                <w:szCs w:val="22"/>
              </w:rPr>
              <w:t>5,925,247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169" w:rsidRPr="00E00940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E00940">
              <w:rPr>
                <w:rFonts w:hAnsi="細明體"/>
                <w:noProof/>
                <w:sz w:val="22"/>
                <w:szCs w:val="22"/>
              </w:rPr>
              <w:t>23.33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169" w:rsidRPr="00E00940" w:rsidRDefault="005E231B" w:rsidP="003E2962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違反公職人員財產申報法等</w:t>
            </w:r>
            <w:r w:rsidR="00124169" w:rsidRPr="00E00940">
              <w:rPr>
                <w:rFonts w:hAnsi="標楷體" w:hint="eastAsia"/>
                <w:noProof/>
                <w:sz w:val="22"/>
                <w:szCs w:val="22"/>
              </w:rPr>
              <w:t>規定應沒入及繳交之款項尚待收繳。</w:t>
            </w:r>
          </w:p>
        </w:tc>
      </w:tr>
    </w:tbl>
    <w:p w:rsidR="00124169" w:rsidRDefault="00124169" w:rsidP="0012416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:rsidR="00124169" w:rsidRDefault="00124169" w:rsidP="00124169">
      <w:pPr>
        <w:pStyle w:val="aa"/>
      </w:pPr>
    </w:p>
    <w:p w:rsidR="00124169" w:rsidRPr="001677D7" w:rsidRDefault="00124169" w:rsidP="00124169">
      <w:pPr>
        <w:pStyle w:val="aa"/>
      </w:pPr>
    </w:p>
    <w:p w:rsidR="00124169" w:rsidRPr="006E2DF0" w:rsidRDefault="00124169" w:rsidP="00124169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124169" w:rsidTr="003E2962">
        <w:trPr>
          <w:cantSplit/>
          <w:trHeight w:val="210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124169" w:rsidRPr="00D31792" w:rsidRDefault="005E231B" w:rsidP="003E2962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lastRenderedPageBreak/>
              <w:t>2</w:t>
            </w:r>
            <w:r w:rsidR="00124169" w:rsidRPr="00D31792">
              <w:rPr>
                <w:rFonts w:hint="eastAsia"/>
                <w:sz w:val="28"/>
                <w:szCs w:val="24"/>
              </w:rPr>
              <w:t>.  以前年度歲入減免（註銷）數簡明表</w:t>
            </w:r>
          </w:p>
          <w:p w:rsidR="00124169" w:rsidRPr="00174CFB" w:rsidRDefault="00124169" w:rsidP="003E2962">
            <w:pPr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124169" w:rsidTr="003E2962">
        <w:trPr>
          <w:cantSplit/>
          <w:trHeight w:val="21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124169" w:rsidRPr="00174CFB" w:rsidRDefault="00124169" w:rsidP="003E2962">
            <w:pPr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</w:tcBorders>
            <w:vAlign w:val="center"/>
          </w:tcPr>
          <w:p w:rsidR="00124169" w:rsidRPr="00174CFB" w:rsidRDefault="00124169" w:rsidP="003E2962">
            <w:pPr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124169" w:rsidRPr="00174CFB" w:rsidRDefault="00124169" w:rsidP="003E2962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:rsidR="00124169" w:rsidRPr="00174CFB" w:rsidRDefault="00124169" w:rsidP="003E2962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vAlign w:val="center"/>
          </w:tcPr>
          <w:p w:rsidR="00124169" w:rsidRPr="00174CFB" w:rsidRDefault="00124169" w:rsidP="003E2962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8788" w:type="dxa"/>
            <w:vMerge w:val="restart"/>
            <w:tcBorders>
              <w:right w:val="nil"/>
            </w:tcBorders>
            <w:vAlign w:val="center"/>
          </w:tcPr>
          <w:p w:rsidR="00124169" w:rsidRPr="00174CFB" w:rsidRDefault="00124169" w:rsidP="003E2962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124169" w:rsidTr="003E2962">
        <w:trPr>
          <w:cantSplit/>
          <w:trHeight w:val="21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24169" w:rsidRPr="00174CFB" w:rsidRDefault="00124169" w:rsidP="003E2962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24169" w:rsidRPr="00174CFB" w:rsidRDefault="00124169" w:rsidP="003E2962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124169" w:rsidRPr="00174CFB" w:rsidRDefault="00124169" w:rsidP="003E2962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24169" w:rsidRPr="00174CFB" w:rsidRDefault="00124169" w:rsidP="003E2962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24169" w:rsidRPr="00174CFB" w:rsidRDefault="00124169" w:rsidP="003E2962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124169" w:rsidRPr="00174CFB" w:rsidRDefault="00124169" w:rsidP="003E2962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124169" w:rsidRPr="00CD6666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124169" w:rsidRPr="00CD6666" w:rsidRDefault="00124169" w:rsidP="003E2962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24169" w:rsidRPr="00CD6666" w:rsidRDefault="00124169" w:rsidP="003E2962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CD6666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監察院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169" w:rsidRPr="00CD6666" w:rsidRDefault="00124169" w:rsidP="003E2962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4169" w:rsidRPr="00CD6666" w:rsidRDefault="00124169" w:rsidP="003E2962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4169" w:rsidRPr="00CD6666" w:rsidRDefault="00124169" w:rsidP="003E2962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124169" w:rsidRPr="00CD6666" w:rsidRDefault="00124169" w:rsidP="003E2962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24169" w:rsidTr="003E29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124169" w:rsidRPr="00174CFB" w:rsidRDefault="00124169" w:rsidP="003E2962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4D01F1">
              <w:rPr>
                <w:rFonts w:hAnsi="標楷體"/>
                <w:noProof/>
                <w:spacing w:val="-12"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4169" w:rsidRPr="00CD6666" w:rsidRDefault="00124169" w:rsidP="003E2962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CD6666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169" w:rsidRPr="00174CFB" w:rsidRDefault="00124169" w:rsidP="003E2962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8,825,564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169" w:rsidRPr="00174CFB" w:rsidRDefault="00124169" w:rsidP="003E2962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2,541,600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169" w:rsidRPr="00174CFB" w:rsidRDefault="00124169" w:rsidP="003E2962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4D01F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28.80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124169" w:rsidRPr="002E15B8" w:rsidRDefault="00124169" w:rsidP="003E2962">
            <w:pPr>
              <w:jc w:val="both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z w:val="22"/>
                <w:szCs w:val="22"/>
              </w:rPr>
              <w:t>違反公職人員財產申報法等案件之罰鍰，移送行政執行取得債權憑證，經減免註銷。</w:t>
            </w:r>
          </w:p>
        </w:tc>
      </w:tr>
    </w:tbl>
    <w:p w:rsidR="00124169" w:rsidRDefault="00124169" w:rsidP="00124169">
      <w:pPr>
        <w:jc w:val="left"/>
        <w:rPr>
          <w:sz w:val="20"/>
        </w:rPr>
      </w:pPr>
      <w:r>
        <w:rPr>
          <w:rFonts w:hint="eastAsia"/>
          <w:sz w:val="20"/>
        </w:rPr>
        <w:t>註</w:t>
      </w:r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或3千萬元以上者</w:t>
      </w:r>
      <w:r>
        <w:rPr>
          <w:sz w:val="20"/>
        </w:rPr>
        <w:t>。</w:t>
      </w:r>
    </w:p>
    <w:p w:rsidR="00124169" w:rsidRDefault="00124169" w:rsidP="00124169">
      <w:pPr>
        <w:jc w:val="left"/>
        <w:rPr>
          <w:sz w:val="20"/>
        </w:rPr>
      </w:pPr>
    </w:p>
    <w:p w:rsidR="00124169" w:rsidRPr="006E2591" w:rsidRDefault="00124169" w:rsidP="00124169">
      <w:pPr>
        <w:jc w:val="left"/>
        <w:rPr>
          <w:sz w:val="20"/>
        </w:rPr>
      </w:pPr>
    </w:p>
    <w:p w:rsidR="00124169" w:rsidRPr="00393E8C" w:rsidRDefault="00124169" w:rsidP="00124169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124169" w:rsidRPr="00426896" w:rsidTr="003E2962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24169" w:rsidRPr="0073504B" w:rsidRDefault="005E231B" w:rsidP="003E2962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3</w:t>
            </w:r>
            <w:r w:rsidR="00124169" w:rsidRPr="0073504B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124169" w:rsidRPr="0073504B">
              <w:rPr>
                <w:rFonts w:hAnsi="標楷體"/>
                <w:sz w:val="28"/>
                <w:szCs w:val="24"/>
              </w:rPr>
              <w:t xml:space="preserve"> </w:t>
            </w:r>
            <w:r w:rsidR="00124169"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:rsidR="00124169" w:rsidRPr="00426896" w:rsidRDefault="00124169" w:rsidP="003E2962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124169" w:rsidRPr="00DC36E9" w:rsidTr="003E2962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24169" w:rsidRPr="00800B99" w:rsidRDefault="00124169" w:rsidP="003E2962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169" w:rsidRPr="00800B99" w:rsidRDefault="00124169" w:rsidP="003E2962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169" w:rsidRPr="00800B99" w:rsidRDefault="00124169" w:rsidP="003E2962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:rsidR="00124169" w:rsidRPr="00800B99" w:rsidRDefault="00124169" w:rsidP="003E2962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169" w:rsidRPr="00800B99" w:rsidRDefault="00124169" w:rsidP="003E2962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169" w:rsidRPr="00800B99" w:rsidRDefault="00124169" w:rsidP="003E2962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124169" w:rsidRPr="00DC36E9" w:rsidTr="003E2962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24169" w:rsidRPr="00800B99" w:rsidRDefault="00124169" w:rsidP="003E2962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169" w:rsidRPr="00800B99" w:rsidRDefault="00124169" w:rsidP="003E2962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169" w:rsidRPr="00800B99" w:rsidRDefault="00124169" w:rsidP="003E2962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169" w:rsidRPr="00800B99" w:rsidRDefault="00124169" w:rsidP="003E2962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4169" w:rsidRPr="00800B99" w:rsidRDefault="00124169" w:rsidP="003E2962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169" w:rsidRPr="00800B99" w:rsidRDefault="00124169" w:rsidP="003E2962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124169" w:rsidRPr="000A72B7" w:rsidTr="003E296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0A72B7">
              <w:rPr>
                <w:rFonts w:hAnsi="標楷體" w:hint="eastAsia"/>
                <w:b/>
                <w:noProof/>
                <w:sz w:val="22"/>
                <w:szCs w:val="22"/>
              </w:rPr>
              <w:t>監察院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124169" w:rsidTr="003E296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D01F1">
              <w:rPr>
                <w:rFonts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A72B7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248,923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143,533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57.66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169" w:rsidRPr="00997D66" w:rsidRDefault="00124169" w:rsidP="003E2962">
            <w:pPr>
              <w:pStyle w:val="4"/>
              <w:rPr>
                <w:rFonts w:hAnsi="標楷體"/>
                <w:sz w:val="22"/>
                <w:szCs w:val="22"/>
              </w:rPr>
            </w:pPr>
            <w:r w:rsidRPr="004D01F1">
              <w:rPr>
                <w:rFonts w:hAnsi="標楷體" w:hint="eastAsia"/>
                <w:noProof/>
                <w:sz w:val="22"/>
                <w:szCs w:val="22"/>
              </w:rPr>
              <w:t>104、105、107</w:t>
            </w:r>
            <w:r w:rsidR="00B219E5">
              <w:rPr>
                <w:rFonts w:hAnsi="標楷體" w:hint="eastAsia"/>
                <w:noProof/>
                <w:sz w:val="22"/>
                <w:szCs w:val="22"/>
              </w:rPr>
              <w:t>及</w:t>
            </w:r>
            <w:r w:rsidRPr="004D01F1">
              <w:rPr>
                <w:rFonts w:hAnsi="標楷體" w:hint="eastAsia"/>
                <w:noProof/>
                <w:sz w:val="22"/>
                <w:szCs w:val="22"/>
              </w:rPr>
              <w:t>109</w:t>
            </w:r>
            <w:r w:rsidR="00B219E5">
              <w:rPr>
                <w:rFonts w:hAnsi="標楷體" w:hint="eastAsia"/>
                <w:noProof/>
                <w:sz w:val="22"/>
                <w:szCs w:val="22"/>
              </w:rPr>
              <w:t>至</w:t>
            </w:r>
            <w:r w:rsidRPr="004D01F1">
              <w:rPr>
                <w:rFonts w:hAnsi="標楷體" w:hint="eastAsia"/>
                <w:noProof/>
                <w:sz w:val="22"/>
                <w:szCs w:val="22"/>
              </w:rPr>
              <w:t>111年度，皆為違反公職人員財產申報法等案件尚待收繳之罰鍰。</w:t>
            </w:r>
          </w:p>
        </w:tc>
      </w:tr>
      <w:tr w:rsidR="00124169" w:rsidTr="003E296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D01F1">
              <w:rPr>
                <w:rFonts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A72B7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2,038,833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1,809,994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88.78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169" w:rsidRPr="00997D66" w:rsidRDefault="00124169" w:rsidP="003E2962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24169" w:rsidTr="003E296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D01F1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A72B7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3,941,732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3,313,000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84.05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169" w:rsidRPr="00997D66" w:rsidRDefault="00124169" w:rsidP="003E2962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24169" w:rsidTr="003E296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D01F1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A72B7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2,512,500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890,353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35.44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169" w:rsidRPr="00997D66" w:rsidRDefault="00124169" w:rsidP="003E2962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24169" w:rsidTr="003E296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D01F1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A72B7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8,825,564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3,973,062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45.02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169" w:rsidRPr="00997D66" w:rsidRDefault="00124169" w:rsidP="003E2962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124169" w:rsidTr="003E296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D01F1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4169" w:rsidRPr="000A72B7" w:rsidRDefault="00124169" w:rsidP="003E2962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A72B7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7,961,000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6,970,019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169" w:rsidRPr="00800B99" w:rsidRDefault="00124169" w:rsidP="003E2962">
            <w:pPr>
              <w:pStyle w:val="3"/>
              <w:rPr>
                <w:rFonts w:hAnsi="細明體"/>
                <w:sz w:val="22"/>
                <w:szCs w:val="22"/>
              </w:rPr>
            </w:pPr>
            <w:r w:rsidRPr="004D01F1">
              <w:rPr>
                <w:rFonts w:hAnsi="細明體"/>
                <w:noProof/>
                <w:sz w:val="22"/>
                <w:szCs w:val="22"/>
              </w:rPr>
              <w:t>87.55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124169" w:rsidRPr="00997D66" w:rsidRDefault="00124169" w:rsidP="003E2962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</w:tbl>
    <w:p w:rsidR="00124169" w:rsidRDefault="00124169" w:rsidP="0012416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:rsidR="00124169" w:rsidRDefault="00124169" w:rsidP="00124169">
      <w:pPr>
        <w:jc w:val="left"/>
      </w:pPr>
    </w:p>
    <w:p w:rsidR="00124169" w:rsidRPr="00F33C00" w:rsidRDefault="00124169" w:rsidP="00124169">
      <w:pPr>
        <w:jc w:val="left"/>
      </w:pPr>
    </w:p>
    <w:sectPr w:rsidR="00124169" w:rsidRPr="00F33C00" w:rsidSect="00566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962" w:rsidRDefault="003E2962" w:rsidP="005F138F">
      <w:r>
        <w:separator/>
      </w:r>
    </w:p>
  </w:endnote>
  <w:endnote w:type="continuationSeparator" w:id="0">
    <w:p w:rsidR="003E2962" w:rsidRDefault="003E2962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細明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FE3" w:rsidRDefault="00CF3FE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962" w:rsidRPr="00CF3FE3" w:rsidRDefault="00595865">
    <w:pPr>
      <w:pStyle w:val="a5"/>
      <w:jc w:val="center"/>
    </w:pPr>
    <w:r w:rsidRPr="00CF3FE3">
      <w:rPr>
        <w:rFonts w:hint="eastAsia"/>
      </w:rPr>
      <w:t>15-6-</w:t>
    </w:r>
    <w:bookmarkStart w:id="0" w:name="_GoBack"/>
    <w:bookmarkEnd w:id="0"/>
    <w:r w:rsidR="003E2962" w:rsidRPr="00CF3FE3">
      <w:fldChar w:fldCharType="begin"/>
    </w:r>
    <w:r w:rsidR="003E2962" w:rsidRPr="00CF3FE3">
      <w:instrText>PAGE   \* MERGEFORMAT</w:instrText>
    </w:r>
    <w:r w:rsidR="003E2962" w:rsidRPr="00CF3FE3">
      <w:fldChar w:fldCharType="separate"/>
    </w:r>
    <w:r w:rsidR="00CF3FE3" w:rsidRPr="00CF3FE3">
      <w:rPr>
        <w:noProof/>
        <w:lang w:val="zh-TW"/>
      </w:rPr>
      <w:t>2</w:t>
    </w:r>
    <w:r w:rsidR="003E2962" w:rsidRPr="00CF3FE3">
      <w:fldChar w:fldCharType="end"/>
    </w:r>
  </w:p>
  <w:p w:rsidR="003E2962" w:rsidRDefault="003E296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FE3" w:rsidRDefault="00CF3F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962" w:rsidRDefault="003E2962" w:rsidP="005F138F">
      <w:r>
        <w:separator/>
      </w:r>
    </w:p>
  </w:footnote>
  <w:footnote w:type="continuationSeparator" w:id="0">
    <w:p w:rsidR="003E2962" w:rsidRDefault="003E2962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FE3" w:rsidRDefault="00CF3F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FE3" w:rsidRDefault="00CF3FE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FE3" w:rsidRDefault="00CF3F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69"/>
    <w:rsid w:val="000C1183"/>
    <w:rsid w:val="00124169"/>
    <w:rsid w:val="001D2099"/>
    <w:rsid w:val="00240C83"/>
    <w:rsid w:val="0026573E"/>
    <w:rsid w:val="00267C44"/>
    <w:rsid w:val="002C0AB3"/>
    <w:rsid w:val="002D6624"/>
    <w:rsid w:val="003E2962"/>
    <w:rsid w:val="00402AAD"/>
    <w:rsid w:val="00552AAA"/>
    <w:rsid w:val="00566294"/>
    <w:rsid w:val="00595865"/>
    <w:rsid w:val="005E231B"/>
    <w:rsid w:val="005F138F"/>
    <w:rsid w:val="006714D6"/>
    <w:rsid w:val="007528A0"/>
    <w:rsid w:val="00761C7F"/>
    <w:rsid w:val="00767633"/>
    <w:rsid w:val="007E2EB3"/>
    <w:rsid w:val="008B4E5E"/>
    <w:rsid w:val="009A0F1E"/>
    <w:rsid w:val="00A27DD2"/>
    <w:rsid w:val="00A343F8"/>
    <w:rsid w:val="00A70D8E"/>
    <w:rsid w:val="00B14B16"/>
    <w:rsid w:val="00B219E5"/>
    <w:rsid w:val="00B55A84"/>
    <w:rsid w:val="00BA0A16"/>
    <w:rsid w:val="00C3041B"/>
    <w:rsid w:val="00C96F5A"/>
    <w:rsid w:val="00CF3FE3"/>
    <w:rsid w:val="00D76056"/>
    <w:rsid w:val="00DB324C"/>
    <w:rsid w:val="00DE0D5E"/>
    <w:rsid w:val="00E13F71"/>
    <w:rsid w:val="00E34D36"/>
    <w:rsid w:val="00E35F55"/>
    <w:rsid w:val="00E659D6"/>
    <w:rsid w:val="00E87430"/>
    <w:rsid w:val="00EE534F"/>
    <w:rsid w:val="00EE74AE"/>
    <w:rsid w:val="00EF2E38"/>
    <w:rsid w:val="00F15328"/>
    <w:rsid w:val="00F1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11906AE1-0234-4543-9277-6D8B5C7A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124169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24169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24169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124169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124169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124169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124169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124169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C96F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96F5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MWOxuZupHBY7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74A0B-0FF5-4802-B179-E94E43541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MWOxuZupHBY7歲入機關別決算審定明細表A3_1.dot</Template>
  <TotalTime>0</TotalTime>
  <Pages>4</Pages>
  <Words>1859</Words>
  <Characters>4082</Characters>
  <Application>Microsoft Office Word</Application>
  <DocSecurity>0</DocSecurity>
  <Lines>34</Lines>
  <Paragraphs>11</Paragraphs>
  <ScaleCrop>false</ScaleCrop>
  <Company>N.A.O.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林佳成</dc:creator>
  <cp:keywords/>
  <dc:description/>
  <cp:lastModifiedBy>林佳成</cp:lastModifiedBy>
  <cp:revision>2</cp:revision>
  <cp:lastPrinted>2024-06-11T05:53:00Z</cp:lastPrinted>
  <dcterms:created xsi:type="dcterms:W3CDTF">2024-07-04T03:17:00Z</dcterms:created>
  <dcterms:modified xsi:type="dcterms:W3CDTF">2024-07-04T03:17:00Z</dcterms:modified>
</cp:coreProperties>
</file>