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A5A" w:rsidRPr="002069FF" w:rsidRDefault="008B6A5A" w:rsidP="008B6A5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總統府主管</w:t>
      </w:r>
    </w:p>
    <w:p w:rsidR="008B6A5A" w:rsidRDefault="008B6A5A" w:rsidP="008B6A5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8B6A5A" w:rsidRDefault="008B6A5A" w:rsidP="008B6A5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8B6A5A" w:rsidTr="000F20D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6A5A" w:rsidRPr="00FE6AA2" w:rsidRDefault="008B6A5A" w:rsidP="00FE6AA2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</w:tc>
      </w:tr>
      <w:tr w:rsidR="008B6A5A" w:rsidTr="000F20D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8B6A5A" w:rsidRPr="00A27DD2" w:rsidRDefault="008B6A5A" w:rsidP="000F20D0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8B6A5A" w:rsidTr="000F20D0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8B6A5A" w:rsidRPr="00A27DD2" w:rsidRDefault="008B6A5A" w:rsidP="000F20D0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8B6A5A" w:rsidRPr="00A27DD2" w:rsidRDefault="008B6A5A" w:rsidP="000F20D0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8B6A5A" w:rsidTr="000F20D0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8B6A5A" w:rsidRPr="00A27DD2" w:rsidRDefault="008B6A5A" w:rsidP="000F20D0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B6A5A" w:rsidRPr="00904A1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904A17" w:rsidRDefault="008B6A5A" w:rsidP="000F20D0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04A1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154,302,000</w:t>
            </w:r>
          </w:p>
        </w:tc>
        <w:tc>
          <w:tcPr>
            <w:tcW w:w="1984" w:type="dxa"/>
            <w:shd w:val="clear" w:color="auto" w:fill="auto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146,244,000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146,244,000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146,244,000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- 8,058,000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- 5.22</w:t>
            </w:r>
          </w:p>
        </w:tc>
      </w:tr>
      <w:tr w:rsidR="008B6A5A" w:rsidRPr="00904A1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904A17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04A1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2,275,000</w:t>
            </w:r>
          </w:p>
        </w:tc>
        <w:tc>
          <w:tcPr>
            <w:tcW w:w="1984" w:type="dxa"/>
            <w:shd w:val="clear" w:color="auto" w:fill="auto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2,808,544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2,808,544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2,808,544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533,544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23.45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21,805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21,805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21,805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21,805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- 31.80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1,956,000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2,291,206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2,291,206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2,291,206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335,206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17.14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318,000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494,851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494,851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494,851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176,851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55.61</w:t>
            </w:r>
          </w:p>
        </w:tc>
      </w:tr>
      <w:tr w:rsidR="008B6A5A" w:rsidRPr="00904A1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904A17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04A1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國家安全會議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38,000</w:t>
            </w:r>
          </w:p>
        </w:tc>
        <w:tc>
          <w:tcPr>
            <w:tcW w:w="1984" w:type="dxa"/>
            <w:shd w:val="clear" w:color="auto" w:fill="auto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33,710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33,710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33,710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- 11.29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20,000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13,863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13,863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13,863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- 6,137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- 30.69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18,000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19,809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19,809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19,809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10.05</w:t>
            </w:r>
          </w:p>
        </w:tc>
      </w:tr>
      <w:tr w:rsidR="008B6A5A" w:rsidRPr="00904A1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904A17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04A1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1,200,000</w:t>
            </w:r>
          </w:p>
        </w:tc>
        <w:tc>
          <w:tcPr>
            <w:tcW w:w="1984" w:type="dxa"/>
            <w:shd w:val="clear" w:color="auto" w:fill="auto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3,007,585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3,007,585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3,007,585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1,807,585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150.63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53,637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53,637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53,637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53,637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200,000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503,283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503,283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503,283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303,283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151.64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620,000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1,201,459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1,201,459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1,201,459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581,459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93.78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380,000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1,249,206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1,249,206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1,249,206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869,206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228.74</w:t>
            </w:r>
          </w:p>
        </w:tc>
      </w:tr>
      <w:tr w:rsidR="008B6A5A" w:rsidRPr="00904A1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904A17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04A1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國史館臺灣文獻館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1,118,000</w:t>
            </w:r>
          </w:p>
        </w:tc>
        <w:tc>
          <w:tcPr>
            <w:tcW w:w="1984" w:type="dxa"/>
            <w:shd w:val="clear" w:color="auto" w:fill="auto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1,778,028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1,778,028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1,778,028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660,028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59.04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59,681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59,681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59,681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59,681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293,000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529,458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529,458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529,458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236,458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80.70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112,000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121,204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121,204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121,204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8.22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713,000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1,067,685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1,067,685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1,067,685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354,685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49.75</w:t>
            </w:r>
          </w:p>
        </w:tc>
      </w:tr>
      <w:tr w:rsidR="008B6A5A" w:rsidRPr="00904A1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904A17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04A1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149,671,000</w:t>
            </w:r>
          </w:p>
        </w:tc>
        <w:tc>
          <w:tcPr>
            <w:tcW w:w="1984" w:type="dxa"/>
            <w:shd w:val="clear" w:color="auto" w:fill="auto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138,616,133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138,616,133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138,616,133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- 11,054,867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904A17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04A1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- 7.39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1,738,969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1,738,969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1,738,969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- 3,261,031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- 65.22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5,234,000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6,890,602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6,890,602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6,890,602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1,656,602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31.65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27DD2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139,437,000</w:t>
            </w:r>
          </w:p>
        </w:tc>
        <w:tc>
          <w:tcPr>
            <w:tcW w:w="1984" w:type="dxa"/>
            <w:shd w:val="clear" w:color="auto" w:fill="auto"/>
          </w:tcPr>
          <w:p w:rsidR="008B6A5A" w:rsidRPr="00A27DD2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129,986,562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129,986,562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129,986,562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- 9,450,438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27DD2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- 6.78</w:t>
            </w:r>
          </w:p>
        </w:tc>
      </w:tr>
    </w:tbl>
    <w:p w:rsidR="008B6A5A" w:rsidRDefault="008B6A5A" w:rsidP="008B6A5A">
      <w:pPr>
        <w:jc w:val="left"/>
      </w:pPr>
    </w:p>
    <w:p w:rsidR="008B6A5A" w:rsidRPr="00252B93" w:rsidRDefault="008B6A5A" w:rsidP="008B6A5A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8B6A5A" w:rsidTr="000F20D0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8B6A5A" w:rsidRPr="006D07D9" w:rsidRDefault="008B6A5A" w:rsidP="00FE6AA2">
            <w:pPr>
              <w:ind w:right="560"/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8B6A5A" w:rsidRPr="006D07D9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8B6A5A" w:rsidTr="000F20D0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8B6A5A" w:rsidTr="000F20D0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8B6A5A" w:rsidTr="000F20D0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6A5A" w:rsidRPr="006D07D9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B6A5A" w:rsidRPr="00C75923" w:rsidTr="000F20D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C7592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總統府主管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8B6A5A" w:rsidRPr="00C75923" w:rsidTr="000F20D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C7592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中央研究院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C75923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8B6A5A" w:rsidRPr="00C75923" w:rsidTr="000F20D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75923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C7592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C75923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B6A5A" w:rsidRPr="00C75923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C7592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C7592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C7592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C75923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C75923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C7592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</w:tbl>
    <w:p w:rsidR="00FE6AA2" w:rsidRDefault="00FE6AA2" w:rsidP="008B6A5A">
      <w:pPr>
        <w:jc w:val="left"/>
        <w:rPr>
          <w:rFonts w:hAnsi="標楷體"/>
          <w:b/>
          <w:sz w:val="32"/>
        </w:rPr>
      </w:pPr>
    </w:p>
    <w:p w:rsidR="008B6A5A" w:rsidRPr="00AA056F" w:rsidRDefault="008B6A5A" w:rsidP="008B6A5A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056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8B6A5A" w:rsidTr="000F20D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6A5A" w:rsidRPr="00FE6AA2" w:rsidRDefault="008B6A5A" w:rsidP="00FE6AA2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112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8B6A5A" w:rsidTr="000F20D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8B6A5A" w:rsidRPr="00AA056F" w:rsidRDefault="008B6A5A" w:rsidP="000F20D0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8B6A5A" w:rsidTr="001152C7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56" w:type="dxa"/>
            <w:vMerge w:val="restart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8B6A5A" w:rsidRPr="00AA056F" w:rsidRDefault="008B6A5A" w:rsidP="000F20D0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8B6A5A" w:rsidRPr="00AA056F" w:rsidRDefault="008B6A5A" w:rsidP="000F20D0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8B6A5A" w:rsidTr="001152C7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6" w:type="dxa"/>
            <w:vMerge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8B6A5A" w:rsidRPr="00AA056F" w:rsidRDefault="008B6A5A" w:rsidP="000F20D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B6A5A" w:rsidRPr="000E6BFF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0E6BFF" w:rsidRDefault="008B6A5A" w:rsidP="000F20D0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E6BF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總統府主管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14,801,874,000</w:t>
            </w:r>
          </w:p>
        </w:tc>
        <w:tc>
          <w:tcPr>
            <w:tcW w:w="2197" w:type="dxa"/>
            <w:shd w:val="clear" w:color="auto" w:fill="auto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14,449,094,795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13,340,004,273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1,109,090,522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14,449,094,795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- 352,779,205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- 2.38</w:t>
            </w:r>
          </w:p>
        </w:tc>
      </w:tr>
      <w:tr w:rsidR="008B6A5A" w:rsidRPr="000E6BFF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0E6BFF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E6BF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1,038,589,000</w:t>
            </w:r>
          </w:p>
        </w:tc>
        <w:tc>
          <w:tcPr>
            <w:tcW w:w="2197" w:type="dxa"/>
            <w:shd w:val="clear" w:color="auto" w:fill="auto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1,023,969,243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983,934,121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40,035,122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1,023,969,243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- 14,619,757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- 1.41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955,461,000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943,553,539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907,985,739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35,567,800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943,553,539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- 11,907,461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- 1.25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國務機要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30,000,000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29,998,830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29,998,830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29,998,830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國家慶典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15,568,000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15,543,900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15,543,900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15,543,900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- 24,100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- 0.15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研究發展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5,001,000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4,482,312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4,482,312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4,482,312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- 518,688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- 10.37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新聞發布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6,684,000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6,680,625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6,680,625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6,680,625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- 3,375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- 0.05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卸任禮遇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8,811,000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8,323,196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5,916,174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2,407,022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8,323,196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- 487,804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- 5.54</w:t>
            </w:r>
          </w:p>
        </w:tc>
      </w:tr>
      <w:tr w:rsidR="008B6A5A" w:rsidTr="002025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1152C7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公報編印及印信勳章鑄造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7,269,000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20255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7,247,070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5,186,770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2,060,300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7,247,070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- 21,930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- 0.30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9,795,000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8,139,771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8,139,771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8,139,771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- 1,655,229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- 16.90</w:t>
            </w:r>
          </w:p>
        </w:tc>
      </w:tr>
      <w:tr w:rsidR="008B6A5A" w:rsidRPr="000E6BFF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0E6BFF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E6BF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國家安全會議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211,630,000</w:t>
            </w:r>
          </w:p>
        </w:tc>
        <w:tc>
          <w:tcPr>
            <w:tcW w:w="2197" w:type="dxa"/>
            <w:shd w:val="clear" w:color="auto" w:fill="auto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209,622,645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209,622,645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209,622,645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- 2,007,355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- 0.95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190,623,000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188,875,964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188,875,964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188,875,964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- 1,747,036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- 0.92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諮詢研究業務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21,007,000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20,746,681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20,746,681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20,746,681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- 260,319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- 1.24</w:t>
            </w:r>
          </w:p>
        </w:tc>
      </w:tr>
      <w:tr w:rsidR="008B6A5A" w:rsidRPr="000E6BFF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0E6BFF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E6BF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206,250,000</w:t>
            </w:r>
          </w:p>
        </w:tc>
        <w:tc>
          <w:tcPr>
            <w:tcW w:w="2197" w:type="dxa"/>
            <w:shd w:val="clear" w:color="auto" w:fill="auto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204,097,889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204,097,889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204,097,889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- 2,152,111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- 1.04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177,050,000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174,909,168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174,909,168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174,909,168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- 2,140,832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- 1.21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檔案文物管理與編纂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29,200,000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29,188,721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29,188,721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29,188,721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- 11,279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8B6A5A" w:rsidRPr="000E6BFF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0E6BFF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E6BF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國史館臺灣文獻館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107,373,000</w:t>
            </w:r>
          </w:p>
        </w:tc>
        <w:tc>
          <w:tcPr>
            <w:tcW w:w="2197" w:type="dxa"/>
            <w:shd w:val="clear" w:color="auto" w:fill="auto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107,134,996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107,134,996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107,134,996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- 238,004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- 0.22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82,485,000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82,270,396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82,270,396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82,270,396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- 214,604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- 0.26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文獻業務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24,888,000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24,864,600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24,864,600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24,864,600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8B6A5A" w:rsidRPr="000E6BFF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0E6BFF" w:rsidRDefault="008B6A5A" w:rsidP="000F20D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E6BFF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中央研究院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13,238,032,000</w:t>
            </w:r>
          </w:p>
        </w:tc>
        <w:tc>
          <w:tcPr>
            <w:tcW w:w="2197" w:type="dxa"/>
            <w:shd w:val="clear" w:color="auto" w:fill="auto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12,904,270,022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11,835,214,622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1,069,055,400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12,904,270,022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- 333,761,978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0E6BFF" w:rsidRDefault="008B6A5A" w:rsidP="000F20D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E6BFF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- 2.52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272,689,000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262,203,035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261,743,035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460,000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262,203,035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- 10,485,965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- 3.85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一般學術研究及評議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6,279,778,000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6,042,512,380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5,740,884,125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301,628,255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6,042,512,380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- 237,265,620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- 3.78</w:t>
            </w:r>
          </w:p>
        </w:tc>
      </w:tr>
      <w:tr w:rsidR="008B6A5A" w:rsidTr="002025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614536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自然及人文社會科學研究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4,364,747,000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20255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4,309,210,513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4,125,569,220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183,641,293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4,309,210,513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- 55,536,487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- 1.27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南部院區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858,406,000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831,283,770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247,957,918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583,325,852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831,283,770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- 27,122,230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- 3.16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1,455,657,000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1,455,657,000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1,455,657,000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1,455,657,000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3,540,000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3,403,324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3,403,324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3,403,324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- 136,676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- 3.86</w:t>
            </w:r>
          </w:p>
        </w:tc>
      </w:tr>
      <w:tr w:rsidR="008B6A5A" w:rsidTr="001152C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B6A5A" w:rsidRPr="00AA056F" w:rsidRDefault="008B6A5A" w:rsidP="000F20D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z w:val="22"/>
                <w:szCs w:val="22"/>
              </w:rPr>
              <w:t>3,215,000</w:t>
            </w:r>
          </w:p>
        </w:tc>
        <w:tc>
          <w:tcPr>
            <w:tcW w:w="2197" w:type="dxa"/>
            <w:shd w:val="clear" w:color="auto" w:fill="auto"/>
          </w:tcPr>
          <w:p w:rsidR="008B6A5A" w:rsidRPr="00AA056F" w:rsidRDefault="008B6A5A" w:rsidP="000F20D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- 3,215,000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AA056F" w:rsidRDefault="008B6A5A" w:rsidP="000F20D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AA67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8B6A5A" w:rsidRDefault="008B6A5A" w:rsidP="008B6A5A">
      <w:pPr>
        <w:jc w:val="left"/>
      </w:pPr>
    </w:p>
    <w:p w:rsidR="008B6A5A" w:rsidRPr="000B5B89" w:rsidRDefault="008B6A5A" w:rsidP="008B6A5A">
      <w:pPr>
        <w:pStyle w:val="a9"/>
        <w:ind w:rightChars="-14" w:right="-22"/>
      </w:pPr>
    </w:p>
    <w:p w:rsidR="00FE6AA2" w:rsidRDefault="00FE6AA2">
      <w:r>
        <w:br w:type="page"/>
      </w: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694"/>
        <w:gridCol w:w="1984"/>
        <w:gridCol w:w="2173"/>
        <w:gridCol w:w="2174"/>
        <w:gridCol w:w="2174"/>
        <w:gridCol w:w="2480"/>
        <w:gridCol w:w="2481"/>
        <w:gridCol w:w="2551"/>
        <w:gridCol w:w="993"/>
      </w:tblGrid>
      <w:tr w:rsidR="008B6A5A" w:rsidTr="000F20D0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8B6A5A" w:rsidRPr="006001BA" w:rsidRDefault="008B6A5A" w:rsidP="00FE6AA2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</w:tr>
      <w:tr w:rsidR="008B6A5A" w:rsidTr="000F20D0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8B6A5A" w:rsidTr="00C02219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694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4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8B6A5A" w:rsidTr="00C02219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8B6A5A" w:rsidTr="00C02219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6A5A" w:rsidRPr="006001BA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總統府主管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1,341,459,672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3,104,517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1,154,739,002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183,616,153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13.69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總統府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51,178,144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531,688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50,646,456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A318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51,178,144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531,688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50,646,456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48,640,658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531,688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48,108,970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卸任禮遇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2,537,486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2,537,486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國家安全會議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160,323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160,323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A318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160,323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160,323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1,290,121,205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2,572,829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1,103,932,223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183,616,153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14.23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A3181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101,058,143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435,997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99,687,146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935,000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0.93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4,343,038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435,997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3,472,041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435,000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10.02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96,215,105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96,215,105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A3181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109,813,742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330,413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92,785,623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16,697,706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15.21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54,495,235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330,413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37,954,616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16,210,206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29.75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55,318,507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54,831,007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487,500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0.88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A318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1,079,249,320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1,806,419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911,459,454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165,983,447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A3181">
              <w:rPr>
                <w:rFonts w:hAnsi="細明體"/>
                <w:b/>
                <w:noProof/>
                <w:sz w:val="22"/>
                <w:szCs w:val="22"/>
              </w:rPr>
              <w:t>15.38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528,809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528,809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364,156,183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585,967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212,720,083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150,850,133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41.42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89,157,245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1,220,452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82,803,479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5,133,314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5.76</w:t>
            </w:r>
          </w:p>
        </w:tc>
      </w:tr>
      <w:tr w:rsidR="008B6A5A" w:rsidRPr="00BA3181" w:rsidTr="00C0221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A31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625,407,083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6A5A" w:rsidRPr="00BA3181" w:rsidRDefault="008B6A5A" w:rsidP="000F20D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A318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615,407,083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6A5A" w:rsidRPr="00BA3181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A3181">
              <w:rPr>
                <w:rFonts w:hAnsi="細明體"/>
                <w:noProof/>
                <w:sz w:val="22"/>
                <w:szCs w:val="22"/>
              </w:rPr>
              <w:t>1.60</w:t>
            </w:r>
          </w:p>
        </w:tc>
      </w:tr>
    </w:tbl>
    <w:p w:rsidR="008B6A5A" w:rsidRDefault="008B6A5A" w:rsidP="008B6A5A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8B6A5A" w:rsidRDefault="008B6A5A" w:rsidP="008B6A5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8B6A5A" w:rsidRPr="00651174" w:rsidRDefault="008B6A5A" w:rsidP="008B6A5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8B6A5A" w:rsidRPr="00C159BC" w:rsidRDefault="008B6A5A" w:rsidP="008B6A5A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8B6A5A" w:rsidRPr="00017050" w:rsidTr="000F20D0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8B6A5A" w:rsidRPr="004A0712" w:rsidRDefault="00FA091D" w:rsidP="000F20D0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</w:t>
            </w:r>
            <w:r w:rsidR="008B6A5A" w:rsidRPr="004A0712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8B6A5A" w:rsidRPr="004A0712">
              <w:rPr>
                <w:rFonts w:hAnsi="標楷體"/>
                <w:sz w:val="28"/>
                <w:szCs w:val="24"/>
              </w:rPr>
              <w:t xml:space="preserve"> </w:t>
            </w:r>
            <w:r w:rsidR="008B6A5A">
              <w:rPr>
                <w:rFonts w:hAnsi="標楷體" w:hint="eastAsia"/>
                <w:sz w:val="28"/>
                <w:szCs w:val="24"/>
              </w:rPr>
              <w:t>112</w:t>
            </w:r>
            <w:r w:rsidR="008B6A5A"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:rsidR="008B6A5A" w:rsidRPr="00017050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B6A5A" w:rsidRPr="00CA093B" w:rsidTr="000F20D0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8B6A5A" w:rsidRPr="00410A8E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8B6A5A" w:rsidRPr="00410A8E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8B6A5A" w:rsidRPr="00410A8E" w:rsidRDefault="008B6A5A" w:rsidP="000F20D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8B6A5A" w:rsidRPr="00410A8E" w:rsidRDefault="008B6A5A" w:rsidP="000F20D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8B6A5A" w:rsidRPr="00410A8E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B6A5A" w:rsidRPr="00CA093B" w:rsidTr="000F20D0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B6A5A" w:rsidRPr="00410A8E" w:rsidRDefault="008B6A5A" w:rsidP="000F20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B6A5A" w:rsidRPr="00410A8E" w:rsidRDefault="008B6A5A" w:rsidP="000F20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B6A5A" w:rsidRPr="00410A8E" w:rsidRDefault="008B6A5A" w:rsidP="000F20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B6A5A" w:rsidRPr="00410A8E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B6A5A" w:rsidRPr="00410A8E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B6A5A" w:rsidRPr="00410A8E" w:rsidRDefault="008B6A5A" w:rsidP="000F20D0">
            <w:pPr>
              <w:jc w:val="center"/>
              <w:rPr>
                <w:sz w:val="22"/>
                <w:szCs w:val="22"/>
              </w:rPr>
            </w:pPr>
          </w:p>
        </w:tc>
      </w:tr>
      <w:tr w:rsidR="008B6A5A" w:rsidRPr="0052581F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52581F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B6A5A" w:rsidRPr="0052581F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52581F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1,738,969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- 3,261,031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- 65.22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52581F">
              <w:rPr>
                <w:rFonts w:hAnsi="標楷體" w:hint="eastAsia"/>
                <w:noProof/>
                <w:sz w:val="22"/>
                <w:szCs w:val="22"/>
              </w:rPr>
              <w:t>廠商逾期交貨及圖書借閱逾期等罰款收入較預計減少。</w:t>
            </w:r>
          </w:p>
        </w:tc>
      </w:tr>
      <w:tr w:rsidR="008B6A5A" w:rsidRPr="0052581F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52581F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5,234,000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6,890,602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1,656,602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52581F">
              <w:rPr>
                <w:rFonts w:hAnsi="細明體"/>
                <w:noProof/>
                <w:sz w:val="22"/>
                <w:szCs w:val="22"/>
              </w:rPr>
              <w:t>31.65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52581F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52581F">
              <w:rPr>
                <w:rFonts w:hAnsi="標楷體" w:hint="eastAsia"/>
                <w:noProof/>
                <w:sz w:val="22"/>
                <w:szCs w:val="22"/>
              </w:rPr>
              <w:t>出售廢舊物資收入等較預計增加。</w:t>
            </w:r>
          </w:p>
        </w:tc>
      </w:tr>
    </w:tbl>
    <w:p w:rsidR="008B6A5A" w:rsidRDefault="008B6A5A" w:rsidP="008B6A5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8B6A5A" w:rsidRPr="00017050" w:rsidRDefault="008B6A5A" w:rsidP="008B6A5A"/>
    <w:p w:rsidR="008B6A5A" w:rsidRPr="00393E8C" w:rsidRDefault="008B6A5A" w:rsidP="008B6A5A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8B6A5A" w:rsidRPr="00426896" w:rsidTr="000F20D0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B6A5A" w:rsidRPr="0073504B" w:rsidRDefault="00FA091D" w:rsidP="000F20D0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lastRenderedPageBreak/>
              <w:t>2</w:t>
            </w:r>
            <w:r w:rsidR="008B6A5A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8B6A5A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8B6A5A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8B6A5A" w:rsidRPr="00426896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B6A5A" w:rsidRPr="00DC36E9" w:rsidTr="000F20D0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8B6A5A" w:rsidRPr="00800B99" w:rsidRDefault="008B6A5A" w:rsidP="000F20D0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6A5A" w:rsidRPr="00800B99" w:rsidRDefault="008B6A5A" w:rsidP="000F20D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8B6A5A" w:rsidRPr="00DC36E9" w:rsidTr="000F20D0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800B99" w:rsidRDefault="008B6A5A" w:rsidP="000F20D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6A5A" w:rsidRPr="00800B99" w:rsidRDefault="008B6A5A" w:rsidP="000F20D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8B6A5A" w:rsidRPr="00063D37" w:rsidTr="000F20D0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063D37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B6A5A" w:rsidTr="000F20D0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8B6A5A" w:rsidRPr="00800B99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A6773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6A5A" w:rsidRPr="00063D3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63D3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800B99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800B99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800B99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997D66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z w:val="22"/>
                <w:szCs w:val="22"/>
              </w:rPr>
              <w:t>國家生技研究園區興建工程履約爭議進行民事訴訟中，尚待收取。</w:t>
            </w:r>
          </w:p>
        </w:tc>
      </w:tr>
    </w:tbl>
    <w:p w:rsidR="008B6A5A" w:rsidRDefault="008B6A5A" w:rsidP="008B6A5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8B6A5A" w:rsidRDefault="008B6A5A" w:rsidP="008B6A5A">
      <w:pPr>
        <w:jc w:val="left"/>
      </w:pPr>
    </w:p>
    <w:p w:rsidR="008B6A5A" w:rsidRPr="00F33C00" w:rsidRDefault="008B6A5A" w:rsidP="008B6A5A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8B6A5A" w:rsidRPr="00034210" w:rsidRDefault="008B6A5A" w:rsidP="008B6A5A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8B6A5A" w:rsidRPr="00AC566C" w:rsidTr="000F20D0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6A5A" w:rsidRPr="0080007C" w:rsidRDefault="008B6A5A" w:rsidP="000F20D0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112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8B6A5A" w:rsidRPr="00AC566C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B6A5A" w:rsidTr="000F20D0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8B6A5A" w:rsidRPr="00AF2D0B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B6A5A" w:rsidTr="000F20D0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B6A5A" w:rsidRPr="00AF2D0B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B6A5A" w:rsidRPr="00AF2D0B" w:rsidRDefault="008B6A5A" w:rsidP="000F20D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03687">
              <w:rPr>
                <w:rFonts w:hAnsi="標楷體" w:hint="eastAsia"/>
                <w:b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03687">
              <w:rPr>
                <w:rFonts w:hAnsi="細明體"/>
                <w:noProof/>
                <w:spacing w:val="-2"/>
                <w:sz w:val="22"/>
                <w:szCs w:val="22"/>
              </w:rPr>
              <w:t>955,461,000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35,567,800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3.72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600780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中央空調系統汰換及屋頂燈籠窗局部整修等工程</w:t>
            </w:r>
            <w:r w:rsidR="008B6A5A" w:rsidRPr="00B03687">
              <w:rPr>
                <w:rFonts w:hAnsi="標楷體" w:hint="eastAsia"/>
                <w:noProof/>
                <w:sz w:val="22"/>
                <w:szCs w:val="22"/>
              </w:rPr>
              <w:t>尚在執行中。</w:t>
            </w: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卸任禮遇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03687">
              <w:rPr>
                <w:rFonts w:hAnsi="細明體"/>
                <w:noProof/>
                <w:spacing w:val="-2"/>
                <w:sz w:val="22"/>
                <w:szCs w:val="22"/>
              </w:rPr>
              <w:t>8,811,000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2,407,022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27.32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卸任禮遇經費依法辦理保留續用。</w:t>
            </w: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公報編印及印信勳章鑄造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03687">
              <w:rPr>
                <w:rFonts w:hAnsi="細明體"/>
                <w:noProof/>
                <w:spacing w:val="-2"/>
                <w:sz w:val="22"/>
                <w:szCs w:val="22"/>
              </w:rPr>
              <w:t>7,269,000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2,060,300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28.34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行政院組織改造專案印信採購案尚在執行中。</w:t>
            </w: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03687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03687">
              <w:rPr>
                <w:rFonts w:hAnsi="細明體"/>
                <w:noProof/>
                <w:spacing w:val="-2"/>
                <w:sz w:val="22"/>
                <w:szCs w:val="22"/>
              </w:rPr>
              <w:t>6,279,778,000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301,628,255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4.80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部分儀器設備採購案及廳舍或相關設施(備)整修建工程等尚在執行中。</w:t>
            </w: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03687">
              <w:rPr>
                <w:rFonts w:hAnsi="細明體"/>
                <w:noProof/>
                <w:spacing w:val="-2"/>
                <w:sz w:val="22"/>
                <w:szCs w:val="22"/>
              </w:rPr>
              <w:t>4,364,747,000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183,641,293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4.21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部分儀器設備、西文期刊等採購案及廳舍或相關設施(備)整修建工程等尚在執行中。</w:t>
            </w:r>
          </w:p>
        </w:tc>
      </w:tr>
      <w:tr w:rsidR="008B6A5A" w:rsidRPr="00B03687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03687">
              <w:rPr>
                <w:rFonts w:hAnsi="細明體"/>
                <w:noProof/>
                <w:spacing w:val="-2"/>
                <w:sz w:val="22"/>
                <w:szCs w:val="22"/>
              </w:rPr>
              <w:t>858,406,000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583,325,852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B03687">
              <w:rPr>
                <w:rFonts w:hAnsi="細明體"/>
                <w:noProof/>
                <w:sz w:val="22"/>
                <w:szCs w:val="22"/>
              </w:rPr>
              <w:t>67.95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8B6A5A" w:rsidRPr="00B03687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B03687">
              <w:rPr>
                <w:rFonts w:hAnsi="標楷體" w:hint="eastAsia"/>
                <w:noProof/>
                <w:sz w:val="22"/>
                <w:szCs w:val="22"/>
              </w:rPr>
              <w:t>南部院區興建工程尚在執行中。</w:t>
            </w:r>
          </w:p>
        </w:tc>
      </w:tr>
    </w:tbl>
    <w:p w:rsidR="008B6A5A" w:rsidRDefault="008B6A5A" w:rsidP="008B6A5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="000F509B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:rsidR="008B6A5A" w:rsidRDefault="008B6A5A" w:rsidP="008B6A5A">
      <w:pPr>
        <w:pStyle w:val="aa"/>
      </w:pPr>
    </w:p>
    <w:p w:rsidR="008B6A5A" w:rsidRPr="00AC566C" w:rsidRDefault="008B6A5A" w:rsidP="008B6A5A">
      <w:pPr>
        <w:pStyle w:val="aa"/>
      </w:pPr>
    </w:p>
    <w:p w:rsidR="008B6A5A" w:rsidRPr="006C335D" w:rsidRDefault="008B6A5A" w:rsidP="008B6A5A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8B6A5A" w:rsidRPr="0093340E" w:rsidTr="000F20D0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B6A5A" w:rsidRPr="005D0E30" w:rsidRDefault="008B6A5A" w:rsidP="000F20D0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112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8B6A5A" w:rsidRPr="0093340E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B6A5A" w:rsidRPr="00064EBE" w:rsidTr="000F20D0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6A5A" w:rsidRPr="00A25A7D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B6A5A" w:rsidRPr="00064EBE" w:rsidTr="000F20D0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A5A" w:rsidRPr="00A25A7D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6A5A" w:rsidRPr="00A25A7D" w:rsidRDefault="008B6A5A" w:rsidP="000F20D0">
            <w:pPr>
              <w:pStyle w:val="4"/>
              <w:rPr>
                <w:sz w:val="22"/>
                <w:szCs w:val="22"/>
              </w:rPr>
            </w:pPr>
          </w:p>
        </w:tc>
      </w:tr>
      <w:tr w:rsidR="008B6A5A" w:rsidRPr="002F52D8" w:rsidTr="000F20D0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F52D8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B6A5A" w:rsidRPr="002F52D8" w:rsidTr="000F20D0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F52D8">
              <w:rPr>
                <w:rFonts w:hAnsi="標楷體" w:hint="eastAsia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2F52D8">
              <w:rPr>
                <w:rFonts w:hAnsi="細明體"/>
                <w:noProof/>
                <w:sz w:val="22"/>
                <w:szCs w:val="22"/>
              </w:rPr>
              <w:t>6,279,778,000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2F52D8">
              <w:rPr>
                <w:rFonts w:hAnsi="細明體"/>
                <w:noProof/>
                <w:sz w:val="22"/>
                <w:szCs w:val="22"/>
              </w:rPr>
              <w:t>237,265,620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2F52D8">
              <w:rPr>
                <w:rFonts w:hAnsi="細明體"/>
                <w:noProof/>
                <w:sz w:val="22"/>
                <w:szCs w:val="22"/>
              </w:rPr>
              <w:t>3.78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2F52D8">
              <w:rPr>
                <w:rFonts w:hAnsi="標楷體" w:hint="eastAsia"/>
                <w:noProof/>
                <w:sz w:val="22"/>
                <w:szCs w:val="22"/>
              </w:rPr>
              <w:t>按業務需要減少支付及實際進用員額較少之人事費等結餘。</w:t>
            </w:r>
          </w:p>
        </w:tc>
      </w:tr>
      <w:tr w:rsidR="008B6A5A" w:rsidRPr="002F52D8" w:rsidTr="000F20D0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F52D8">
              <w:rPr>
                <w:rFonts w:hAnsi="標楷體" w:hint="eastAsia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2F52D8">
              <w:rPr>
                <w:rFonts w:hAnsi="細明體"/>
                <w:noProof/>
                <w:sz w:val="22"/>
                <w:szCs w:val="22"/>
              </w:rPr>
              <w:t>4,364,747,000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2F52D8">
              <w:rPr>
                <w:rFonts w:hAnsi="細明體"/>
                <w:noProof/>
                <w:sz w:val="22"/>
                <w:szCs w:val="22"/>
              </w:rPr>
              <w:t>55,536,487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2F52D8">
              <w:rPr>
                <w:rFonts w:hAnsi="細明體"/>
                <w:noProof/>
                <w:sz w:val="22"/>
                <w:szCs w:val="22"/>
              </w:rPr>
              <w:t>1.27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2F52D8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2F52D8">
              <w:rPr>
                <w:rFonts w:hAnsi="標楷體" w:hint="eastAsia"/>
                <w:noProof/>
                <w:sz w:val="22"/>
                <w:szCs w:val="22"/>
              </w:rPr>
              <w:t>按業務需要減少支付及獎助學金核撥較預計減少等結餘。</w:t>
            </w:r>
          </w:p>
        </w:tc>
      </w:tr>
    </w:tbl>
    <w:p w:rsidR="008B6A5A" w:rsidRDefault="008B6A5A" w:rsidP="008B6A5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8B6A5A" w:rsidRDefault="008B6A5A" w:rsidP="008B6A5A">
      <w:pPr>
        <w:pStyle w:val="aa"/>
      </w:pPr>
    </w:p>
    <w:p w:rsidR="008B6A5A" w:rsidRDefault="008B6A5A" w:rsidP="008B6A5A"/>
    <w:p w:rsidR="008B6A5A" w:rsidRPr="0093340E" w:rsidRDefault="008B6A5A" w:rsidP="008B6A5A"/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8B6A5A" w:rsidRPr="00870477" w:rsidTr="000F20D0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8B6A5A" w:rsidRPr="005461A1" w:rsidRDefault="00FA091D" w:rsidP="000F20D0">
            <w:pPr>
              <w:pStyle w:val="10"/>
              <w:ind w:left="128" w:right="16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lastRenderedPageBreak/>
              <w:t>3</w:t>
            </w:r>
            <w:r w:rsidR="008B6A5A" w:rsidRPr="005461A1">
              <w:rPr>
                <w:rFonts w:hAnsi="標楷體" w:hint="eastAsia"/>
                <w:sz w:val="28"/>
              </w:rPr>
              <w:t xml:space="preserve">. </w:t>
            </w:r>
            <w:r w:rsidR="008B6A5A" w:rsidRPr="005461A1">
              <w:rPr>
                <w:rFonts w:hAnsi="標楷體"/>
                <w:sz w:val="28"/>
              </w:rPr>
              <w:t xml:space="preserve"> </w:t>
            </w:r>
            <w:r w:rsidR="008B6A5A"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8B6A5A" w:rsidRPr="00870477" w:rsidRDefault="008B6A5A" w:rsidP="000F20D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B6A5A" w:rsidRPr="00CA093B" w:rsidTr="000F20D0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8B6A5A" w:rsidRPr="003D7502" w:rsidRDefault="008B6A5A" w:rsidP="000F20D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8B6A5A" w:rsidRPr="003D7502" w:rsidRDefault="008B6A5A" w:rsidP="000F20D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8B6A5A" w:rsidRPr="003D7502" w:rsidRDefault="008B6A5A" w:rsidP="000F20D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8B6A5A" w:rsidRPr="003D7502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B6A5A" w:rsidRPr="00CA093B" w:rsidTr="000F20D0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B6A5A" w:rsidRPr="003D7502" w:rsidRDefault="008B6A5A" w:rsidP="000F20D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B6A5A" w:rsidRPr="003D7502" w:rsidRDefault="008B6A5A" w:rsidP="000F20D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B6A5A" w:rsidRPr="003C4D44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C4D44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A6773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C4D44">
              <w:rPr>
                <w:rFonts w:hAnsi="標楷體" w:hint="eastAsia"/>
                <w:b w:val="0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z w:val="22"/>
                <w:szCs w:val="22"/>
              </w:rPr>
              <w:t>超高真空超低溫系統</w:t>
            </w:r>
            <w:r w:rsidR="002839D5">
              <w:rPr>
                <w:rFonts w:hAnsi="標楷體" w:hint="eastAsia"/>
                <w:noProof/>
                <w:sz w:val="22"/>
                <w:szCs w:val="22"/>
              </w:rPr>
              <w:t>採購案廠商提交</w:t>
            </w:r>
            <w:r w:rsidRPr="00AA6773">
              <w:rPr>
                <w:rFonts w:hAnsi="標楷體" w:hint="eastAsia"/>
                <w:noProof/>
                <w:sz w:val="22"/>
                <w:szCs w:val="22"/>
              </w:rPr>
              <w:t>產品未符合規格，尚</w:t>
            </w:r>
            <w:r w:rsidR="002839D5">
              <w:rPr>
                <w:rFonts w:hAnsi="標楷體" w:hint="eastAsia"/>
                <w:noProof/>
                <w:sz w:val="22"/>
                <w:szCs w:val="22"/>
              </w:rPr>
              <w:t>須辦理修改</w:t>
            </w:r>
            <w:r w:rsidRPr="00AA6773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A6773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C4D44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54,495,235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16,210,206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29.75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4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z w:val="22"/>
                <w:szCs w:val="22"/>
              </w:rPr>
              <w:t>生物安全第三等級實驗室優化工程尚在執行中。</w:t>
            </w:r>
          </w:p>
        </w:tc>
      </w:tr>
      <w:tr w:rsidR="008B6A5A" w:rsidTr="000F20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A6773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6A5A" w:rsidRPr="003C4D44" w:rsidRDefault="008B6A5A" w:rsidP="000F20D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C4D44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364,156,183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150,850,133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6A5A" w:rsidRPr="003D7502" w:rsidRDefault="008B6A5A" w:rsidP="000F20D0">
            <w:pPr>
              <w:pStyle w:val="3"/>
              <w:rPr>
                <w:rFonts w:hAnsi="細明體"/>
                <w:sz w:val="22"/>
                <w:szCs w:val="22"/>
              </w:rPr>
            </w:pPr>
            <w:r w:rsidRPr="00AA6773">
              <w:rPr>
                <w:rFonts w:hAnsi="細明體"/>
                <w:noProof/>
                <w:sz w:val="22"/>
                <w:szCs w:val="22"/>
              </w:rPr>
              <w:t>41.42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8B6A5A" w:rsidRPr="003D7502" w:rsidRDefault="008B6A5A" w:rsidP="00006A79">
            <w:pPr>
              <w:pStyle w:val="4"/>
              <w:rPr>
                <w:rFonts w:hAnsi="標楷體"/>
                <w:sz w:val="22"/>
                <w:szCs w:val="22"/>
              </w:rPr>
            </w:pPr>
            <w:r w:rsidRPr="00AA6773">
              <w:rPr>
                <w:rFonts w:hAnsi="標楷體" w:hint="eastAsia"/>
                <w:noProof/>
                <w:sz w:val="22"/>
                <w:szCs w:val="22"/>
              </w:rPr>
              <w:t>生物安全第三等級實驗室優化工程及八吋晶圓塗布顯影設備</w:t>
            </w:r>
            <w:r w:rsidR="00006A79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Pr="00AA6773">
              <w:rPr>
                <w:rFonts w:hAnsi="標楷體" w:hint="eastAsia"/>
                <w:noProof/>
                <w:sz w:val="22"/>
                <w:szCs w:val="22"/>
              </w:rPr>
              <w:t>採購案尚在執行中。</w:t>
            </w:r>
          </w:p>
        </w:tc>
      </w:tr>
    </w:tbl>
    <w:p w:rsidR="008B6A5A" w:rsidRDefault="008B6A5A" w:rsidP="008B6A5A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:rsidR="008B6A5A" w:rsidRDefault="008B6A5A" w:rsidP="008B6A5A">
      <w:pPr>
        <w:pStyle w:val="aa"/>
      </w:pPr>
    </w:p>
    <w:p w:rsidR="008B6A5A" w:rsidRPr="00870477" w:rsidRDefault="008B6A5A" w:rsidP="008B6A5A">
      <w:pPr>
        <w:jc w:val="left"/>
      </w:pPr>
    </w:p>
    <w:sectPr w:rsidR="008B6A5A" w:rsidRPr="00870477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A5A" w:rsidRDefault="008B6A5A" w:rsidP="005F138F">
      <w:r>
        <w:separator/>
      </w:r>
    </w:p>
  </w:endnote>
  <w:endnote w:type="continuationSeparator" w:id="0">
    <w:p w:rsidR="008B6A5A" w:rsidRDefault="008B6A5A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D3E" w:rsidRDefault="00CD1D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AAA" w:rsidRPr="00CD1D3E" w:rsidRDefault="001F7463">
    <w:pPr>
      <w:pStyle w:val="a5"/>
      <w:jc w:val="center"/>
      <w:rPr>
        <w:rFonts w:hAnsi="標楷體"/>
      </w:rPr>
    </w:pPr>
    <w:r w:rsidRPr="00CD1D3E">
      <w:rPr>
        <w:rFonts w:hAnsi="標楷體" w:hint="eastAsia"/>
        <w:bCs/>
        <w:color w:val="000000"/>
        <w:kern w:val="0"/>
      </w:rPr>
      <w:t>15</w:t>
    </w:r>
    <w:r w:rsidRPr="00CD1D3E">
      <w:rPr>
        <w:rFonts w:hAnsi="標楷體"/>
        <w:bCs/>
        <w:color w:val="000000"/>
        <w:kern w:val="0"/>
      </w:rPr>
      <w:t>-</w:t>
    </w:r>
    <w:r w:rsidRPr="00CD1D3E">
      <w:rPr>
        <w:rFonts w:hAnsi="標楷體" w:hint="eastAsia"/>
        <w:bCs/>
        <w:color w:val="000000"/>
        <w:kern w:val="0"/>
      </w:rPr>
      <w:t>1</w:t>
    </w:r>
    <w:bookmarkStart w:id="0" w:name="_GoBack"/>
    <w:bookmarkEnd w:id="0"/>
    <w:r w:rsidRPr="00CD1D3E">
      <w:rPr>
        <w:rFonts w:hAnsi="標楷體" w:hint="eastAsia"/>
        <w:bCs/>
        <w:color w:val="000000"/>
        <w:kern w:val="0"/>
      </w:rPr>
      <w:t>-</w:t>
    </w:r>
    <w:r w:rsidRPr="00CD1D3E">
      <w:rPr>
        <w:rFonts w:hAnsi="標楷體"/>
      </w:rPr>
      <w:fldChar w:fldCharType="begin"/>
    </w:r>
    <w:r w:rsidRPr="00CD1D3E">
      <w:rPr>
        <w:rFonts w:hAnsi="標楷體"/>
      </w:rPr>
      <w:instrText>PAGE   \* MERGEFORMAT</w:instrText>
    </w:r>
    <w:r w:rsidRPr="00CD1D3E">
      <w:rPr>
        <w:rFonts w:hAnsi="標楷體"/>
      </w:rPr>
      <w:fldChar w:fldCharType="separate"/>
    </w:r>
    <w:r w:rsidR="00270736" w:rsidRPr="00270736">
      <w:rPr>
        <w:rFonts w:hAnsi="標楷體"/>
        <w:noProof/>
        <w:lang w:val="zh-TW"/>
      </w:rPr>
      <w:t>1</w:t>
    </w:r>
    <w:r w:rsidRPr="00CD1D3E">
      <w:rPr>
        <w:rFonts w:hAnsi="標楷體"/>
      </w:rPr>
      <w:fldChar w:fldCharType="end"/>
    </w:r>
  </w:p>
  <w:p w:rsidR="00552AAA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D3E" w:rsidRDefault="00CD1D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A5A" w:rsidRDefault="008B6A5A" w:rsidP="005F138F">
      <w:r>
        <w:separator/>
      </w:r>
    </w:p>
  </w:footnote>
  <w:footnote w:type="continuationSeparator" w:id="0">
    <w:p w:rsidR="008B6A5A" w:rsidRDefault="008B6A5A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D3E" w:rsidRDefault="00CD1D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D3E" w:rsidRDefault="00CD1D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D3E" w:rsidRDefault="00CD1D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5A"/>
    <w:rsid w:val="00006A79"/>
    <w:rsid w:val="000C1183"/>
    <w:rsid w:val="000F509B"/>
    <w:rsid w:val="001152C7"/>
    <w:rsid w:val="001D2099"/>
    <w:rsid w:val="001F7463"/>
    <w:rsid w:val="00202553"/>
    <w:rsid w:val="00206FC5"/>
    <w:rsid w:val="00240C83"/>
    <w:rsid w:val="0026573E"/>
    <w:rsid w:val="00267C44"/>
    <w:rsid w:val="00270736"/>
    <w:rsid w:val="002839D5"/>
    <w:rsid w:val="002C0AB3"/>
    <w:rsid w:val="002D4116"/>
    <w:rsid w:val="00315B63"/>
    <w:rsid w:val="00402AAD"/>
    <w:rsid w:val="004C232B"/>
    <w:rsid w:val="00552AAA"/>
    <w:rsid w:val="00566294"/>
    <w:rsid w:val="005F138F"/>
    <w:rsid w:val="00600780"/>
    <w:rsid w:val="00614536"/>
    <w:rsid w:val="006714D6"/>
    <w:rsid w:val="006E181F"/>
    <w:rsid w:val="00761C7F"/>
    <w:rsid w:val="00765657"/>
    <w:rsid w:val="00767633"/>
    <w:rsid w:val="007E2EB3"/>
    <w:rsid w:val="00821B4D"/>
    <w:rsid w:val="008B4E5E"/>
    <w:rsid w:val="008B6A5A"/>
    <w:rsid w:val="009A0F1E"/>
    <w:rsid w:val="009F0453"/>
    <w:rsid w:val="00A27DD2"/>
    <w:rsid w:val="00A343F8"/>
    <w:rsid w:val="00A70D8E"/>
    <w:rsid w:val="00AA14A6"/>
    <w:rsid w:val="00AB7D7E"/>
    <w:rsid w:val="00AC47E9"/>
    <w:rsid w:val="00B14B16"/>
    <w:rsid w:val="00B55A84"/>
    <w:rsid w:val="00BA0A16"/>
    <w:rsid w:val="00C02219"/>
    <w:rsid w:val="00C3041B"/>
    <w:rsid w:val="00CD1D3E"/>
    <w:rsid w:val="00D76056"/>
    <w:rsid w:val="00DB324C"/>
    <w:rsid w:val="00DE0D5E"/>
    <w:rsid w:val="00E13F71"/>
    <w:rsid w:val="00E34D36"/>
    <w:rsid w:val="00E35F55"/>
    <w:rsid w:val="00E659D6"/>
    <w:rsid w:val="00E87430"/>
    <w:rsid w:val="00EA011F"/>
    <w:rsid w:val="00EE534F"/>
    <w:rsid w:val="00EE74AE"/>
    <w:rsid w:val="00EF2E38"/>
    <w:rsid w:val="00F15328"/>
    <w:rsid w:val="00FA091D"/>
    <w:rsid w:val="00FA2980"/>
    <w:rsid w:val="00FC7825"/>
    <w:rsid w:val="00FE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D8E6DC41-6CA3-4D4D-AD1B-5C9703C2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B6A5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B6A5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B6A5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8B6A5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B6A5A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B6A5A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8B6A5A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8B6A5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B6A5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IwjsDqhq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286B2-9AD6-4644-8AB1-97CDA096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iIwjsDqhq歲入機關別決算審定明細表A3_1.dot</Template>
  <TotalTime>0</TotalTime>
  <Pages>5</Pages>
  <Words>1017</Words>
  <Characters>5801</Characters>
  <Application>Microsoft Office Word</Application>
  <DocSecurity>0</DocSecurity>
  <Lines>48</Lines>
  <Paragraphs>13</Paragraphs>
  <ScaleCrop>false</ScaleCrop>
  <Company>N.A.O.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謝佩娟</dc:creator>
  <cp:keywords/>
  <dc:description/>
  <cp:lastModifiedBy>林佳成</cp:lastModifiedBy>
  <cp:revision>2</cp:revision>
  <dcterms:created xsi:type="dcterms:W3CDTF">2024-07-04T03:16:00Z</dcterms:created>
  <dcterms:modified xsi:type="dcterms:W3CDTF">2024-07-04T03:16:00Z</dcterms:modified>
</cp:coreProperties>
</file>