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56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722"/>
      </w:tblGrid>
      <w:tr w:rsidR="00C50C31" w:rsidTr="005119A5">
        <w:tc>
          <w:tcPr>
            <w:tcW w:w="534" w:type="dxa"/>
            <w:hideMark/>
          </w:tcPr>
          <w:p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:rsidR="00C50C31" w:rsidRDefault="00C50C31" w:rsidP="00C50C31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C50C31" w:rsidTr="005119A5">
        <w:tc>
          <w:tcPr>
            <w:tcW w:w="534" w:type="dxa"/>
            <w:hideMark/>
          </w:tcPr>
          <w:p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:rsidR="00C50C31" w:rsidRDefault="00C50C31" w:rsidP="00C50C31">
            <w:pPr>
              <w:widowControl/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</w:tbl>
    <w:p w:rsidR="00C50C31" w:rsidRPr="006666B9" w:rsidRDefault="00C50C31" w:rsidP="005119A5">
      <w:pPr>
        <w:pStyle w:val="a3"/>
        <w:jc w:val="center"/>
      </w:pPr>
      <w:r w:rsidRPr="00591244">
        <w:rPr>
          <w:rFonts w:ascii="標楷體" w:eastAsia="標楷體" w:hAnsi="標楷體" w:hint="eastAsia"/>
          <w:b/>
          <w:sz w:val="36"/>
          <w:u w:val="single"/>
        </w:rPr>
        <w:t>中華民國</w:t>
      </w:r>
      <w:proofErr w:type="gramStart"/>
      <w:r w:rsidR="008A5AB8">
        <w:rPr>
          <w:rFonts w:ascii="標楷體" w:eastAsia="標楷體" w:hAnsi="標楷體" w:hint="eastAsia"/>
          <w:b/>
          <w:sz w:val="36"/>
          <w:u w:val="single"/>
        </w:rPr>
        <w:t>112</w:t>
      </w:r>
      <w:proofErr w:type="gramEnd"/>
      <w:r w:rsidRPr="00591244">
        <w:rPr>
          <w:rFonts w:ascii="標楷體" w:eastAsia="標楷體" w:hAnsi="標楷體" w:hint="eastAsia"/>
          <w:b/>
          <w:sz w:val="36"/>
          <w:u w:val="single"/>
        </w:rPr>
        <w:t>年度中央政府總決算歲出機關別決算審定</w:t>
      </w:r>
      <w:r>
        <w:rPr>
          <w:rFonts w:ascii="標楷體" w:eastAsia="標楷體" w:hAnsi="標楷體" w:hint="eastAsia"/>
          <w:b/>
          <w:sz w:val="36"/>
          <w:u w:val="single"/>
        </w:rPr>
        <w:t>總</w:t>
      </w:r>
      <w:r w:rsidRPr="00591244">
        <w:rPr>
          <w:rFonts w:ascii="標楷體" w:eastAsia="標楷體" w:hAnsi="標楷體" w:hint="eastAsia"/>
          <w:b/>
          <w:sz w:val="36"/>
          <w:u w:val="single"/>
        </w:rPr>
        <w:t>表</w:t>
      </w:r>
    </w:p>
    <w:p w:rsidR="00C50C31" w:rsidRPr="005341DD" w:rsidRDefault="00C50C31" w:rsidP="00471437">
      <w:pPr>
        <w:ind w:right="-11"/>
        <w:jc w:val="right"/>
        <w:rPr>
          <w:rFonts w:eastAsia="標楷體"/>
          <w:sz w:val="20"/>
        </w:rPr>
      </w:pPr>
      <w:r w:rsidRPr="005341DD">
        <w:rPr>
          <w:rFonts w:eastAsia="標楷體" w:hint="eastAsia"/>
          <w:sz w:val="20"/>
        </w:rPr>
        <w:t>單位</w:t>
      </w:r>
      <w:r w:rsidRPr="005341DD">
        <w:rPr>
          <w:rFonts w:eastAsia="標楷體"/>
          <w:sz w:val="20"/>
        </w:rPr>
        <w:t>：</w:t>
      </w:r>
      <w:r w:rsidRPr="005341DD">
        <w:rPr>
          <w:rFonts w:eastAsia="標楷體" w:hint="eastAsia"/>
          <w:sz w:val="20"/>
        </w:rPr>
        <w:t>新臺幣元</w:t>
      </w:r>
    </w:p>
    <w:tbl>
      <w:tblPr>
        <w:tblW w:w="21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2557"/>
        <w:gridCol w:w="1475"/>
        <w:gridCol w:w="1469"/>
        <w:gridCol w:w="1470"/>
        <w:gridCol w:w="1470"/>
        <w:gridCol w:w="1470"/>
        <w:gridCol w:w="1577"/>
        <w:gridCol w:w="1516"/>
        <w:gridCol w:w="1460"/>
        <w:gridCol w:w="1634"/>
        <w:gridCol w:w="714"/>
        <w:gridCol w:w="1763"/>
        <w:gridCol w:w="709"/>
        <w:gridCol w:w="1276"/>
        <w:gridCol w:w="708"/>
      </w:tblGrid>
      <w:tr w:rsidR="006A75DF" w:rsidTr="00FF59D8">
        <w:trPr>
          <w:cantSplit/>
        </w:trPr>
        <w:tc>
          <w:tcPr>
            <w:tcW w:w="2863" w:type="dxa"/>
            <w:gridSpan w:val="2"/>
            <w:tcBorders>
              <w:left w:val="nil"/>
            </w:tcBorders>
            <w:vAlign w:val="center"/>
          </w:tcPr>
          <w:p w:rsidR="006A75DF" w:rsidRDefault="006A75DF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75" w:type="dxa"/>
            <w:vMerge w:val="restart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879" w:type="dxa"/>
            <w:gridSpan w:val="4"/>
            <w:vAlign w:val="center"/>
          </w:tcPr>
          <w:p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901" w:type="dxa"/>
            <w:gridSpan w:val="5"/>
            <w:vAlign w:val="center"/>
          </w:tcPr>
          <w:p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72" w:type="dxa"/>
            <w:gridSpan w:val="2"/>
            <w:vAlign w:val="center"/>
          </w:tcPr>
          <w:p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6A75DF" w:rsidRDefault="006A75DF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6A75DF" w:rsidTr="00C361A9">
        <w:trPr>
          <w:cantSplit/>
        </w:trPr>
        <w:tc>
          <w:tcPr>
            <w:tcW w:w="306" w:type="dxa"/>
            <w:tcBorders>
              <w:left w:val="nil"/>
            </w:tcBorders>
            <w:vAlign w:val="center"/>
          </w:tcPr>
          <w:p w:rsidR="006A75DF" w:rsidRDefault="006A75DF" w:rsidP="007D0520">
            <w:pPr>
              <w:ind w:right="414"/>
              <w:jc w:val="center"/>
              <w:rPr>
                <w:rFonts w:eastAsia="標楷體"/>
                <w:sz w:val="20"/>
              </w:rPr>
            </w:pPr>
            <w:bookmarkStart w:id="0" w:name="_GoBack" w:colFirst="0" w:colLast="0"/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57" w:type="dxa"/>
            <w:vAlign w:val="center"/>
          </w:tcPr>
          <w:p w:rsidR="006A75DF" w:rsidRDefault="006A75DF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475" w:type="dxa"/>
            <w:vMerge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69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70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77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16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634" w:type="dxa"/>
            <w:vAlign w:val="center"/>
          </w:tcPr>
          <w:p w:rsidR="006A75DF" w:rsidRDefault="006A75DF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14" w:type="dxa"/>
            <w:vAlign w:val="center"/>
          </w:tcPr>
          <w:p w:rsidR="006A75DF" w:rsidRDefault="006A75DF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63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:rsidR="006A75DF" w:rsidRDefault="000270FC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:rsidR="006A75DF" w:rsidRDefault="006A75DF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6A75DF" w:rsidRDefault="006A75DF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A5AB8" w:rsidRPr="0095240C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</w:tcPr>
          <w:p w:rsidR="008A5AB8" w:rsidRPr="0095240C" w:rsidRDefault="008A5AB8" w:rsidP="007D052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5240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2,689,097,857,000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2,546,982,117,964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10,449,725,672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70,928,739,568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2,628,360,583,204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2,545,374,733,340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10,453,715,672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71,947,247,561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2,627,775,696,573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- 61,322,160,427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- 584,886,631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95240C" w:rsidRDefault="008A5AB8" w:rsidP="00FF59D8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95240C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- 0.02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總統府主管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14,801,874,000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13,340,004,273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1,109,090,522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14,449,094,795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13,340,004,273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1,109,090,522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14,449,094,795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0.55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- 352,779,205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行政院主管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29,967,528,000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25,493,640,986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445,992,158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3,224,915,473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29,164,548,617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25,487,142,352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445,992,158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3,224,915,473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29,158,049,983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1.11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- 809,478,017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- 6,498,634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- 0.02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立法院主管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3,625,988,000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3,352,967,595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169,544,610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3,522,512,205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3,352,967,595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169,544,610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3,522,512,205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0.13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- 103,475,795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司法院主管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26,015,848,000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24,951,342,821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459,929,704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25,411,272,525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24,951,342,821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459,929,704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25,411,272,525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0.97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- 604,575,475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考試院主管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27,541,585,000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27,072,582,092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13,215,014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27,085,797,106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27,072,582,092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13,215,014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27,085,797,106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1.03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- 455,787,894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監察院主管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2,660,224,000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2,626,798,865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18,221,471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2,645,020,336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2,626,798,865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18,221,471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2,645,020,336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- 15,203,664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內政部主管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126,172,232,000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115,166,476,485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145,510,888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2,900,056,499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118,212,043,872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115,166,476,485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145,510,888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2,900,056,499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118,212,043,872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4.50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- 7,960,188,128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- 6.31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外交部主管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32,665,265,000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21,350,905,966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3,007,981,502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6,166,507,064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30,525,394,532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21,350,905,966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3,007,981,502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6,166,507,064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30,525,394,532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1.16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- 2,139,870,468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- 6.55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國防部主管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409,200,867,000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368,136,796,300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35,288,562,010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403,425,358,310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367,996,327,479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35,426,890,584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403,423,218,063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15.35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- 5,777,648,937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- 2,140,247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財政部主管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177,663,312,000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152,093,098,544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11,086,958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452,950,255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152,557,135,757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152,093,098,544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11,086,958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452,950,255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152,557,135,757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5.81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- 25,106,176,243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- 14.13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教育部主管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290,123,424,000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284,668,971,228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113,685,639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2,611,425,405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287,394,082,272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283,608,700,164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117,675,639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3,332,255,774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287,058,631,577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10.92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- 3,064,792,423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- 335,450,695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- 0.12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法務部主管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40,608,784,000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38,205,603,229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106,141,485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968,706,064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39,280,450,778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38,205,603,229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106,141,485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968,706,064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39,280,450,778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1.49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- 1,328,333,222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- 3.27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經濟部主管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213,980,825,000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210,958,618,265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2,071,462,676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432,589,815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213,462,670,756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210,958,618,265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2,071,462,676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432,589,815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213,462,670,756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8.12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- 518,154,244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交通部主管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103,396,096,000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96,491,022,290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376,437,363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5,784,256,465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102,651,716,118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96,491,022,290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376,437,363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5,784,256,465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102,651,716,118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3.91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- 744,379,882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勞動部主管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199,914,059,000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199,671,483,516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101,338,027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199,772,821,543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199,671,483,516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101,338,027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199,772,821,543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7.60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- 141,237,457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僑務委員會主管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1,707,676,000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1,597,117,884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2,912,468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1,600,030,352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1,597,117,884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2,912,468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1,600,030,352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- 107,645,648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- 6.30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FF59D8" w:rsidRDefault="008A5AB8" w:rsidP="00FF59D8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原子能委員會主管（核能</w:t>
            </w:r>
          </w:p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安全委員會及所屬）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2,793,272,000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2,583,205,464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158,740,148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2,741,945,612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2,583,205,464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158,740,148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2,741,945,612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- 51,326,388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農業委員會（農業部）主管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152,453,418,000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146,279,385,622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2,224,608,221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3,118,226,781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151,622,220,624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146,267,489,578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2,224,608,221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3,118,226,781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151,610,324,580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5.77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- 843,093,420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- 11,896,044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- 0.01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衛生福利部主管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368,046,290,000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360,305,040,608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3,477,472,393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363,782,513,001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360,076,139,597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3,477,472,393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363,553,611,990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13.84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- 4,492,678,010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- 228,901,011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- 0.06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環境保護署（環境部）主管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8,889,656,000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7,837,206,000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498,194,643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298,162,495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8,633,563,138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7,837,206,000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498,194,643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298,162,495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8,633,563,138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0.33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- 256,092,862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文化部主管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21,021,386,000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18,544,655,586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2,113,483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2,171,364,442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20,718,133,511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18,385,306,536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2,113,483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2,330,713,492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20,718,133,511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0.79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- 303,252,489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數位發展部主管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5,561,048,000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5,004,807,783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165,085,084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66,120,599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5,236,013,466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5,004,807,783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165,085,084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66,120,599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5,236,013,466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0.20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- 325,034,534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- 5.84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23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國家科學及技術委員會主管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51,485,351,000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49,689,811,977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1,215,095,731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50,904,907,708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49,689,811,977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1,215,095,731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50,904,907,708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1.94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- 580,443,292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金融監督管理委員會主管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1,644,383,000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1,597,572,189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5,361,536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1,602,933,725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1,597,572,189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5,361,536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1,602,933,725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- 41,449,275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25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海洋委員會主管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29,035,677,000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27,829,487,861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523,768,807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28,353,256,668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27,829,487,861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523,768,807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28,353,256,668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1.08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- 682,420,332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- 2.35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26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FF59D8" w:rsidRDefault="008A5AB8" w:rsidP="00FF59D8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國軍退除役官兵</w:t>
            </w:r>
          </w:p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輔導委員會主管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128,428,122,000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127,607,220,595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161,425,572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190,205,770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127,958,851,937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127,607,220,595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161,425,572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190,205,770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127,958,851,937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4.87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- 469,270,063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- 0.37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27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直轄市及縣市政府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214,622,510,000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211,068,855,723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211,068,855,723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211,068,855,723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211,068,855,723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8.03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- 3,553,654,277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29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5,000,000,000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3,457,438,217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1,120,000,000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4,577,438,217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3,457,438,217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1,120,000,000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361A9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C361A9">
              <w:rPr>
                <w:rFonts w:ascii="細明體" w:eastAsia="細明體" w:hAnsi="細明體"/>
                <w:noProof/>
                <w:spacing w:val="-20"/>
                <w:sz w:val="20"/>
              </w:rPr>
              <w:t>4,577,438,217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0.17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- 422,561,783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- 8.45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8A5AB8" w:rsidTr="00C361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306" w:type="dxa"/>
            <w:shd w:val="clear" w:color="auto" w:fill="auto"/>
            <w:vAlign w:val="center"/>
          </w:tcPr>
          <w:p w:rsidR="008A5AB8" w:rsidRPr="00C50C31" w:rsidRDefault="008A5AB8" w:rsidP="007D052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/>
                <w:noProof/>
                <w:sz w:val="20"/>
              </w:rPr>
              <w:t>30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71,157,000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- 71,157,000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/>
                <w:noProof/>
                <w:spacing w:val="-20"/>
                <w:sz w:val="20"/>
              </w:rPr>
              <w:t>- 100.00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5AB8" w:rsidRPr="00C50C31" w:rsidRDefault="008A5AB8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393E1A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A5AB8" w:rsidRPr="00C50C31" w:rsidRDefault="00C361A9" w:rsidP="00FF59D8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--</w:t>
            </w:r>
          </w:p>
        </w:tc>
      </w:tr>
    </w:tbl>
    <w:bookmarkEnd w:id="0"/>
    <w:p w:rsidR="006666B9" w:rsidRPr="00732E7F" w:rsidRDefault="008A5AB8">
      <w:pPr>
        <w:ind w:right="414"/>
        <w:rPr>
          <w:rFonts w:ascii="標楷體" w:eastAsia="標楷體" w:hAnsi="標楷體"/>
          <w:sz w:val="20"/>
        </w:rPr>
      </w:pPr>
      <w:r w:rsidRPr="00732E7F">
        <w:rPr>
          <w:rFonts w:ascii="標楷體" w:eastAsia="標楷體" w:hAnsi="標楷體" w:hint="eastAsia"/>
          <w:sz w:val="20"/>
        </w:rPr>
        <w:t>註：</w:t>
      </w:r>
      <w:r w:rsidR="00C361A9" w:rsidRPr="00732E7F">
        <w:rPr>
          <w:rFonts w:ascii="標楷體" w:eastAsia="標楷體" w:hAnsi="標楷體" w:hint="eastAsia"/>
          <w:sz w:val="20"/>
        </w:rPr>
        <w:t>112</w:t>
      </w:r>
      <w:r w:rsidRPr="00732E7F">
        <w:rPr>
          <w:rFonts w:ascii="標楷體" w:eastAsia="標楷體" w:hAnsi="標楷體" w:hint="eastAsia"/>
          <w:sz w:val="20"/>
        </w:rPr>
        <w:t>年度第二預備金原編列預算數74</w:t>
      </w:r>
      <w:r w:rsidR="00690588">
        <w:rPr>
          <w:rFonts w:ascii="標楷體" w:eastAsia="標楷體" w:hAnsi="標楷體" w:hint="eastAsia"/>
          <w:sz w:val="20"/>
        </w:rPr>
        <w:t>億</w:t>
      </w:r>
      <w:r w:rsidRPr="00732E7F">
        <w:rPr>
          <w:rFonts w:ascii="標楷體" w:eastAsia="標楷體" w:hAnsi="標楷體" w:hint="eastAsia"/>
          <w:sz w:val="20"/>
        </w:rPr>
        <w:t>元，經行政院核准動支</w:t>
      </w:r>
      <w:r w:rsidR="004A2C5B" w:rsidRPr="00732E7F">
        <w:rPr>
          <w:rFonts w:ascii="標楷體" w:eastAsia="標楷體" w:hAnsi="標楷體" w:hint="eastAsia"/>
          <w:sz w:val="20"/>
        </w:rPr>
        <w:t>73</w:t>
      </w:r>
      <w:r w:rsidRPr="00732E7F">
        <w:rPr>
          <w:rFonts w:ascii="標楷體" w:eastAsia="標楷體" w:hAnsi="標楷體" w:hint="eastAsia"/>
          <w:sz w:val="20"/>
        </w:rPr>
        <w:t>億</w:t>
      </w:r>
      <w:r w:rsidR="004A2C5B" w:rsidRPr="00732E7F">
        <w:rPr>
          <w:rFonts w:ascii="標楷體" w:eastAsia="標楷體" w:hAnsi="標楷體" w:hint="eastAsia"/>
          <w:sz w:val="20"/>
        </w:rPr>
        <w:t>2</w:t>
      </w:r>
      <w:r w:rsidR="004A2C5B" w:rsidRPr="00732E7F">
        <w:rPr>
          <w:rFonts w:ascii="標楷體" w:eastAsia="標楷體" w:hAnsi="標楷體"/>
          <w:sz w:val="20"/>
        </w:rPr>
        <w:t>,</w:t>
      </w:r>
      <w:r w:rsidR="004A2C5B" w:rsidRPr="00732E7F">
        <w:rPr>
          <w:rFonts w:ascii="標楷體" w:eastAsia="標楷體" w:hAnsi="標楷體" w:hint="eastAsia"/>
          <w:sz w:val="20"/>
        </w:rPr>
        <w:t>884</w:t>
      </w:r>
      <w:r w:rsidRPr="00732E7F">
        <w:rPr>
          <w:rFonts w:ascii="標楷體" w:eastAsia="標楷體" w:hAnsi="標楷體" w:hint="eastAsia"/>
          <w:sz w:val="20"/>
        </w:rPr>
        <w:t>萬</w:t>
      </w:r>
      <w:r w:rsidR="004A2C5B" w:rsidRPr="00732E7F">
        <w:rPr>
          <w:rFonts w:ascii="標楷體" w:eastAsia="標楷體" w:hAnsi="標楷體" w:hint="eastAsia"/>
          <w:sz w:val="20"/>
        </w:rPr>
        <w:t>餘</w:t>
      </w:r>
      <w:r w:rsidRPr="00732E7F">
        <w:rPr>
          <w:rFonts w:ascii="標楷體" w:eastAsia="標楷體" w:hAnsi="標楷體" w:hint="eastAsia"/>
          <w:sz w:val="20"/>
        </w:rPr>
        <w:t>元，賸餘</w:t>
      </w:r>
      <w:r w:rsidR="004A2C5B" w:rsidRPr="00732E7F">
        <w:rPr>
          <w:rFonts w:ascii="標楷體" w:eastAsia="標楷體" w:hAnsi="標楷體" w:hint="eastAsia"/>
          <w:sz w:val="20"/>
        </w:rPr>
        <w:t>7,</w:t>
      </w:r>
      <w:r w:rsidR="004A2C5B" w:rsidRPr="00732E7F">
        <w:rPr>
          <w:rFonts w:ascii="標楷體" w:eastAsia="標楷體" w:hAnsi="標楷體"/>
          <w:sz w:val="20"/>
        </w:rPr>
        <w:t>115</w:t>
      </w:r>
      <w:r w:rsidR="004A2C5B" w:rsidRPr="00732E7F">
        <w:rPr>
          <w:rFonts w:ascii="標楷體" w:eastAsia="標楷體" w:hAnsi="標楷體" w:hint="eastAsia"/>
          <w:sz w:val="20"/>
        </w:rPr>
        <w:t>萬餘元</w:t>
      </w:r>
      <w:r w:rsidRPr="00732E7F">
        <w:rPr>
          <w:rFonts w:ascii="標楷體" w:eastAsia="標楷體" w:hAnsi="標楷體" w:hint="eastAsia"/>
          <w:sz w:val="20"/>
        </w:rPr>
        <w:t>。</w:t>
      </w:r>
    </w:p>
    <w:sectPr w:rsidR="006666B9" w:rsidRPr="00732E7F" w:rsidSect="00254AE5">
      <w:footerReference w:type="default" r:id="rId7"/>
      <w:headerReference w:type="first" r:id="rId8"/>
      <w:pgSz w:w="23814" w:h="16840" w:orient="landscape" w:code="8"/>
      <w:pgMar w:top="1259" w:right="1440" w:bottom="1077" w:left="83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9D8" w:rsidRDefault="00FF59D8">
      <w:r>
        <w:separator/>
      </w:r>
    </w:p>
  </w:endnote>
  <w:endnote w:type="continuationSeparator" w:id="0">
    <w:p w:rsidR="00FF59D8" w:rsidRDefault="00FF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437" w:rsidRPr="00471437" w:rsidRDefault="00471437" w:rsidP="00471437">
    <w:pPr>
      <w:pStyle w:val="a4"/>
      <w:jc w:val="center"/>
      <w:rPr>
        <w:rFonts w:ascii="標楷體" w:eastAsia="標楷體" w:hAnsi="標楷體"/>
      </w:rPr>
    </w:pPr>
    <w:r w:rsidRPr="00471437">
      <w:rPr>
        <w:rFonts w:ascii="標楷體" w:eastAsia="標楷體" w:hAnsi="標楷體" w:hint="eastAsia"/>
      </w:rPr>
      <w:t>11-1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9D8" w:rsidRDefault="00FF59D8">
      <w:r>
        <w:separator/>
      </w:r>
    </w:p>
  </w:footnote>
  <w:footnote w:type="continuationSeparator" w:id="0">
    <w:p w:rsidR="00FF59D8" w:rsidRDefault="00FF5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9D8" w:rsidRDefault="00FF59D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AB8"/>
    <w:rsid w:val="000270FC"/>
    <w:rsid w:val="000667CD"/>
    <w:rsid w:val="00105D7D"/>
    <w:rsid w:val="00190EA9"/>
    <w:rsid w:val="001B0622"/>
    <w:rsid w:val="00253098"/>
    <w:rsid w:val="002539A3"/>
    <w:rsid w:val="00254AE5"/>
    <w:rsid w:val="00304A8F"/>
    <w:rsid w:val="00354E46"/>
    <w:rsid w:val="00471437"/>
    <w:rsid w:val="004A2C5B"/>
    <w:rsid w:val="005119A5"/>
    <w:rsid w:val="005341DD"/>
    <w:rsid w:val="005632C9"/>
    <w:rsid w:val="00591244"/>
    <w:rsid w:val="006666B9"/>
    <w:rsid w:val="00690588"/>
    <w:rsid w:val="006A75DF"/>
    <w:rsid w:val="00732E7F"/>
    <w:rsid w:val="007B6A0C"/>
    <w:rsid w:val="007D0520"/>
    <w:rsid w:val="008A5AB8"/>
    <w:rsid w:val="009C0D0C"/>
    <w:rsid w:val="00BD085E"/>
    <w:rsid w:val="00C03EE9"/>
    <w:rsid w:val="00C361A9"/>
    <w:rsid w:val="00C456DB"/>
    <w:rsid w:val="00C50C31"/>
    <w:rsid w:val="00DC54E1"/>
    <w:rsid w:val="00EB0F12"/>
    <w:rsid w:val="00EE6EE8"/>
    <w:rsid w:val="00F612B9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9460D490-891F-49F3-B5E3-4E461D6A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FF59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FF59D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rQ7FkJ3ddhGiJ&#27506;&#20986;&#20027;&#31649;&#27231;&#3836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27D7E-41E9-49C5-88A9-FB69B751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rQ7FkJ3ddhGiJ歲出主管機關別決算審定表A3.dot</Template>
  <TotalTime>19</TotalTime>
  <Pages>1</Pages>
  <Words>736</Words>
  <Characters>4196</Characters>
  <Application>Microsoft Office Word</Application>
  <DocSecurity>0</DocSecurity>
  <Lines>34</Lines>
  <Paragraphs>9</Paragraphs>
  <ScaleCrop>false</ScaleCrop>
  <Company>N.A.O.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李葳</dc:creator>
  <cp:keywords/>
  <cp:lastModifiedBy>李葳</cp:lastModifiedBy>
  <cp:revision>7</cp:revision>
  <cp:lastPrinted>2024-06-19T10:46:00Z</cp:lastPrinted>
  <dcterms:created xsi:type="dcterms:W3CDTF">2024-06-19T11:08:00Z</dcterms:created>
  <dcterms:modified xsi:type="dcterms:W3CDTF">2024-06-24T07:58:00Z</dcterms:modified>
</cp:coreProperties>
</file>