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8"/>
        <w:gridCol w:w="166"/>
        <w:gridCol w:w="2270"/>
        <w:gridCol w:w="1652"/>
        <w:gridCol w:w="1582"/>
        <w:gridCol w:w="1427"/>
        <w:gridCol w:w="257"/>
        <w:gridCol w:w="1227"/>
        <w:gridCol w:w="1568"/>
        <w:gridCol w:w="1511"/>
        <w:gridCol w:w="1322"/>
        <w:gridCol w:w="1417"/>
        <w:gridCol w:w="1657"/>
        <w:gridCol w:w="1385"/>
        <w:gridCol w:w="1442"/>
        <w:gridCol w:w="1512"/>
        <w:gridCol w:w="1429"/>
      </w:tblGrid>
      <w:tr w:rsidR="0034626E" w:rsidTr="006D319C">
        <w:trPr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26E" w:rsidRDefault="0034626E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47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26E" w:rsidRDefault="0034626E">
            <w:pPr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34626E" w:rsidTr="006D319C">
        <w:trPr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47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:rsidTr="003F69D0">
        <w:trPr>
          <w:cantSplit/>
          <w:tblHeader/>
        </w:trPr>
        <w:tc>
          <w:tcPr>
            <w:tcW w:w="2814" w:type="dxa"/>
            <w:gridSpan w:val="3"/>
            <w:tcBorders>
              <w:left w:val="nil"/>
            </w:tcBorders>
            <w:vAlign w:val="center"/>
          </w:tcPr>
          <w:p w:rsidR="0034626E" w:rsidRDefault="0034626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52" w:type="dxa"/>
            <w:vMerge w:val="restart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061" w:type="dxa"/>
            <w:gridSpan w:val="5"/>
            <w:vAlign w:val="center"/>
          </w:tcPr>
          <w:p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50" w:type="dxa"/>
            <w:gridSpan w:val="3"/>
            <w:vAlign w:val="center"/>
          </w:tcPr>
          <w:p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96" w:type="dxa"/>
            <w:gridSpan w:val="4"/>
            <w:vAlign w:val="center"/>
          </w:tcPr>
          <w:p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429" w:type="dxa"/>
            <w:vMerge w:val="restart"/>
            <w:tcBorders>
              <w:right w:val="nil"/>
            </w:tcBorders>
            <w:vAlign w:val="center"/>
          </w:tcPr>
          <w:p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34626E" w:rsidTr="003F69D0">
        <w:trPr>
          <w:cantSplit/>
          <w:tblHeader/>
        </w:trPr>
        <w:tc>
          <w:tcPr>
            <w:tcW w:w="378" w:type="dxa"/>
            <w:tcBorders>
              <w:left w:val="nil"/>
            </w:tcBorders>
            <w:vAlign w:val="center"/>
          </w:tcPr>
          <w:p w:rsidR="0034626E" w:rsidRDefault="0034626E" w:rsidP="00534512">
            <w:pPr>
              <w:ind w:leftChars="-29" w:hangingChars="35" w:hanging="70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36" w:type="dxa"/>
            <w:gridSpan w:val="2"/>
            <w:vAlign w:val="center"/>
          </w:tcPr>
          <w:p w:rsidR="0034626E" w:rsidRDefault="0034626E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52" w:type="dxa"/>
            <w:vMerge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582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27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84" w:type="dxa"/>
            <w:gridSpan w:val="2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68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1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2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7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657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5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2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12" w:type="dxa"/>
            <w:vAlign w:val="center"/>
          </w:tcPr>
          <w:p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29" w:type="dxa"/>
            <w:vMerge/>
            <w:tcBorders>
              <w:right w:val="nil"/>
            </w:tcBorders>
            <w:vAlign w:val="center"/>
          </w:tcPr>
          <w:p w:rsidR="0034626E" w:rsidRDefault="0034626E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476,112,487,913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444,415,897,869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5,793,722,687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23,761,359,938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473,970,980,494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- 886,731,951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879,873,169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443,529,165,918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5,793,722,687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24,641,233,107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473,964,121,712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- 2,148,366,201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340098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959166976"/>
              </w:rPr>
              <w:t>一般政務支</w:t>
            </w:r>
            <w:r w:rsidRPr="00340098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976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29,546,986,195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24,729,730,804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671,339,677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4,036,435,148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29,437,505,629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- 640,314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24,729,090,490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671,339,677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4,036,435,148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29,436,865,315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- 110,120,880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82,363,384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77,258,155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3,450,000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80,708,155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77,258,155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3,450,000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80,708,155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- 1,655,229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1,318,873,153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1,048,016,694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267,404,376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1,315,421,070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1,048,016,694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267,404,376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1,315,421,070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- 3,452,083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292,432,000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148,597,975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140,221,911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288,819,886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148,597,975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140,221,911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288,819,886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- 3,612,114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5,087,192,048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3,741,716,243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77,077,505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1,224,015,124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5,042,808,872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3,741,716,243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77,077,505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1,224,015,124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5,042,808,872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- 44,383,176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82,736,717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73,811,517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8,584,950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82,396,467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73,811,517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8,584,950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82,396,467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- 340,250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148,891,374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140,956,239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7,832,071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148,788,310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140,956,239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7,832,071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148,788,310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- 103,064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16,091,702,527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14,740,248,673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18,174,769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1,317,314,326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16,075,737,768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- 640,314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14,739,608,359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18,174,769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1,317,314,326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16,075,097,454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- 16,605,073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2,453,037,901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2,006,711,137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35,187,107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404,567,864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2,446,466,108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2,006,711,137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35,187,107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404,567,864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2,446,466,108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- 6,571,793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1,655,020,434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846,979,840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529,813,338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277,921,618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1,654,714,796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846,979,840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529,813,338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277,921,618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1,654,714,796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- 305,638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2,282,876,587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1,853,761,172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11,086,958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385,122,908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2,249,971,038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1,853,761,172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11,086,958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385,122,908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2,249,971,038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- 32,905,549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51,860,070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51,673,159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51,673,159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51,673,159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51,673,159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- 186,911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340098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200"/>
                <w:kern w:val="0"/>
                <w:sz w:val="20"/>
                <w:fitText w:val="2000" w:id="-959166975"/>
              </w:rPr>
              <w:t>國防支</w:t>
            </w:r>
            <w:r w:rsidRPr="00340098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975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14,425,737,304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11,761,320,230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2,547,261,224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14,308,581,454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11,761,320,230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2,547,261,224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14,308,581,454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- 117,155,850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14,425,737,304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11,761,320,230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2,547,261,224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14,308,581,454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11,761,320,230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2,547,261,224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14,308,581,454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- 117,155,850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340098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28"/>
                <w:kern w:val="0"/>
                <w:sz w:val="20"/>
                <w:fitText w:val="2000" w:id="-959166720"/>
              </w:rPr>
              <w:t>教育科學文化支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000" w:id="-959166720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93,521,865,445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85,312,520,951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333,537,985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7,038,003,468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92,684,062,404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- 886,004,012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879,873,169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84,426,516,939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333,537,985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7,917,876,637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92,677,931,561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- 843,933,884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37,645,142,446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35,690,412,865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44,611,679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1,613,517,930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37,348,542,474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- 726,903,352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720,830,369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34,963,509,513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44,611,679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2,334,348,299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37,342,469,491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- 302,672,955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47,963,020,271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44,184,798,627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17,247,565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3,267,321,511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47,469,367,703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- 57,860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44,184,740,767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17,247,565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3,267,321,511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47,469,309,843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- 493,710,428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7,913,702,728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5,437,309,459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271,678,741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2,157,164,027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7,866,152,227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- 159,042,800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159,042,800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5,278,266,659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271,678,741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2,316,206,827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7,866,152,227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- 47,550,501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340098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(4.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959166719"/>
              </w:rPr>
              <w:t>經濟發展支</w:t>
            </w:r>
            <w:r w:rsidRPr="00340098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719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312,025,214,607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298,748,509,077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4,175,017,117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8,498,858,109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311,422,384,303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- 87,625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298,748,421,452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4,175,017,117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8,498,858,109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311,422,296,678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- 602,917,929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31,713,750,633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25,163,772,416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3,703,797,511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2,738,181,173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31,605,751,100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- 87,625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25,163,684,791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3,703,797,511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2,738,181,173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31,605,663,475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- 108,087,158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17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165,525,292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132,883,755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5,095,630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26,886,051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164,865,436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132,883,755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5,095,630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26,886,051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164,865,436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- 659,856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90,413,969,104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84,613,735,031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402,023,521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5,321,482,830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90,337,241,382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84,613,735,031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402,023,521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5,321,482,830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90,337,241,382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- 76,727,722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189,731,969,578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188,838,117,875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64,100,455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412,308,055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189,314,526,385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188,838,117,875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64,100,455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412,308,055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189,314,526,385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- 417,443,193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340098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(5.</w:t>
            </w:r>
            <w:r w:rsidRPr="00340098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959166718"/>
              </w:rPr>
              <w:t>社會福利支</w:t>
            </w:r>
            <w:r w:rsidRPr="00340098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718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5,866,473,212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4,198,635,210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161,425,572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1,478,375,548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5,838,436,330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4,198,635,210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161,425,572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1,478,375,548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5,838,436,330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- 28,036,882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381,734,273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377,128,914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3,680,779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380,809,693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377,128,914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3,680,779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380,809,693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- 924,580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9,338,000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5,207,022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3,931,570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9,138,592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5,207,022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3,931,570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9,138,592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- 199,408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2,551,006,297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2,103,489,742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161,425,572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276,574,290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2,541,489,604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2,103,489,742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161,425,572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276,574,290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2,541,489,604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- 9,516,693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62,356,000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35,575,617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25,822,673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61,398,290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35,575,617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25,822,673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61,398,290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- 957,710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2,862,038,642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1,677,233,915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1,168,366,236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2,845,600,151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1,677,233,915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1,168,366,236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2,845,600,151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- 16,438,491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DB737D">
            <w:pPr>
              <w:snapToGrid w:val="0"/>
              <w:spacing w:line="640" w:lineRule="exac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(6.</w:t>
            </w:r>
            <w:r w:rsidRPr="00401605">
              <w:rPr>
                <w:rFonts w:ascii="標楷體" w:eastAsia="標楷體" w:hAnsi="標楷體" w:hint="eastAsia"/>
                <w:b/>
                <w:noProof/>
                <w:w w:val="90"/>
                <w:kern w:val="0"/>
                <w:sz w:val="20"/>
                <w:fitText w:val="2000" w:id="-959166717"/>
              </w:rPr>
              <w:t>社區發展及環境保護支</w:t>
            </w:r>
            <w:r w:rsidRPr="00401605">
              <w:rPr>
                <w:rFonts w:ascii="標楷體" w:eastAsia="標楷體" w:hAnsi="標楷體" w:hint="eastAsia"/>
                <w:b/>
                <w:noProof/>
                <w:spacing w:val="8"/>
                <w:w w:val="90"/>
                <w:kern w:val="0"/>
                <w:sz w:val="20"/>
                <w:fitText w:val="2000" w:id="-959166717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19,689,189,350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18,984,177,737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452,402,336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158,026,441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19,594,606,514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18,984,177,737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452,402,336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158,026,441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19,594,606,514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- 94,582,836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19,689,189,350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18,984,177,737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452,402,336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158,026,441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19,594,606,514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18,984,177,737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452,402,336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158,026,441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19,594,606,514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- 94,582,836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401605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(7.</w:t>
            </w:r>
            <w:r w:rsidRPr="00401605">
              <w:rPr>
                <w:rFonts w:ascii="標楷體" w:eastAsia="標楷體" w:hAnsi="標楷體" w:hint="eastAsia"/>
                <w:b/>
                <w:noProof/>
                <w:spacing w:val="80"/>
                <w:kern w:val="0"/>
                <w:sz w:val="20"/>
                <w:fitText w:val="2000" w:id="-959166716"/>
              </w:rPr>
              <w:t>退休撫卹支</w:t>
            </w:r>
            <w:r w:rsidRPr="0040160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716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13,102,800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8,528,972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4,400,000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12,928,972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8,528,972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4,400,000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12,928,972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- 173,828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13,102,800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8,528,972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4,400,000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12,928,972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8,528,972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4,400,000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12,928,972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- 173,828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401605">
            <w:pPr>
              <w:snapToGrid w:val="0"/>
              <w:spacing w:line="64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(9.</w:t>
            </w:r>
            <w:bookmarkStart w:id="0" w:name="_GoBack"/>
            <w:bookmarkEnd w:id="0"/>
            <w:r w:rsidRPr="00401605">
              <w:rPr>
                <w:rFonts w:ascii="標楷體" w:eastAsia="標楷體" w:hAnsi="標楷體" w:hint="eastAsia"/>
                <w:b/>
                <w:noProof/>
                <w:spacing w:val="50"/>
                <w:kern w:val="0"/>
                <w:sz w:val="20"/>
                <w:fitText w:val="2000" w:id="-959166715"/>
              </w:rPr>
              <w:t>補助及其他支</w:t>
            </w:r>
            <w:r w:rsidRPr="0040160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00" w:id="-959166715"/>
              </w:rPr>
              <w:t>出</w:t>
            </w:r>
            <w:r w:rsidRPr="0009175E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1,023,919,000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672,474,888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672,474,888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672,474,888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672,474,888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- 351,444,112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1,023,919,000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672,474,888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672,474,888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672,474,888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672,474,888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/>
                <w:noProof/>
                <w:spacing w:val="-10"/>
                <w:sz w:val="20"/>
              </w:rPr>
              <w:t>- 351,444,112</w:t>
            </w:r>
          </w:p>
        </w:tc>
      </w:tr>
      <w:tr w:rsidR="00473A12" w:rsidRPr="0009175E" w:rsidTr="003F69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78" w:type="dxa"/>
            <w:shd w:val="clear" w:color="auto" w:fill="auto"/>
            <w:vAlign w:val="bottom"/>
          </w:tcPr>
          <w:p w:rsidR="00473A12" w:rsidRPr="0009175E" w:rsidRDefault="00473A12" w:rsidP="00534512">
            <w:pPr>
              <w:snapToGrid w:val="0"/>
              <w:spacing w:line="64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9175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5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8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4" w:type="dxa"/>
            <w:gridSpan w:val="2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85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9" w:type="dxa"/>
            <w:shd w:val="clear" w:color="auto" w:fill="auto"/>
            <w:vAlign w:val="bottom"/>
          </w:tcPr>
          <w:p w:rsidR="00473A12" w:rsidRPr="0009175E" w:rsidRDefault="00473A12" w:rsidP="001047A5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09175E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</w:tbl>
    <w:p w:rsidR="0034626E" w:rsidRPr="002230EF" w:rsidRDefault="002230EF" w:rsidP="0025241E">
      <w:pPr>
        <w:ind w:leftChars="-250" w:left="-600" w:right="414"/>
        <w:rPr>
          <w:rFonts w:eastAsia="標楷體"/>
          <w:sz w:val="20"/>
        </w:rPr>
      </w:pPr>
      <w:r w:rsidRPr="002230EF">
        <w:rPr>
          <w:rFonts w:eastAsia="標楷體"/>
          <w:sz w:val="20"/>
        </w:rPr>
        <w:t>註：</w:t>
      </w:r>
      <w:r w:rsidRPr="002230EF">
        <w:rPr>
          <w:rFonts w:eastAsia="標楷體" w:hint="eastAsia"/>
          <w:sz w:val="20"/>
        </w:rPr>
        <w:t>第二預備金已全數動支。</w:t>
      </w:r>
    </w:p>
    <w:sectPr w:rsidR="0034626E" w:rsidRPr="002230EF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A12" w:rsidRDefault="00473A12">
      <w:r>
        <w:separator/>
      </w:r>
    </w:p>
  </w:endnote>
  <w:endnote w:type="continuationSeparator" w:id="0">
    <w:p w:rsidR="00473A12" w:rsidRDefault="00473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39A" w:rsidRPr="002B1B11" w:rsidRDefault="0040439A">
    <w:pPr>
      <w:pStyle w:val="a4"/>
      <w:jc w:val="center"/>
      <w:rPr>
        <w:rFonts w:ascii="標楷體" w:eastAsia="標楷體" w:hAnsi="標楷體"/>
      </w:rPr>
    </w:pPr>
    <w:r w:rsidRPr="002B1B11">
      <w:rPr>
        <w:rFonts w:ascii="標楷體" w:eastAsia="標楷體" w:hAnsi="標楷體"/>
      </w:rPr>
      <w:t>10-3-</w:t>
    </w:r>
    <w:r w:rsidRPr="002B1B11">
      <w:rPr>
        <w:rFonts w:ascii="標楷體" w:eastAsia="標楷體" w:hAnsi="標楷體"/>
      </w:rPr>
      <w:fldChar w:fldCharType="begin"/>
    </w:r>
    <w:r w:rsidRPr="002B1B11">
      <w:rPr>
        <w:rFonts w:ascii="標楷體" w:eastAsia="標楷體" w:hAnsi="標楷體"/>
      </w:rPr>
      <w:instrText>PAGE   \* MERGEFORMAT</w:instrText>
    </w:r>
    <w:r w:rsidRPr="002B1B11">
      <w:rPr>
        <w:rFonts w:ascii="標楷體" w:eastAsia="標楷體" w:hAnsi="標楷體"/>
      </w:rPr>
      <w:fldChar w:fldCharType="separate"/>
    </w:r>
    <w:r w:rsidR="00401605" w:rsidRPr="00401605">
      <w:rPr>
        <w:rFonts w:ascii="標楷體" w:eastAsia="標楷體" w:hAnsi="標楷體"/>
        <w:noProof/>
        <w:lang w:val="zh-TW"/>
      </w:rPr>
      <w:t>2</w:t>
    </w:r>
    <w:r w:rsidRPr="002B1B11">
      <w:rPr>
        <w:rFonts w:ascii="標楷體" w:eastAsia="標楷體" w:hAnsi="標楷體"/>
      </w:rPr>
      <w:fldChar w:fldCharType="end"/>
    </w:r>
  </w:p>
  <w:p w:rsidR="0040439A" w:rsidRDefault="0040439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439A" w:rsidRPr="002B1B11" w:rsidRDefault="0040439A">
    <w:pPr>
      <w:pStyle w:val="a4"/>
      <w:jc w:val="center"/>
      <w:rPr>
        <w:rFonts w:ascii="標楷體" w:eastAsia="標楷體" w:hAnsi="標楷體"/>
      </w:rPr>
    </w:pPr>
    <w:r w:rsidRPr="002B1B11">
      <w:rPr>
        <w:rFonts w:ascii="標楷體" w:eastAsia="標楷體" w:hAnsi="標楷體"/>
      </w:rPr>
      <w:t>10-3-</w:t>
    </w:r>
    <w:r w:rsidRPr="002B1B11">
      <w:rPr>
        <w:rFonts w:ascii="標楷體" w:eastAsia="標楷體" w:hAnsi="標楷體"/>
      </w:rPr>
      <w:fldChar w:fldCharType="begin"/>
    </w:r>
    <w:r w:rsidRPr="002B1B11">
      <w:rPr>
        <w:rFonts w:ascii="標楷體" w:eastAsia="標楷體" w:hAnsi="標楷體"/>
      </w:rPr>
      <w:instrText>PAGE   \* MERGEFORMAT</w:instrText>
    </w:r>
    <w:r w:rsidRPr="002B1B11">
      <w:rPr>
        <w:rFonts w:ascii="標楷體" w:eastAsia="標楷體" w:hAnsi="標楷體"/>
      </w:rPr>
      <w:fldChar w:fldCharType="separate"/>
    </w:r>
    <w:r w:rsidR="00401605" w:rsidRPr="00401605">
      <w:rPr>
        <w:rFonts w:ascii="標楷體" w:eastAsia="標楷體" w:hAnsi="標楷體"/>
        <w:noProof/>
        <w:lang w:val="zh-TW"/>
      </w:rPr>
      <w:t>1</w:t>
    </w:r>
    <w:r w:rsidRPr="002B1B11">
      <w:rPr>
        <w:rFonts w:ascii="標楷體" w:eastAsia="標楷體" w:hAnsi="標楷體"/>
      </w:rPr>
      <w:fldChar w:fldCharType="end"/>
    </w:r>
  </w:p>
  <w:p w:rsidR="0040439A" w:rsidRDefault="0040439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A12" w:rsidRDefault="00473A12">
      <w:r>
        <w:separator/>
      </w:r>
    </w:p>
  </w:footnote>
  <w:footnote w:type="continuationSeparator" w:id="0">
    <w:p w:rsidR="00473A12" w:rsidRDefault="00473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26E" w:rsidRDefault="0025241E">
    <w:pPr>
      <w:pStyle w:val="a3"/>
      <w:jc w:val="center"/>
    </w:pPr>
    <w:r>
      <w:rPr>
        <w:rFonts w:ascii="標楷體" w:eastAsia="標楷體" w:hint="eastAsia"/>
        <w:b/>
        <w:spacing w:val="40"/>
        <w:sz w:val="36"/>
        <w:u w:val="single"/>
      </w:rPr>
      <w:t>中華民國</w:t>
    </w:r>
    <w:r w:rsidR="005F1522" w:rsidRPr="005F1522">
      <w:rPr>
        <w:rFonts w:ascii="標楷體" w:eastAsia="標楷體" w:hAnsi="標楷體" w:hint="eastAsia"/>
        <w:b/>
        <w:spacing w:val="40"/>
        <w:sz w:val="36"/>
        <w:u w:val="single"/>
      </w:rPr>
      <w:t>112</w:t>
    </w:r>
    <w:r>
      <w:rPr>
        <w:rFonts w:ascii="標楷體" w:eastAsia="標楷體" w:hint="eastAsia"/>
        <w:b/>
        <w:spacing w:val="40"/>
        <w:sz w:val="36"/>
        <w:u w:val="single"/>
      </w:rPr>
      <w:t>年度中央政府總決算歲出政事別</w:t>
    </w:r>
    <w:r w:rsidR="005F1522" w:rsidRPr="005F1522">
      <w:rPr>
        <w:rFonts w:ascii="標楷體" w:eastAsia="標楷體" w:hAnsi="標楷體" w:hint="eastAsia"/>
        <w:b/>
        <w:spacing w:val="40"/>
        <w:sz w:val="36"/>
        <w:u w:val="single"/>
      </w:rPr>
      <w:t>資本門</w:t>
    </w:r>
    <w:r>
      <w:rPr>
        <w:rFonts w:ascii="標楷體" w:eastAsia="標楷體" w:hint="eastAsia"/>
        <w:b/>
        <w:spacing w:val="40"/>
        <w:sz w:val="36"/>
        <w:u w:val="single"/>
      </w:rPr>
      <w:t>決算審定數總表</w:t>
    </w:r>
    <w:r w:rsidR="005F1522" w:rsidRPr="005F1522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26E" w:rsidRDefault="0034626E">
    <w:pPr>
      <w:pStyle w:val="a3"/>
      <w:jc w:val="center"/>
    </w:pPr>
    <w:r>
      <w:rPr>
        <w:rFonts w:ascii="標楷體" w:eastAsia="標楷體" w:hint="eastAsia"/>
        <w:b/>
        <w:spacing w:val="40"/>
        <w:sz w:val="36"/>
        <w:u w:val="single"/>
      </w:rPr>
      <w:t>中華民國</w:t>
    </w:r>
    <w:r w:rsidR="005F1522" w:rsidRPr="005F1522">
      <w:rPr>
        <w:rFonts w:ascii="標楷體" w:eastAsia="標楷體" w:hAnsi="標楷體" w:hint="eastAsia"/>
        <w:b/>
        <w:spacing w:val="40"/>
        <w:sz w:val="36"/>
        <w:u w:val="single"/>
      </w:rPr>
      <w:t>112</w:t>
    </w:r>
    <w:r>
      <w:rPr>
        <w:rFonts w:ascii="標楷體" w:eastAsia="標楷體" w:hint="eastAsia"/>
        <w:b/>
        <w:spacing w:val="40"/>
        <w:sz w:val="36"/>
        <w:u w:val="single"/>
      </w:rPr>
      <w:t>年度中央政府總決算歲出政事別</w:t>
    </w:r>
    <w:r w:rsidR="005F1522" w:rsidRPr="005F1522">
      <w:rPr>
        <w:rFonts w:ascii="標楷體" w:eastAsia="標楷體" w:hAnsi="標楷體" w:hint="eastAsia"/>
        <w:b/>
        <w:spacing w:val="40"/>
        <w:sz w:val="36"/>
        <w:u w:val="single"/>
      </w:rPr>
      <w:t>資本門</w:t>
    </w:r>
    <w:r>
      <w:rPr>
        <w:rFonts w:ascii="標楷體" w:eastAsia="標楷體" w:hint="eastAsia"/>
        <w:b/>
        <w:spacing w:val="40"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3A12"/>
    <w:rsid w:val="00040EFF"/>
    <w:rsid w:val="002230EF"/>
    <w:rsid w:val="0025241E"/>
    <w:rsid w:val="002B1B11"/>
    <w:rsid w:val="00340098"/>
    <w:rsid w:val="0034626E"/>
    <w:rsid w:val="003F69D0"/>
    <w:rsid w:val="00401605"/>
    <w:rsid w:val="0040439A"/>
    <w:rsid w:val="00473A12"/>
    <w:rsid w:val="00534512"/>
    <w:rsid w:val="005B15F9"/>
    <w:rsid w:val="005F1522"/>
    <w:rsid w:val="006754C7"/>
    <w:rsid w:val="006D319C"/>
    <w:rsid w:val="007F05C9"/>
    <w:rsid w:val="00A837E4"/>
    <w:rsid w:val="00D10D1D"/>
    <w:rsid w:val="00DB737D"/>
    <w:rsid w:val="00FB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CBE92C90-97B8-4282-ADA3-92BEACE7D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40439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dyXs4sw01z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dyXs4sw01z歲出政事別決算審定數總表A3.dot</Template>
  <TotalTime>7</TotalTime>
  <Pages>2</Pages>
  <Words>763</Words>
  <Characters>4355</Characters>
  <Application>Microsoft Office Word</Application>
  <DocSecurity>0</DocSecurity>
  <Lines>36</Lines>
  <Paragraphs>10</Paragraphs>
  <ScaleCrop>false</ScaleCrop>
  <Company>N.A.O.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鄧佳詞</dc:creator>
  <cp:keywords/>
  <cp:lastModifiedBy>鄧佳詞</cp:lastModifiedBy>
  <cp:revision>14</cp:revision>
  <dcterms:created xsi:type="dcterms:W3CDTF">2024-06-20T05:57:00Z</dcterms:created>
  <dcterms:modified xsi:type="dcterms:W3CDTF">2024-06-26T09:07:00Z</dcterms:modified>
</cp:coreProperties>
</file>