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187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"/>
        <w:gridCol w:w="208"/>
        <w:gridCol w:w="2256"/>
        <w:gridCol w:w="1638"/>
        <w:gridCol w:w="1638"/>
        <w:gridCol w:w="1427"/>
        <w:gridCol w:w="229"/>
        <w:gridCol w:w="1325"/>
        <w:gridCol w:w="1736"/>
        <w:gridCol w:w="1371"/>
        <w:gridCol w:w="1302"/>
        <w:gridCol w:w="1260"/>
        <w:gridCol w:w="1638"/>
        <w:gridCol w:w="1315"/>
        <w:gridCol w:w="1372"/>
        <w:gridCol w:w="1610"/>
        <w:gridCol w:w="1526"/>
      </w:tblGrid>
      <w:tr w:rsidR="00E15461" w:rsidTr="00010B77">
        <w:trPr>
          <w:cantSplit/>
          <w:trHeight w:val="270"/>
          <w:tblHeader/>
        </w:trPr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5461" w:rsidRDefault="00E15461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71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5461" w:rsidRDefault="00E15461">
            <w:pPr>
              <w:ind w:left="-42" w:right="80"/>
              <w:rPr>
                <w:rFonts w:eastAsia="標楷體"/>
                <w:sz w:val="22"/>
              </w:rPr>
            </w:pPr>
          </w:p>
        </w:tc>
        <w:tc>
          <w:tcPr>
            <w:tcW w:w="1445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5461" w:rsidRDefault="00E15461" w:rsidP="00010B77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15461" w:rsidTr="00010B77">
        <w:trPr>
          <w:cantSplit/>
          <w:trHeight w:val="270"/>
          <w:tblHeader/>
        </w:trPr>
        <w:tc>
          <w:tcPr>
            <w:tcW w:w="544" w:type="dxa"/>
            <w:gridSpan w:val="2"/>
            <w:tcBorders>
              <w:top w:val="nil"/>
              <w:left w:val="nil"/>
              <w:right w:val="nil"/>
            </w:tcBorders>
          </w:tcPr>
          <w:p w:rsidR="00E15461" w:rsidRDefault="00E15461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7188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E15461" w:rsidRDefault="00E15461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445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E15461" w:rsidRDefault="00E15461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</w:tr>
      <w:tr w:rsidR="0034626E" w:rsidTr="003C4FB8">
        <w:trPr>
          <w:cantSplit/>
          <w:tblHeader/>
        </w:trPr>
        <w:tc>
          <w:tcPr>
            <w:tcW w:w="2800" w:type="dxa"/>
            <w:gridSpan w:val="3"/>
            <w:tcBorders>
              <w:left w:val="nil"/>
            </w:tcBorders>
            <w:vAlign w:val="center"/>
          </w:tcPr>
          <w:p w:rsidR="0034626E" w:rsidRDefault="0034626E" w:rsidP="005B2CD2">
            <w:pPr>
              <w:spacing w:line="580" w:lineRule="exact"/>
              <w:ind w:left="360" w:right="292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638" w:type="dxa"/>
            <w:vMerge w:val="restart"/>
            <w:vAlign w:val="center"/>
          </w:tcPr>
          <w:p w:rsidR="0034626E" w:rsidRDefault="0034626E" w:rsidP="005B2CD2">
            <w:pPr>
              <w:spacing w:line="580" w:lineRule="exact"/>
              <w:ind w:left="48" w:right="94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6355" w:type="dxa"/>
            <w:gridSpan w:val="5"/>
            <w:vAlign w:val="center"/>
          </w:tcPr>
          <w:p w:rsidR="0034626E" w:rsidRDefault="0034626E" w:rsidP="005B2CD2">
            <w:pPr>
              <w:spacing w:line="580" w:lineRule="exact"/>
              <w:ind w:left="70" w:right="92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933" w:type="dxa"/>
            <w:gridSpan w:val="3"/>
            <w:vAlign w:val="center"/>
          </w:tcPr>
          <w:p w:rsidR="0034626E" w:rsidRDefault="0034626E" w:rsidP="005B2CD2">
            <w:pPr>
              <w:spacing w:line="580" w:lineRule="exact"/>
              <w:ind w:left="70" w:right="92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935" w:type="dxa"/>
            <w:gridSpan w:val="4"/>
            <w:vAlign w:val="center"/>
          </w:tcPr>
          <w:p w:rsidR="0034626E" w:rsidRDefault="0034626E" w:rsidP="005B2CD2">
            <w:pPr>
              <w:spacing w:line="580" w:lineRule="exact"/>
              <w:ind w:left="70" w:right="92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526" w:type="dxa"/>
            <w:vMerge w:val="restart"/>
            <w:tcBorders>
              <w:right w:val="nil"/>
            </w:tcBorders>
            <w:vAlign w:val="center"/>
          </w:tcPr>
          <w:p w:rsidR="0034626E" w:rsidRDefault="0034626E" w:rsidP="005B2CD2">
            <w:pPr>
              <w:spacing w:line="580" w:lineRule="exact"/>
              <w:ind w:left="-6" w:rightChars="6" w:right="14"/>
              <w:jc w:val="distribute"/>
              <w:textAlignment w:val="center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決算審定數與預</w:t>
            </w:r>
          </w:p>
          <w:p w:rsidR="0034626E" w:rsidRDefault="0034626E" w:rsidP="005B2CD2">
            <w:pPr>
              <w:spacing w:line="580" w:lineRule="exact"/>
              <w:ind w:left="-6" w:rightChars="6" w:right="14"/>
              <w:jc w:val="distribute"/>
              <w:textAlignment w:val="center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算數比較增減</w:t>
            </w:r>
          </w:p>
        </w:tc>
      </w:tr>
      <w:tr w:rsidR="00E15461" w:rsidTr="00880CF4">
        <w:trPr>
          <w:cantSplit/>
          <w:tblHeader/>
        </w:trPr>
        <w:tc>
          <w:tcPr>
            <w:tcW w:w="336" w:type="dxa"/>
            <w:tcBorders>
              <w:left w:val="nil"/>
            </w:tcBorders>
            <w:vAlign w:val="center"/>
          </w:tcPr>
          <w:p w:rsidR="0034626E" w:rsidRDefault="0034626E" w:rsidP="00875B66">
            <w:pPr>
              <w:spacing w:line="580" w:lineRule="exact"/>
              <w:ind w:right="146"/>
              <w:textAlignment w:val="center"/>
              <w:rPr>
                <w:rFonts w:eastAsia="標楷體"/>
                <w:sz w:val="20"/>
              </w:rPr>
            </w:pPr>
            <w:bookmarkStart w:id="0" w:name="_GoBack"/>
            <w:bookmarkEnd w:id="0"/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64" w:type="dxa"/>
            <w:gridSpan w:val="2"/>
            <w:vAlign w:val="center"/>
          </w:tcPr>
          <w:p w:rsidR="0034626E" w:rsidRDefault="0034626E" w:rsidP="005B2CD2">
            <w:pPr>
              <w:spacing w:line="580" w:lineRule="exact"/>
              <w:ind w:left="140" w:right="146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638" w:type="dxa"/>
            <w:vMerge/>
            <w:vAlign w:val="center"/>
          </w:tcPr>
          <w:p w:rsidR="0034626E" w:rsidRDefault="0034626E" w:rsidP="005B2CD2">
            <w:pPr>
              <w:spacing w:line="580" w:lineRule="exact"/>
              <w:ind w:left="48" w:right="94"/>
              <w:jc w:val="distribute"/>
              <w:textAlignment w:val="center"/>
              <w:rPr>
                <w:rFonts w:eastAsia="標楷體"/>
                <w:sz w:val="20"/>
              </w:rPr>
            </w:pPr>
          </w:p>
        </w:tc>
        <w:tc>
          <w:tcPr>
            <w:tcW w:w="1638" w:type="dxa"/>
            <w:vAlign w:val="center"/>
          </w:tcPr>
          <w:p w:rsidR="0034626E" w:rsidRDefault="0034626E" w:rsidP="005B2CD2">
            <w:pPr>
              <w:spacing w:line="580" w:lineRule="exact"/>
              <w:ind w:left="48" w:right="94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27" w:type="dxa"/>
            <w:vAlign w:val="center"/>
          </w:tcPr>
          <w:p w:rsidR="0034626E" w:rsidRDefault="0034626E" w:rsidP="005B2CD2">
            <w:pPr>
              <w:spacing w:line="580" w:lineRule="exact"/>
              <w:ind w:left="48" w:right="94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54" w:type="dxa"/>
            <w:gridSpan w:val="2"/>
            <w:vAlign w:val="center"/>
          </w:tcPr>
          <w:p w:rsidR="0034626E" w:rsidRDefault="0034626E" w:rsidP="005B2CD2">
            <w:pPr>
              <w:spacing w:line="580" w:lineRule="exact"/>
              <w:ind w:left="48" w:right="94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736" w:type="dxa"/>
            <w:vAlign w:val="center"/>
          </w:tcPr>
          <w:p w:rsidR="0034626E" w:rsidRDefault="0034626E" w:rsidP="005B2CD2">
            <w:pPr>
              <w:spacing w:line="580" w:lineRule="exact"/>
              <w:ind w:left="48" w:right="94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371" w:type="dxa"/>
            <w:vAlign w:val="center"/>
          </w:tcPr>
          <w:p w:rsidR="0034626E" w:rsidRDefault="0034626E" w:rsidP="005B2CD2">
            <w:pPr>
              <w:spacing w:line="580" w:lineRule="exact"/>
              <w:ind w:left="48" w:right="94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02" w:type="dxa"/>
            <w:vAlign w:val="center"/>
          </w:tcPr>
          <w:p w:rsidR="0034626E" w:rsidRDefault="0034626E" w:rsidP="005B2CD2">
            <w:pPr>
              <w:spacing w:line="580" w:lineRule="exact"/>
              <w:ind w:left="48" w:right="94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60" w:type="dxa"/>
            <w:vAlign w:val="center"/>
          </w:tcPr>
          <w:p w:rsidR="0034626E" w:rsidRDefault="0034626E" w:rsidP="005B2CD2">
            <w:pPr>
              <w:spacing w:line="580" w:lineRule="exact"/>
              <w:ind w:left="48" w:right="94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638" w:type="dxa"/>
            <w:vAlign w:val="center"/>
          </w:tcPr>
          <w:p w:rsidR="0034626E" w:rsidRDefault="0034626E" w:rsidP="005B2CD2">
            <w:pPr>
              <w:spacing w:line="580" w:lineRule="exact"/>
              <w:ind w:left="48" w:right="94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15" w:type="dxa"/>
            <w:vAlign w:val="center"/>
          </w:tcPr>
          <w:p w:rsidR="0034626E" w:rsidRDefault="0034626E" w:rsidP="005B2CD2">
            <w:pPr>
              <w:spacing w:line="580" w:lineRule="exact"/>
              <w:ind w:left="48" w:right="94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72" w:type="dxa"/>
            <w:vAlign w:val="center"/>
          </w:tcPr>
          <w:p w:rsidR="0034626E" w:rsidRDefault="0034626E" w:rsidP="005B2CD2">
            <w:pPr>
              <w:spacing w:line="580" w:lineRule="exact"/>
              <w:ind w:left="48" w:right="94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610" w:type="dxa"/>
            <w:vAlign w:val="center"/>
          </w:tcPr>
          <w:p w:rsidR="0034626E" w:rsidRDefault="0034626E" w:rsidP="005B2CD2">
            <w:pPr>
              <w:spacing w:line="580" w:lineRule="exact"/>
              <w:ind w:left="48" w:right="94"/>
              <w:jc w:val="distribute"/>
              <w:textAlignment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26" w:type="dxa"/>
            <w:vMerge/>
            <w:tcBorders>
              <w:right w:val="nil"/>
            </w:tcBorders>
            <w:vAlign w:val="center"/>
          </w:tcPr>
          <w:p w:rsidR="0034626E" w:rsidRDefault="0034626E" w:rsidP="00550E54">
            <w:pPr>
              <w:spacing w:line="580" w:lineRule="exact"/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2,212,985,369,087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2,102,566,220,095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4,656,002,985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47,167,379,630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2,154,389,602,710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- 720,652,673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3,990,000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138,634,824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2,101,845,567,422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4,659,992,985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47,306,014,454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2,153,811,574,861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- 59,173,794,226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880CF4">
            <w:pPr>
              <w:snapToGrid w:val="0"/>
              <w:spacing w:line="58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(1.</w:t>
            </w:r>
            <w:r w:rsidRPr="00880CF4">
              <w:rPr>
                <w:rFonts w:ascii="標楷體" w:eastAsia="標楷體" w:hAnsi="標楷體" w:hint="eastAsia"/>
                <w:b/>
                <w:noProof/>
                <w:spacing w:val="82"/>
                <w:kern w:val="0"/>
                <w:sz w:val="20"/>
                <w:fitText w:val="2020" w:id="-959175679"/>
              </w:rPr>
              <w:t>一般政務支</w:t>
            </w:r>
            <w:r w:rsidRPr="00880CF4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20" w:id="-959175679"/>
              </w:rPr>
              <w:t>出</w:t>
            </w: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209,083,383,805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184,719,081,814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2,581,503,532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8,807,849,552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196,108,434,898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- 773,330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184,718,308,484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2,581,503,532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8,807,849,552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196,107,661,568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- 12,975,722,237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國務支出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1,167,855,616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1,116,298,611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36,585,122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1,152,883,733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1,116,298,611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36,585,122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1,152,883,733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- 14,971,883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2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5,035,479,847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4,798,896,112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44,662,780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4,843,558,892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4,798,896,112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44,662,780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4,843,558,892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- 191,920,955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3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3,333,556,000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3,204,369,620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29,322,699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3,233,692,319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3,204,369,620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29,322,699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3,233,692,319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- 99,863,681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4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司法支出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59,249,425,952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57,221,352,752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29,063,980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204,620,644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57,455,037,376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57,221,352,752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29,063,980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204,620,644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57,455,037,376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- 1,794,388,576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5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考試支出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1,606,177,283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1,555,374,585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230,064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1,555,604,649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1,555,374,585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230,064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1,555,604,649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- 50,572,634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6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監察支出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2,511,332,626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2,485,842,626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10,389,400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2,496,232,026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2,485,842,626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10,389,400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2,496,232,026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- 15,100,600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7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42,918,803,473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32,942,474,261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71,804,958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2,277,497,653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35,291,776,872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- 773,330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32,941,700,931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71,804,958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2,277,497,653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35,291,003,542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- 7,627,799,931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8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23,466,978,099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22,404,950,100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2,466,430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239,854,393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22,647,270,923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22,404,950,100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2,466,430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239,854,393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22,647,270,923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- 819,707,176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9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外交支出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31,010,244,566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20,503,926,126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2,478,168,164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5,888,585,446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28,870,679,736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20,503,926,126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2,478,168,164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5,888,585,446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28,870,679,736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- 2,139,564,830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10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37,127,714,413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36,940,152,296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73,188,883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37,013,341,179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36,940,152,296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73,188,883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37,013,341,179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- 114,373,234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11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僑務支出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1,655,815,930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1,545,444,725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2,912,468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1,548,357,193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1,545,444,725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2,912,468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1,548,357,193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- 107,458,737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880CF4">
            <w:pPr>
              <w:snapToGrid w:val="0"/>
              <w:spacing w:line="58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(2.</w:t>
            </w:r>
            <w:r w:rsidRPr="00880CF4">
              <w:rPr>
                <w:rFonts w:ascii="標楷體" w:eastAsia="標楷體" w:hAnsi="標楷體" w:hint="eastAsia"/>
                <w:b/>
                <w:noProof/>
                <w:spacing w:val="203"/>
                <w:kern w:val="0"/>
                <w:sz w:val="20"/>
                <w:fitText w:val="2020" w:id="-959175678"/>
              </w:rPr>
              <w:t>國防支</w:t>
            </w:r>
            <w:r w:rsidRPr="00880CF4">
              <w:rPr>
                <w:rFonts w:ascii="標楷體" w:eastAsia="標楷體" w:hAnsi="標楷體" w:hint="eastAsia"/>
                <w:b/>
                <w:noProof/>
                <w:spacing w:val="1"/>
                <w:kern w:val="0"/>
                <w:sz w:val="20"/>
                <w:fitText w:val="2020" w:id="-959175678"/>
              </w:rPr>
              <w:t>出</w:t>
            </w: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378,091,090,696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342,052,502,876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30,604,576,103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372,657,078,979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- 140,468,821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138,328,574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341,912,034,055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30,742,904,677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372,654,938,732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- 5,436,151,964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12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國防支出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378,091,090,696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342,052,502,876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30,604,576,103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372,657,078,979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- 140,468,821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138,328,574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341,912,034,055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30,742,904,677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372,654,938,732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- 5,436,151,964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880CF4">
            <w:pPr>
              <w:snapToGrid w:val="0"/>
              <w:spacing w:line="58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(3.</w:t>
            </w:r>
            <w:r w:rsidRPr="00880CF4">
              <w:rPr>
                <w:rFonts w:ascii="標楷體" w:eastAsia="標楷體" w:hAnsi="標楷體" w:hint="eastAsia"/>
                <w:b/>
                <w:noProof/>
                <w:spacing w:val="30"/>
                <w:kern w:val="0"/>
                <w:sz w:val="20"/>
                <w:fitText w:val="2020" w:id="-959175677"/>
              </w:rPr>
              <w:t>教育科學文化支</w:t>
            </w:r>
            <w:r w:rsidRPr="00880CF4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20" w:id="-959175677"/>
              </w:rPr>
              <w:t>出</w:t>
            </w: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393,771,330,555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383,459,943,268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316,641,128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5,722,154,350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389,498,738,746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- 339,171,908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3,990,000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306,250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383,120,771,360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320,631,128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5,722,460,600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389,163,863,088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- 4,607,467,467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13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290,882,912,554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287,134,083,894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107,717,065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1,032,025,927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288,273,826,886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- 337,552,134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3,990,000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286,796,531,760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111,707,065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1,032,025,927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287,940,264,752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- 2,942,647,802</w:t>
            </w:r>
          </w:p>
        </w:tc>
      </w:tr>
      <w:tr w:rsidR="00E15461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14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科學支出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78,752,395,729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74,295,933,303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162,915,219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2,994,104,949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77,452,953,471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- 987,290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74,294,946,013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162,915,219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2,994,104,949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77,451,966,181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- 1,300,429,548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8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15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24,136,022,272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22,029,926,071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46,008,844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1,696,023,474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23,771,958,389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- 632,484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306,250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22,029,293,587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46,008,844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1,696,329,724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23,771,632,155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550E54">
            <w:pPr>
              <w:snapToGrid w:val="0"/>
              <w:spacing w:line="58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- 364,390,117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60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880CF4">
            <w:pPr>
              <w:snapToGrid w:val="0"/>
              <w:spacing w:line="560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(4.</w:t>
            </w:r>
            <w:r w:rsidRPr="00880CF4">
              <w:rPr>
                <w:rFonts w:ascii="標楷體" w:eastAsia="標楷體" w:hAnsi="標楷體" w:hint="eastAsia"/>
                <w:b/>
                <w:noProof/>
                <w:spacing w:val="82"/>
                <w:kern w:val="0"/>
                <w:sz w:val="20"/>
                <w:fitText w:val="2020" w:id="-959175676"/>
              </w:rPr>
              <w:t>經濟發展支</w:t>
            </w:r>
            <w:r w:rsidRPr="00880CF4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20" w:id="-959175676"/>
              </w:rPr>
              <w:t>出</w:t>
            </w: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166,129,949,393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162,932,816,816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540,999,710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1,052,282,481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164,526,099,007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- 10,763,269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162,922,053,547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540,999,710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1,052,282,481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164,515,335,738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- 1,614,613,655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60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16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77,361,795,367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76,076,411,097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114,639,662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455,185,900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76,646,236,659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- 10,763,269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76,065,647,828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114,639,662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455,185,900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76,635,473,390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DB262B">
            <w:pPr>
              <w:snapToGrid w:val="0"/>
              <w:spacing w:line="56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- 726,321,977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lastRenderedPageBreak/>
              <w:t>17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41,830,034,708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41,681,415,932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8,703,184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35,163,214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41,725,282,330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41,681,415,932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8,703,184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35,163,214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41,725,282,330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- 104,752,378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18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23,433,680,896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22,497,271,839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18,579,760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463,463,009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22,979,314,608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22,497,271,839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18,579,760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463,463,009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22,979,314,608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- 454,366,288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19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23,504,438,422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22,677,717,948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399,077,104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98,470,358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23,175,265,410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22,677,717,948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399,077,104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98,470,358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23,175,265,410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- 329,173,012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880CF4">
            <w:pPr>
              <w:snapToGrid w:val="0"/>
              <w:spacing w:line="542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(5.</w:t>
            </w:r>
            <w:r w:rsidRPr="00554BEE">
              <w:rPr>
                <w:rFonts w:ascii="標楷體" w:eastAsia="標楷體" w:hAnsi="標楷體" w:hint="eastAsia"/>
                <w:b/>
                <w:noProof/>
                <w:spacing w:val="82"/>
                <w:kern w:val="0"/>
                <w:sz w:val="20"/>
                <w:fitText w:val="2020" w:id="-959175424"/>
              </w:rPr>
              <w:t>社會福利支</w:t>
            </w:r>
            <w:r w:rsidRPr="00554BEE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20" w:id="-959175424"/>
              </w:rPr>
              <w:t>出</w:t>
            </w: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706,052,602,788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700,368,230,482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9,528,765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876,787,188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701,254,546,435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- 229,475,345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700,138,755,137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9,528,765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876,787,188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701,025,071,090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- 5,027,531,698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20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449,545,827,727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449,333,524,009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12,992,790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449,346,516,799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449,333,524,009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12,992,790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449,346,516,799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- 199,310,928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21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8,896,397,000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8,722,499,190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13,051,822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8,735,551,012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8,722,499,190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13,051,822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8,735,551,012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- 160,845,988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22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139,619,318,703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136,082,544,759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9,528,765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35,032,090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136,127,105,614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- 229,475,345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135,853,069,414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9,528,765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35,032,090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135,897,630,269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- 3,721,688,434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23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1,646,400,000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1,566,923,159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1,566,923,159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1,566,923,159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1,566,923,159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- 79,476,841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24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106,344,659,358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104,662,739,365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815,710,486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105,478,449,851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104,662,739,365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815,710,486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105,478,449,851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- 866,209,507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(6.</w:t>
            </w:r>
            <w:r w:rsidRPr="00875B66">
              <w:rPr>
                <w:rFonts w:ascii="標楷體" w:eastAsia="標楷體" w:hAnsi="標楷體" w:hint="eastAsia"/>
                <w:b/>
                <w:noProof/>
                <w:spacing w:val="2"/>
                <w:w w:val="91"/>
                <w:kern w:val="0"/>
                <w:sz w:val="20"/>
                <w:fitText w:val="2020" w:id="-959174656"/>
              </w:rPr>
              <w:t>社區發展及環境保護支</w:t>
            </w:r>
            <w:r w:rsidRPr="00875B66">
              <w:rPr>
                <w:rFonts w:ascii="標楷體" w:eastAsia="標楷體" w:hAnsi="標楷體" w:hint="eastAsia"/>
                <w:b/>
                <w:noProof/>
                <w:spacing w:val="-5"/>
                <w:w w:val="91"/>
                <w:kern w:val="0"/>
                <w:sz w:val="20"/>
                <w:fitText w:val="2020" w:id="-959174656"/>
              </w:rPr>
              <w:t>出</w:t>
            </w: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8,943,784,650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8,410,411,587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87,329,850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103,729,956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8,601,471,393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8,410,411,587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87,329,850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103,729,956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8,601,471,393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- 342,313,257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25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8,943,784,650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8,410,411,587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87,329,850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103,729,956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8,601,471,393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8,410,411,587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87,329,850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103,729,956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8,601,471,393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- 342,313,257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4BEE">
            <w:pPr>
              <w:snapToGrid w:val="0"/>
              <w:spacing w:line="542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(7.</w:t>
            </w:r>
            <w:r w:rsidRPr="00554BEE">
              <w:rPr>
                <w:rFonts w:ascii="標楷體" w:eastAsia="標楷體" w:hAnsi="標楷體" w:hint="eastAsia"/>
                <w:b/>
                <w:noProof/>
                <w:spacing w:val="82"/>
                <w:kern w:val="0"/>
                <w:sz w:val="20"/>
                <w:fitText w:val="2020" w:id="-959174400"/>
              </w:rPr>
              <w:t>退休撫卹支</w:t>
            </w:r>
            <w:r w:rsidRPr="00554BEE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20" w:id="-959174400"/>
              </w:rPr>
              <w:t>出</w:t>
            </w: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149,569,329,200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148,649,527,597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148,649,527,597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148,649,527,597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148,649,527,597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- 919,801,603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26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149,316,931,000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148,405,566,293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148,405,566,293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148,405,566,293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148,405,566,293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- 911,364,707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27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退休撫卹業務支出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252,398,200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243,961,304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243,961,304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243,961,304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243,961,304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- 8,436,896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4BEE">
            <w:pPr>
              <w:snapToGrid w:val="0"/>
              <w:spacing w:line="542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(8.</w:t>
            </w:r>
            <w:r w:rsidRPr="00554BEE">
              <w:rPr>
                <w:rFonts w:ascii="標楷體" w:eastAsia="標楷體" w:hAnsi="標楷體" w:hint="eastAsia"/>
                <w:b/>
                <w:noProof/>
                <w:spacing w:val="203"/>
                <w:kern w:val="0"/>
                <w:sz w:val="20"/>
                <w:fitText w:val="2020" w:id="-959174399"/>
              </w:rPr>
              <w:t>債務支</w:t>
            </w:r>
            <w:r w:rsidRPr="00554BEE">
              <w:rPr>
                <w:rFonts w:ascii="標楷體" w:eastAsia="標楷體" w:hAnsi="標楷體" w:hint="eastAsia"/>
                <w:b/>
                <w:noProof/>
                <w:spacing w:val="1"/>
                <w:kern w:val="0"/>
                <w:sz w:val="20"/>
                <w:fitText w:val="2020" w:id="-959174399"/>
              </w:rPr>
              <w:t>出</w:t>
            </w: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107,582,940,000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83,266,942,562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83,266,942,562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83,266,942,562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83,266,942,562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- 24,315,997,438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28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107,154,485,000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82,947,126,238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82,947,126,238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82,947,126,238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82,947,126,238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- 24,207,358,762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29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還本付息事務支出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428,455,000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319,816,324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319,816,324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319,816,324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319,816,324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- 108,638,676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554BEE">
            <w:pPr>
              <w:snapToGrid w:val="0"/>
              <w:spacing w:line="542" w:lineRule="exact"/>
              <w:ind w:right="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(9.</w:t>
            </w:r>
            <w:r w:rsidRPr="00554BEE">
              <w:rPr>
                <w:rFonts w:ascii="標楷體" w:eastAsia="標楷體" w:hAnsi="標楷體" w:hint="eastAsia"/>
                <w:b/>
                <w:noProof/>
                <w:spacing w:val="51"/>
                <w:kern w:val="0"/>
                <w:sz w:val="20"/>
                <w:fitText w:val="2020" w:id="-959174398"/>
              </w:rPr>
              <w:t>補助及其他支</w:t>
            </w:r>
            <w:r w:rsidRPr="00554BEE">
              <w:rPr>
                <w:rFonts w:ascii="標楷體" w:eastAsia="標楷體" w:hAnsi="標楷體" w:hint="eastAsia"/>
                <w:b/>
                <w:noProof/>
                <w:spacing w:val="3"/>
                <w:kern w:val="0"/>
                <w:sz w:val="20"/>
                <w:fitText w:val="2020" w:id="-959174398"/>
              </w:rPr>
              <w:t>出</w:t>
            </w:r>
            <w:r w:rsidRPr="00675DC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93,760,958,000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88,706,763,093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1,120,000,000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89,826,763,093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88,706,763,093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1,120,000,000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89,826,763,093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- 3,934,194,907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30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專案補助支出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34,521,127,000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31,066,635,020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31,066,635,020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31,066,635,020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31,066,635,020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- 3,454,491,980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31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平衡預算補助支出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52,000,000,000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51,941,547,000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51,941,547,000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51,941,547,000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51,941,547,000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- 58,453,000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32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7,168,674,000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5,698,581,073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1,120,000,000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6,818,581,073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5,698,581,073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1,120,000,000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6,818,581,073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- 350,092,927</w:t>
            </w:r>
          </w:p>
        </w:tc>
      </w:tr>
      <w:tr w:rsidR="00DB262B" w:rsidRPr="00675DC6" w:rsidTr="00880CF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:rsidR="00EA300B" w:rsidRPr="00675DC6" w:rsidRDefault="00EA300B" w:rsidP="00963D89">
            <w:pPr>
              <w:snapToGrid w:val="0"/>
              <w:spacing w:line="542" w:lineRule="exact"/>
              <w:ind w:rightChars="17" w:right="41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/>
                <w:noProof/>
                <w:spacing w:val="-10"/>
                <w:sz w:val="20"/>
              </w:rPr>
              <w:t>33</w:t>
            </w:r>
          </w:p>
        </w:tc>
        <w:tc>
          <w:tcPr>
            <w:tcW w:w="246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675DC6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71,157,000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27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54" w:type="dxa"/>
            <w:gridSpan w:val="2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3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15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EA300B" w:rsidRPr="00675DC6" w:rsidRDefault="00EA300B" w:rsidP="003D0653">
            <w:pPr>
              <w:snapToGrid w:val="0"/>
              <w:spacing w:line="542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675DC6">
              <w:rPr>
                <w:rFonts w:ascii="細明體" w:eastAsia="細明體" w:hAnsi="細明體"/>
                <w:noProof/>
                <w:spacing w:val="-10"/>
                <w:sz w:val="20"/>
              </w:rPr>
              <w:t>- 71,157,000</w:t>
            </w:r>
          </w:p>
        </w:tc>
      </w:tr>
    </w:tbl>
    <w:p w:rsidR="0034626E" w:rsidRPr="00362E65" w:rsidRDefault="00362E65" w:rsidP="00362E65">
      <w:pPr>
        <w:ind w:leftChars="-245" w:hangingChars="294" w:hanging="588"/>
        <w:rPr>
          <w:rFonts w:eastAsia="標楷體"/>
          <w:sz w:val="20"/>
        </w:rPr>
      </w:pPr>
      <w:r w:rsidRPr="00362E65">
        <w:rPr>
          <w:rFonts w:eastAsia="標楷體"/>
          <w:sz w:val="20"/>
        </w:rPr>
        <w:t>註：</w:t>
      </w:r>
      <w:r w:rsidRPr="00362E65">
        <w:rPr>
          <w:rFonts w:eastAsia="標楷體" w:hint="eastAsia"/>
          <w:sz w:val="20"/>
        </w:rPr>
        <w:t>第二預備金預算數為動支後餘額。</w:t>
      </w:r>
    </w:p>
    <w:sectPr w:rsidR="0034626E" w:rsidRPr="00362E65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259" w:right="1440" w:bottom="799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00B" w:rsidRDefault="00EA300B">
      <w:r>
        <w:separator/>
      </w:r>
    </w:p>
  </w:endnote>
  <w:endnote w:type="continuationSeparator" w:id="0">
    <w:p w:rsidR="00EA300B" w:rsidRDefault="00EA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62B" w:rsidRPr="000B3134" w:rsidRDefault="00DB262B">
    <w:pPr>
      <w:pStyle w:val="a4"/>
      <w:jc w:val="center"/>
      <w:rPr>
        <w:rFonts w:ascii="標楷體" w:eastAsia="標楷體" w:hAnsi="標楷體"/>
      </w:rPr>
    </w:pPr>
    <w:r w:rsidRPr="000B3134">
      <w:rPr>
        <w:rFonts w:ascii="標楷體" w:eastAsia="標楷體" w:hAnsi="標楷體"/>
      </w:rPr>
      <w:t>10-2-</w:t>
    </w:r>
    <w:r w:rsidRPr="000B3134">
      <w:rPr>
        <w:rFonts w:ascii="標楷體" w:eastAsia="標楷體" w:hAnsi="標楷體"/>
      </w:rPr>
      <w:fldChar w:fldCharType="begin"/>
    </w:r>
    <w:r w:rsidRPr="000B3134">
      <w:rPr>
        <w:rFonts w:ascii="標楷體" w:eastAsia="標楷體" w:hAnsi="標楷體"/>
      </w:rPr>
      <w:instrText>PAGE   \* MERGEFORMAT</w:instrText>
    </w:r>
    <w:r w:rsidRPr="000B3134">
      <w:rPr>
        <w:rFonts w:ascii="標楷體" w:eastAsia="標楷體" w:hAnsi="標楷體"/>
      </w:rPr>
      <w:fldChar w:fldCharType="separate"/>
    </w:r>
    <w:r w:rsidR="00875B66" w:rsidRPr="00875B66">
      <w:rPr>
        <w:rFonts w:ascii="標楷體" w:eastAsia="標楷體" w:hAnsi="標楷體"/>
        <w:noProof/>
        <w:lang w:val="zh-TW"/>
      </w:rPr>
      <w:t>2</w:t>
    </w:r>
    <w:r w:rsidRPr="000B3134">
      <w:rPr>
        <w:rFonts w:ascii="標楷體" w:eastAsia="標楷體" w:hAnsi="標楷體"/>
      </w:rPr>
      <w:fldChar w:fldCharType="end"/>
    </w:r>
  </w:p>
  <w:p w:rsidR="00DB262B" w:rsidRDefault="00DB262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262B" w:rsidRPr="000B3134" w:rsidRDefault="00DB262B">
    <w:pPr>
      <w:pStyle w:val="a4"/>
      <w:jc w:val="center"/>
      <w:rPr>
        <w:rFonts w:ascii="標楷體" w:eastAsia="標楷體" w:hAnsi="標楷體"/>
      </w:rPr>
    </w:pPr>
    <w:r w:rsidRPr="000B3134">
      <w:rPr>
        <w:rFonts w:ascii="標楷體" w:eastAsia="標楷體" w:hAnsi="標楷體"/>
      </w:rPr>
      <w:t>10-2-</w:t>
    </w:r>
    <w:r w:rsidRPr="000B3134">
      <w:rPr>
        <w:rFonts w:ascii="標楷體" w:eastAsia="標楷體" w:hAnsi="標楷體"/>
      </w:rPr>
      <w:fldChar w:fldCharType="begin"/>
    </w:r>
    <w:r w:rsidRPr="000B3134">
      <w:rPr>
        <w:rFonts w:ascii="標楷體" w:eastAsia="標楷體" w:hAnsi="標楷體"/>
      </w:rPr>
      <w:instrText>PAGE   \* MERGEFORMAT</w:instrText>
    </w:r>
    <w:r w:rsidRPr="000B3134">
      <w:rPr>
        <w:rFonts w:ascii="標楷體" w:eastAsia="標楷體" w:hAnsi="標楷體"/>
      </w:rPr>
      <w:fldChar w:fldCharType="separate"/>
    </w:r>
    <w:r w:rsidR="00875B66" w:rsidRPr="00875B66">
      <w:rPr>
        <w:rFonts w:ascii="標楷體" w:eastAsia="標楷體" w:hAnsi="標楷體"/>
        <w:noProof/>
        <w:lang w:val="zh-TW"/>
      </w:rPr>
      <w:t>1</w:t>
    </w:r>
    <w:r w:rsidRPr="000B3134">
      <w:rPr>
        <w:rFonts w:ascii="標楷體" w:eastAsia="標楷體" w:hAnsi="標楷體"/>
      </w:rPr>
      <w:fldChar w:fldCharType="end"/>
    </w:r>
  </w:p>
  <w:p w:rsidR="00DB262B" w:rsidRDefault="00DB262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00B" w:rsidRDefault="00EA300B">
      <w:r>
        <w:separator/>
      </w:r>
    </w:p>
  </w:footnote>
  <w:footnote w:type="continuationSeparator" w:id="0">
    <w:p w:rsidR="00EA300B" w:rsidRDefault="00EA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26E" w:rsidRDefault="0025241E">
    <w:pPr>
      <w:pStyle w:val="a3"/>
      <w:jc w:val="center"/>
    </w:pPr>
    <w:r>
      <w:rPr>
        <w:rFonts w:ascii="標楷體" w:eastAsia="標楷體" w:hint="eastAsia"/>
        <w:b/>
        <w:spacing w:val="40"/>
        <w:sz w:val="36"/>
        <w:u w:val="single"/>
      </w:rPr>
      <w:t>中華民國</w:t>
    </w:r>
    <w:r w:rsidR="000153D4" w:rsidRPr="000153D4">
      <w:rPr>
        <w:rFonts w:ascii="標楷體" w:eastAsia="標楷體" w:hAnsi="標楷體" w:hint="eastAsia"/>
        <w:b/>
        <w:spacing w:val="40"/>
        <w:sz w:val="36"/>
        <w:u w:val="single"/>
      </w:rPr>
      <w:t>112</w:t>
    </w:r>
    <w:r>
      <w:rPr>
        <w:rFonts w:ascii="標楷體" w:eastAsia="標楷體" w:hint="eastAsia"/>
        <w:b/>
        <w:spacing w:val="40"/>
        <w:sz w:val="36"/>
        <w:u w:val="single"/>
      </w:rPr>
      <w:t>年度中央政府總決算歲出政事別</w:t>
    </w:r>
    <w:r w:rsidR="000153D4" w:rsidRPr="000153D4">
      <w:rPr>
        <w:rFonts w:ascii="標楷體" w:eastAsia="標楷體" w:hAnsi="標楷體" w:hint="eastAsia"/>
        <w:b/>
        <w:spacing w:val="40"/>
        <w:sz w:val="36"/>
        <w:u w:val="single"/>
      </w:rPr>
      <w:t>經常門</w:t>
    </w:r>
    <w:r>
      <w:rPr>
        <w:rFonts w:ascii="標楷體" w:eastAsia="標楷體" w:hint="eastAsia"/>
        <w:b/>
        <w:spacing w:val="40"/>
        <w:sz w:val="36"/>
        <w:u w:val="single"/>
      </w:rPr>
      <w:t>決算審定數總表</w:t>
    </w:r>
    <w:r w:rsidR="000153D4" w:rsidRPr="000153D4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26E" w:rsidRDefault="0034626E">
    <w:pPr>
      <w:pStyle w:val="a3"/>
      <w:jc w:val="center"/>
    </w:pPr>
    <w:r>
      <w:rPr>
        <w:rFonts w:ascii="標楷體" w:eastAsia="標楷體" w:hint="eastAsia"/>
        <w:b/>
        <w:spacing w:val="40"/>
        <w:sz w:val="36"/>
        <w:u w:val="single"/>
      </w:rPr>
      <w:t>中華民國</w:t>
    </w:r>
    <w:r w:rsidR="000153D4" w:rsidRPr="000153D4">
      <w:rPr>
        <w:rFonts w:ascii="標楷體" w:eastAsia="標楷體" w:hAnsi="標楷體" w:hint="eastAsia"/>
        <w:b/>
        <w:spacing w:val="40"/>
        <w:sz w:val="36"/>
        <w:u w:val="single"/>
      </w:rPr>
      <w:t>112</w:t>
    </w:r>
    <w:r>
      <w:rPr>
        <w:rFonts w:ascii="標楷體" w:eastAsia="標楷體" w:hint="eastAsia"/>
        <w:b/>
        <w:spacing w:val="40"/>
        <w:sz w:val="36"/>
        <w:u w:val="single"/>
      </w:rPr>
      <w:t>年度中央政府總決算歲出政事別</w:t>
    </w:r>
    <w:r w:rsidR="000153D4" w:rsidRPr="000153D4">
      <w:rPr>
        <w:rFonts w:ascii="標楷體" w:eastAsia="標楷體" w:hAnsi="標楷體" w:hint="eastAsia"/>
        <w:b/>
        <w:spacing w:val="40"/>
        <w:sz w:val="36"/>
        <w:u w:val="single"/>
      </w:rPr>
      <w:t>經常門</w:t>
    </w:r>
    <w:r>
      <w:rPr>
        <w:rFonts w:ascii="標楷體" w:eastAsia="標楷體" w:hint="eastAsia"/>
        <w:b/>
        <w:spacing w:val="40"/>
        <w:sz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00B"/>
    <w:rsid w:val="00010B77"/>
    <w:rsid w:val="000153D4"/>
    <w:rsid w:val="000B3134"/>
    <w:rsid w:val="0025241E"/>
    <w:rsid w:val="00301D9C"/>
    <w:rsid w:val="0034626E"/>
    <w:rsid w:val="00362E65"/>
    <w:rsid w:val="003C4FB8"/>
    <w:rsid w:val="003D0653"/>
    <w:rsid w:val="00550E54"/>
    <w:rsid w:val="00554BEE"/>
    <w:rsid w:val="005B15F9"/>
    <w:rsid w:val="005B2CD2"/>
    <w:rsid w:val="006754C7"/>
    <w:rsid w:val="007F05C9"/>
    <w:rsid w:val="00875B66"/>
    <w:rsid w:val="00880CF4"/>
    <w:rsid w:val="00963D89"/>
    <w:rsid w:val="00D10D1D"/>
    <w:rsid w:val="00DB262B"/>
    <w:rsid w:val="00E15461"/>
    <w:rsid w:val="00EA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9A25303"/>
  <w15:chartTrackingRefBased/>
  <w15:docId w15:val="{6A14011D-1175-401E-88ED-F1D7B325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DB262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QLql3CN1xA&#27506;&#20986;&#25919;&#20107;&#21029;&#27770;&#31639;&#23529;&#23450;&#25976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iQLql3CN1xA歲出政事別決算審定數總表A3.dot</Template>
  <TotalTime>22</TotalTime>
  <Pages>2</Pages>
  <Words>929</Words>
  <Characters>5296</Characters>
  <Application>Microsoft Office Word</Application>
  <DocSecurity>0</DocSecurity>
  <Lines>44</Lines>
  <Paragraphs>12</Paragraphs>
  <ScaleCrop>false</ScaleCrop>
  <Company>N.A.O.</Company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鄧佳詞</dc:creator>
  <cp:keywords/>
  <cp:lastModifiedBy>鄧佳詞</cp:lastModifiedBy>
  <cp:revision>16</cp:revision>
  <dcterms:created xsi:type="dcterms:W3CDTF">2024-06-19T09:57:00Z</dcterms:created>
  <dcterms:modified xsi:type="dcterms:W3CDTF">2024-06-26T08:46:00Z</dcterms:modified>
</cp:coreProperties>
</file>