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171" w:rsidRPr="001E3012" w:rsidRDefault="00503171" w:rsidP="00503171">
      <w:pPr>
        <w:pStyle w:val="ab"/>
        <w:spacing w:afterLines="50" w:after="180" w:line="240" w:lineRule="auto"/>
        <w:jc w:val="center"/>
        <w:rPr>
          <w:u w:val="single"/>
        </w:rPr>
      </w:pPr>
      <w:r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112</w:t>
      </w:r>
      <w:proofErr w:type="gramEnd"/>
      <w:r w:rsidRPr="001E3012">
        <w:rPr>
          <w:rFonts w:hint="eastAsia"/>
          <w:u w:val="single"/>
        </w:rPr>
        <w:t>年度中央政府總決</w:t>
      </w:r>
      <w:r>
        <w:rPr>
          <w:rFonts w:hint="eastAsia"/>
          <w:u w:val="single"/>
        </w:rPr>
        <w:t>算</w:t>
      </w:r>
      <w:r w:rsidRPr="001E3012">
        <w:rPr>
          <w:rFonts w:hint="eastAsia"/>
          <w:u w:val="single"/>
        </w:rPr>
        <w:t>歲入來源別</w:t>
      </w:r>
      <w:r>
        <w:rPr>
          <w:rFonts w:ascii="標楷體" w:hAnsi="標楷體" w:hint="eastAsia"/>
          <w:u w:val="single"/>
        </w:rPr>
        <w:t>資本門</w:t>
      </w:r>
      <w:r w:rsidRPr="001E3012">
        <w:rPr>
          <w:rFonts w:hint="eastAsia"/>
          <w:u w:val="single"/>
        </w:rPr>
        <w:t>決算審定</w:t>
      </w:r>
      <w:r w:rsidRPr="00EC052F">
        <w:rPr>
          <w:rFonts w:hint="eastAsia"/>
          <w:u w:val="single"/>
        </w:rPr>
        <w:t>數</w:t>
      </w:r>
      <w:r w:rsidRPr="001E3012">
        <w:rPr>
          <w:rFonts w:hint="eastAsia"/>
          <w:u w:val="single"/>
        </w:rPr>
        <w:t>總表</w:t>
      </w:r>
    </w:p>
    <w:tbl>
      <w:tblPr>
        <w:tblW w:w="21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219"/>
        <w:gridCol w:w="151"/>
        <w:gridCol w:w="371"/>
        <w:gridCol w:w="2321"/>
        <w:gridCol w:w="1647"/>
        <w:gridCol w:w="1665"/>
        <w:gridCol w:w="1428"/>
        <w:gridCol w:w="672"/>
        <w:gridCol w:w="1667"/>
        <w:gridCol w:w="1479"/>
        <w:gridCol w:w="1417"/>
        <w:gridCol w:w="851"/>
        <w:gridCol w:w="1417"/>
        <w:gridCol w:w="1418"/>
        <w:gridCol w:w="992"/>
        <w:gridCol w:w="1701"/>
        <w:gridCol w:w="1637"/>
      </w:tblGrid>
      <w:tr w:rsidR="00503171" w:rsidRPr="00F524C2" w:rsidTr="00FC763B">
        <w:trPr>
          <w:cantSplit/>
          <w:trHeight w:hRule="exact" w:val="205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3171" w:rsidRPr="00973F68" w:rsidRDefault="00503171" w:rsidP="00FC763B">
            <w:pPr>
              <w:pStyle w:val="af9"/>
              <w:ind w:leftChars="0" w:left="0" w:rightChars="0" w:right="-11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171" w:rsidRPr="008856D0" w:rsidRDefault="00503171" w:rsidP="00FC763B">
            <w:pPr>
              <w:spacing w:line="400" w:lineRule="exact"/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503171" w:rsidRPr="00F524C2" w:rsidRDefault="00503171" w:rsidP="00FC763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503171" w:rsidRPr="00D22073" w:rsidTr="00FC763B">
        <w:trPr>
          <w:cantSplit/>
          <w:trHeight w:hRule="exact" w:val="329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right w:val="nil"/>
            </w:tcBorders>
          </w:tcPr>
          <w:p w:rsidR="00503171" w:rsidRPr="00973F68" w:rsidRDefault="00503171" w:rsidP="00FC763B">
            <w:pPr>
              <w:pStyle w:val="af9"/>
              <w:ind w:leftChars="0" w:left="0" w:rightChars="-5" w:right="-12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503171" w:rsidRPr="00F524C2" w:rsidRDefault="00503171" w:rsidP="00FC763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171" w:rsidRPr="00D22073" w:rsidRDefault="00503171" w:rsidP="00FC763B">
            <w:pPr>
              <w:ind w:right="-186"/>
              <w:jc w:val="center"/>
              <w:rPr>
                <w:rFonts w:ascii="標楷體" w:eastAsia="標楷體" w:hAnsi="標楷體"/>
                <w:sz w:val="20"/>
              </w:rPr>
            </w:pPr>
            <w:r w:rsidRPr="00D22073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503171" w:rsidRPr="00F524C2" w:rsidTr="00FC763B">
        <w:trPr>
          <w:cantSplit/>
          <w:trHeight w:val="399"/>
          <w:jc w:val="center"/>
        </w:trPr>
        <w:tc>
          <w:tcPr>
            <w:tcW w:w="3432" w:type="dxa"/>
            <w:gridSpan w:val="5"/>
            <w:tcBorders>
              <w:left w:val="nil"/>
            </w:tcBorders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科目</w:t>
            </w:r>
          </w:p>
        </w:tc>
        <w:tc>
          <w:tcPr>
            <w:tcW w:w="1647" w:type="dxa"/>
            <w:vMerge w:val="restart"/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預算數</w:t>
            </w:r>
          </w:p>
        </w:tc>
        <w:tc>
          <w:tcPr>
            <w:tcW w:w="5432" w:type="dxa"/>
            <w:gridSpan w:val="4"/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決算數</w:t>
            </w:r>
          </w:p>
        </w:tc>
        <w:tc>
          <w:tcPr>
            <w:tcW w:w="3747" w:type="dxa"/>
            <w:gridSpan w:val="3"/>
            <w:vAlign w:val="center"/>
          </w:tcPr>
          <w:p w:rsidR="00503171" w:rsidRPr="00A138E3" w:rsidRDefault="00503171" w:rsidP="00FC763B">
            <w:pPr>
              <w:pStyle w:val="af9"/>
              <w:ind w:leftChars="0" w:left="113" w:right="72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528" w:type="dxa"/>
            <w:gridSpan w:val="4"/>
            <w:vAlign w:val="center"/>
          </w:tcPr>
          <w:p w:rsidR="00503171" w:rsidRPr="00A138E3" w:rsidRDefault="00503171" w:rsidP="00FC763B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637" w:type="dxa"/>
            <w:vMerge w:val="restart"/>
            <w:tcBorders>
              <w:right w:val="nil"/>
            </w:tcBorders>
            <w:vAlign w:val="center"/>
          </w:tcPr>
          <w:p w:rsidR="00503171" w:rsidRDefault="00503171" w:rsidP="00175587">
            <w:pPr>
              <w:pStyle w:val="af9"/>
              <w:ind w:leftChars="0" w:left="0" w:right="72" w:firstLineChars="43" w:firstLine="76"/>
              <w:rPr>
                <w:spacing w:val="-2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決算審定數與預</w:t>
            </w:r>
          </w:p>
          <w:p w:rsidR="00503171" w:rsidRPr="00F524C2" w:rsidRDefault="00503171" w:rsidP="00FC763B">
            <w:pPr>
              <w:pStyle w:val="af9"/>
              <w:ind w:left="72" w:right="72"/>
            </w:pP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503171" w:rsidRPr="00F524C2" w:rsidTr="00FC763B">
        <w:trPr>
          <w:cantSplit/>
          <w:trHeight w:val="399"/>
          <w:jc w:val="center"/>
        </w:trPr>
        <w:tc>
          <w:tcPr>
            <w:tcW w:w="370" w:type="dxa"/>
            <w:tcBorders>
              <w:left w:val="nil"/>
            </w:tcBorders>
            <w:vAlign w:val="center"/>
          </w:tcPr>
          <w:p w:rsidR="00503171" w:rsidRPr="00F524C2" w:rsidRDefault="00503171" w:rsidP="00FC763B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款</w:t>
            </w:r>
          </w:p>
        </w:tc>
        <w:tc>
          <w:tcPr>
            <w:tcW w:w="370" w:type="dxa"/>
            <w:gridSpan w:val="2"/>
            <w:vAlign w:val="center"/>
          </w:tcPr>
          <w:p w:rsidR="00503171" w:rsidRPr="00F524C2" w:rsidRDefault="00503171" w:rsidP="00FC763B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項</w:t>
            </w:r>
          </w:p>
        </w:tc>
        <w:tc>
          <w:tcPr>
            <w:tcW w:w="371" w:type="dxa"/>
            <w:vAlign w:val="center"/>
          </w:tcPr>
          <w:p w:rsidR="00503171" w:rsidRPr="00F524C2" w:rsidRDefault="00503171" w:rsidP="00FC763B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目</w:t>
            </w:r>
          </w:p>
        </w:tc>
        <w:tc>
          <w:tcPr>
            <w:tcW w:w="2321" w:type="dxa"/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名稱</w:t>
            </w:r>
          </w:p>
        </w:tc>
        <w:tc>
          <w:tcPr>
            <w:tcW w:w="1647" w:type="dxa"/>
            <w:vMerge/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</w:p>
        </w:tc>
        <w:tc>
          <w:tcPr>
            <w:tcW w:w="1665" w:type="dxa"/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F524C2">
              <w:rPr>
                <w:rFonts w:hint="eastAsia"/>
              </w:rPr>
              <w:t>數</w:t>
            </w:r>
          </w:p>
        </w:tc>
        <w:tc>
          <w:tcPr>
            <w:tcW w:w="1428" w:type="dxa"/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  <w:proofErr w:type="gramStart"/>
            <w:r w:rsidRPr="00F524C2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672" w:type="dxa"/>
            <w:vAlign w:val="center"/>
          </w:tcPr>
          <w:p w:rsidR="00503171" w:rsidRPr="00D57508" w:rsidRDefault="00503171" w:rsidP="00FC763B">
            <w:pPr>
              <w:pStyle w:val="af9"/>
              <w:ind w:leftChars="10" w:left="24" w:rightChars="10" w:right="24"/>
              <w:rPr>
                <w:spacing w:val="-8"/>
              </w:rPr>
            </w:pPr>
            <w:r w:rsidRPr="00D57508">
              <w:rPr>
                <w:rFonts w:hint="eastAsia"/>
                <w:spacing w:val="-8"/>
              </w:rPr>
              <w:t>保留數</w:t>
            </w:r>
          </w:p>
        </w:tc>
        <w:tc>
          <w:tcPr>
            <w:tcW w:w="1667" w:type="dxa"/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合計</w:t>
            </w:r>
          </w:p>
        </w:tc>
        <w:tc>
          <w:tcPr>
            <w:tcW w:w="1479" w:type="dxa"/>
            <w:vAlign w:val="center"/>
          </w:tcPr>
          <w:p w:rsidR="00503171" w:rsidRPr="00B04BE6" w:rsidRDefault="00503171" w:rsidP="00FC763B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417" w:type="dxa"/>
            <w:vAlign w:val="center"/>
          </w:tcPr>
          <w:p w:rsidR="00503171" w:rsidRPr="00A138E3" w:rsidRDefault="00503171" w:rsidP="00FC763B">
            <w:pPr>
              <w:pStyle w:val="af9"/>
              <w:ind w:left="72" w:right="72"/>
            </w:pPr>
            <w:proofErr w:type="gramStart"/>
            <w:r w:rsidRPr="00A138E3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851" w:type="dxa"/>
            <w:vAlign w:val="center"/>
          </w:tcPr>
          <w:p w:rsidR="00503171" w:rsidRPr="005E0FCD" w:rsidRDefault="00503171" w:rsidP="00FC763B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417" w:type="dxa"/>
            <w:vAlign w:val="center"/>
          </w:tcPr>
          <w:p w:rsidR="00503171" w:rsidRPr="00A138E3" w:rsidRDefault="00503171" w:rsidP="00FC763B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418" w:type="dxa"/>
            <w:vAlign w:val="center"/>
          </w:tcPr>
          <w:p w:rsidR="00503171" w:rsidRPr="00A138E3" w:rsidRDefault="00503171" w:rsidP="00FC763B">
            <w:pPr>
              <w:pStyle w:val="af9"/>
              <w:ind w:left="72" w:right="72"/>
            </w:pPr>
            <w:proofErr w:type="gramStart"/>
            <w:r w:rsidRPr="00A138E3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992" w:type="dxa"/>
            <w:vAlign w:val="center"/>
          </w:tcPr>
          <w:p w:rsidR="00503171" w:rsidRPr="00671259" w:rsidRDefault="00503171" w:rsidP="00FC763B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701" w:type="dxa"/>
            <w:vAlign w:val="center"/>
          </w:tcPr>
          <w:p w:rsidR="00503171" w:rsidRPr="00A138E3" w:rsidRDefault="00503171" w:rsidP="00FC763B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637" w:type="dxa"/>
            <w:vMerge/>
            <w:tcBorders>
              <w:right w:val="nil"/>
            </w:tcBorders>
            <w:vAlign w:val="center"/>
          </w:tcPr>
          <w:p w:rsidR="00503171" w:rsidRPr="00F524C2" w:rsidRDefault="00503171" w:rsidP="00FC763B">
            <w:pPr>
              <w:pStyle w:val="af9"/>
              <w:ind w:left="72" w:right="72"/>
            </w:pPr>
          </w:p>
        </w:tc>
      </w:tr>
      <w:tr w:rsidR="00503171" w:rsidRPr="00E27E1F" w:rsidTr="00FC763B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E27E1F">
              <w:rPr>
                <w:rFonts w:ascii="標楷體" w:hAnsi="標楷體" w:cs="新細明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14,393,732,000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22,156,998,143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84,331,698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22,241,329,841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22,156,998,143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84,331,698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22,241,329,841</w:t>
            </w:r>
          </w:p>
        </w:tc>
        <w:tc>
          <w:tcPr>
            <w:tcW w:w="16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7,847,597,841</w:t>
            </w:r>
          </w:p>
        </w:tc>
      </w:tr>
      <w:tr w:rsidR="00503171" w:rsidRPr="00E27E1F" w:rsidTr="00FC763B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8143BD" w:rsidRDefault="008143BD" w:rsidP="00FC763B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F044BC">
              <w:rPr>
                <w:rFonts w:ascii="細明體" w:eastAsia="細明體" w:hAnsi="細明體" w:hint="eastAsia"/>
                <w:b/>
                <w:sz w:val="20"/>
              </w:rPr>
              <w:t>(</w:t>
            </w:r>
            <w:r w:rsidRPr="00DD0C49">
              <w:rPr>
                <w:rFonts w:eastAsia="細明體"/>
                <w:b/>
                <w:sz w:val="20"/>
              </w:rPr>
              <w:t>4.</w:t>
            </w:r>
            <w:r w:rsidRPr="008143BD">
              <w:rPr>
                <w:rFonts w:hint="eastAsia"/>
                <w:b/>
                <w:sz w:val="20"/>
              </w:rPr>
              <w:t>財</w:t>
            </w:r>
            <w:r w:rsidRPr="008143BD">
              <w:rPr>
                <w:rFonts w:hint="eastAsia"/>
                <w:b/>
                <w:sz w:val="20"/>
              </w:rPr>
              <w:t xml:space="preserve">  </w:t>
            </w:r>
            <w:r w:rsidRPr="008143BD">
              <w:rPr>
                <w:rFonts w:hint="eastAsia"/>
                <w:b/>
                <w:sz w:val="20"/>
              </w:rPr>
              <w:t>產</w:t>
            </w:r>
            <w:r w:rsidRPr="008143BD">
              <w:rPr>
                <w:rFonts w:hint="eastAsia"/>
                <w:b/>
                <w:sz w:val="20"/>
              </w:rPr>
              <w:t xml:space="preserve">  </w:t>
            </w:r>
            <w:r w:rsidRPr="008143BD">
              <w:rPr>
                <w:rFonts w:hint="eastAsia"/>
                <w:b/>
                <w:sz w:val="20"/>
              </w:rPr>
              <w:t>收</w:t>
            </w:r>
            <w:r w:rsidRPr="008143BD">
              <w:rPr>
                <w:rFonts w:hint="eastAsia"/>
                <w:b/>
                <w:sz w:val="20"/>
              </w:rPr>
              <w:t xml:space="preserve">  </w:t>
            </w:r>
            <w:r w:rsidRPr="008143BD">
              <w:rPr>
                <w:rFonts w:hint="eastAsia"/>
                <w:b/>
                <w:sz w:val="20"/>
              </w:rPr>
              <w:t>入</w:t>
            </w:r>
            <w:r w:rsidRPr="008143BD">
              <w:rPr>
                <w:rFonts w:hint="eastAsia"/>
                <w:b/>
                <w:sz w:val="20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14,393,732,000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22,156,998,143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84,331,698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22,241,329,841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22,156,998,143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84,331,698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22,241,329,841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7,847,597,841</w:t>
            </w:r>
          </w:p>
        </w:tc>
      </w:tr>
      <w:tr w:rsidR="00503171" w:rsidRPr="00E27E1F" w:rsidTr="00FC763B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  <w:r w:rsidRPr="00F044BC">
              <w:rPr>
                <w:rFonts w:ascii="細明體" w:eastAsia="細明體" w:hAnsi="細明體"/>
                <w:b/>
                <w:noProof/>
                <w:sz w:val="20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E27E1F">
              <w:rPr>
                <w:rFonts w:ascii="標楷體" w:hAnsi="標楷體" w:cs="新細明體" w:hint="eastAsia"/>
                <w:b/>
                <w:noProof/>
                <w:sz w:val="20"/>
              </w:rPr>
              <w:t>財產</w:t>
            </w:r>
            <w:bookmarkStart w:id="0" w:name="_GoBack"/>
            <w:bookmarkEnd w:id="0"/>
            <w:r w:rsidRPr="00E27E1F">
              <w:rPr>
                <w:rFonts w:ascii="標楷體" w:hAnsi="標楷體" w:cs="新細明體" w:hint="eastAsia"/>
                <w:b/>
                <w:noProof/>
                <w:sz w:val="20"/>
              </w:rPr>
              <w:t>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14,393,732,000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22,156,998,143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84,331,698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22,241,329,841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22,156,998,143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84,331,698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22,241,329,841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03171" w:rsidRPr="00E27E1F" w:rsidRDefault="00503171" w:rsidP="00FC763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27E1F">
              <w:rPr>
                <w:rFonts w:hAnsi="細明體"/>
                <w:b/>
                <w:noProof/>
                <w:spacing w:val="-6"/>
                <w:sz w:val="20"/>
              </w:rPr>
              <w:t>7,847,597,841</w:t>
            </w:r>
          </w:p>
        </w:tc>
      </w:tr>
      <w:tr w:rsidR="00503171" w:rsidRPr="00F524C2" w:rsidTr="00FC763B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F044BC">
              <w:rPr>
                <w:rFonts w:ascii="細明體" w:eastAsia="細明體" w:hAnsi="細明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656895">
              <w:rPr>
                <w:rFonts w:ascii="標楷體" w:hAnsi="標楷體" w:cs="新細明體" w:hint="eastAsia"/>
                <w:noProof/>
                <w:sz w:val="20"/>
              </w:rPr>
              <w:t>財產售價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11,244,405,000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19,007,450,762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84,331,698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19,091,782,460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19,007,450,762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84,331,698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19,091,782,460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7,847,377,460</w:t>
            </w:r>
          </w:p>
        </w:tc>
      </w:tr>
      <w:tr w:rsidR="00503171" w:rsidRPr="00F524C2" w:rsidTr="00FC763B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F044BC">
              <w:rPr>
                <w:rFonts w:ascii="細明體" w:eastAsia="細明體" w:hAnsi="細明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656895">
              <w:rPr>
                <w:rFonts w:ascii="標楷體" w:hAnsi="標楷體" w:cs="新細明體" w:hint="eastAsia"/>
                <w:noProof/>
                <w:sz w:val="20"/>
              </w:rPr>
              <w:t>財產作價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3,149,327,000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3,149,324,000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3,149,324,000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3,149,324,000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3,149,324,000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- 3,000</w:t>
            </w:r>
          </w:p>
        </w:tc>
      </w:tr>
      <w:tr w:rsidR="00503171" w:rsidRPr="00F524C2" w:rsidTr="00FC763B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F044BC" w:rsidRDefault="00503171" w:rsidP="00FC763B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F044BC">
              <w:rPr>
                <w:rFonts w:ascii="細明體" w:eastAsia="細明體" w:hAnsi="細明體"/>
                <w:noProof/>
                <w:sz w:val="20"/>
              </w:rPr>
              <w:t>4</w:t>
            </w: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656895">
              <w:rPr>
                <w:rFonts w:ascii="標楷體" w:hAnsi="標楷體" w:cs="新細明體" w:hint="eastAsia"/>
                <w:noProof/>
                <w:sz w:val="20"/>
              </w:rPr>
              <w:t>投資收回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223,381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223,381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223,381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223,381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3171" w:rsidRPr="00E0133C" w:rsidRDefault="00503171" w:rsidP="00FC763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656895">
              <w:rPr>
                <w:rFonts w:hAnsi="細明體"/>
                <w:noProof/>
                <w:spacing w:val="-6"/>
                <w:sz w:val="20"/>
              </w:rPr>
              <w:t>223,381</w:t>
            </w:r>
          </w:p>
        </w:tc>
      </w:tr>
    </w:tbl>
    <w:p w:rsidR="00503171" w:rsidRDefault="00503171" w:rsidP="00503171">
      <w:pPr>
        <w:pStyle w:val="ab"/>
        <w:tabs>
          <w:tab w:val="left" w:pos="9195"/>
        </w:tabs>
        <w:spacing w:afterLines="50" w:after="180" w:line="240" w:lineRule="auto"/>
        <w:rPr>
          <w:sz w:val="16"/>
          <w:szCs w:val="16"/>
        </w:rPr>
      </w:pPr>
    </w:p>
    <w:p w:rsidR="00503171" w:rsidRPr="005C22C8" w:rsidRDefault="00503171" w:rsidP="00503171">
      <w:pPr>
        <w:pStyle w:val="ab"/>
        <w:tabs>
          <w:tab w:val="left" w:pos="9195"/>
        </w:tabs>
        <w:spacing w:afterLines="50" w:after="180" w:line="240" w:lineRule="auto"/>
        <w:rPr>
          <w:sz w:val="16"/>
          <w:szCs w:val="16"/>
        </w:rPr>
      </w:pPr>
    </w:p>
    <w:sectPr w:rsidR="00503171" w:rsidRPr="005C22C8" w:rsidSect="00C61D39">
      <w:headerReference w:type="even" r:id="rId7"/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171" w:rsidRDefault="00503171">
      <w:r>
        <w:separator/>
      </w:r>
    </w:p>
  </w:endnote>
  <w:endnote w:type="continuationSeparator" w:id="0">
    <w:p w:rsidR="00503171" w:rsidRDefault="0050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465" w:rsidRDefault="000C092F" w:rsidP="00FD5835">
    <w:pPr>
      <w:pStyle w:val="a5"/>
      <w:ind w:right="360" w:firstLine="360"/>
      <w:jc w:val="center"/>
    </w:pPr>
    <w:r w:rsidRPr="00355738">
      <w:rPr>
        <w:rFonts w:ascii="標楷體" w:eastAsia="標楷體" w:hAnsi="標楷體" w:hint="eastAsia"/>
      </w:rPr>
      <w:t>己</w:t>
    </w:r>
    <w:r w:rsidR="00EA6465" w:rsidRPr="003C08EA">
      <w:rPr>
        <w:rFonts w:ascii="標楷體" w:eastAsia="標楷體" w:hAnsi="標楷體" w:hint="eastAsia"/>
      </w:rPr>
      <w:t>－</w:t>
    </w:r>
    <w:r w:rsidR="00EA6465" w:rsidRPr="003C08EA">
      <w:rPr>
        <w:rStyle w:val="a8"/>
        <w:rFonts w:ascii="標楷體" w:eastAsia="標楷體" w:hAnsi="標楷體"/>
      </w:rPr>
      <w:fldChar w:fldCharType="begin"/>
    </w:r>
    <w:r w:rsidR="00EA6465" w:rsidRPr="003C08EA">
      <w:rPr>
        <w:rStyle w:val="a8"/>
        <w:rFonts w:ascii="標楷體" w:eastAsia="標楷體" w:hAnsi="標楷體"/>
      </w:rPr>
      <w:instrText xml:space="preserve"> PAGE </w:instrText>
    </w:r>
    <w:r w:rsidR="00EA6465" w:rsidRPr="003C08EA">
      <w:rPr>
        <w:rStyle w:val="a8"/>
        <w:rFonts w:ascii="標楷體" w:eastAsia="標楷體" w:hAnsi="標楷體"/>
      </w:rPr>
      <w:fldChar w:fldCharType="separate"/>
    </w:r>
    <w:r w:rsidR="00CB4583">
      <w:rPr>
        <w:rStyle w:val="a8"/>
        <w:rFonts w:ascii="標楷體" w:eastAsia="標楷體" w:hAnsi="標楷體"/>
        <w:noProof/>
      </w:rPr>
      <w:t>19</w:t>
    </w:r>
    <w:r w:rsidR="00EA6465"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4204269"/>
      <w:docPartObj>
        <w:docPartGallery w:val="Page Numbers (Bottom of Page)"/>
        <w:docPartUnique/>
      </w:docPartObj>
    </w:sdtPr>
    <w:sdtEndPr/>
    <w:sdtContent>
      <w:p w:rsidR="00EA6465" w:rsidRDefault="00C61D39" w:rsidP="00C61D39">
        <w:pPr>
          <w:pStyle w:val="a5"/>
          <w:jc w:val="center"/>
        </w:pPr>
        <w:r w:rsidRPr="00797790">
          <w:rPr>
            <w:rFonts w:ascii="標楷體" w:eastAsia="標楷體" w:hAnsi="標楷體"/>
          </w:rPr>
          <w:t>9-</w:t>
        </w:r>
        <w:r>
          <w:rPr>
            <w:rFonts w:ascii="標楷體" w:eastAsia="標楷體" w:hAnsi="標楷體" w:hint="eastAsia"/>
          </w:rPr>
          <w:t>3</w:t>
        </w:r>
        <w:r w:rsidRPr="00797790">
          <w:rPr>
            <w:rFonts w:ascii="標楷體" w:eastAsia="標楷體" w:hAnsi="標楷體"/>
          </w:rP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0C49" w:rsidRPr="00DD0C49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171" w:rsidRDefault="00503171">
      <w:r>
        <w:separator/>
      </w:r>
    </w:p>
  </w:footnote>
  <w:footnote w:type="continuationSeparator" w:id="0">
    <w:p w:rsidR="00503171" w:rsidRDefault="00503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465" w:rsidRPr="00F05AF4" w:rsidRDefault="00EA6465" w:rsidP="004E2604">
    <w:pPr>
      <w:pStyle w:val="a3"/>
    </w:pPr>
    <w:r>
      <w:t xml:space="preserve"> 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歲入來源別經常門決算審定數總表(提要表)\歲入來源別決算審定數總表A3.doc"/>
    <w:odso/>
  </w:mailMerge>
  <w:defaultTabStop w:val="36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171"/>
    <w:rsid w:val="00001DEC"/>
    <w:rsid w:val="000101B3"/>
    <w:rsid w:val="00010AE8"/>
    <w:rsid w:val="00011ED9"/>
    <w:rsid w:val="00012AA1"/>
    <w:rsid w:val="00014F4B"/>
    <w:rsid w:val="00017FB2"/>
    <w:rsid w:val="00022ED2"/>
    <w:rsid w:val="00030A62"/>
    <w:rsid w:val="00030BB4"/>
    <w:rsid w:val="000361BB"/>
    <w:rsid w:val="00040276"/>
    <w:rsid w:val="0004052A"/>
    <w:rsid w:val="00050592"/>
    <w:rsid w:val="00056F47"/>
    <w:rsid w:val="00057A5D"/>
    <w:rsid w:val="00057AB5"/>
    <w:rsid w:val="00061A38"/>
    <w:rsid w:val="000636B3"/>
    <w:rsid w:val="00064E1A"/>
    <w:rsid w:val="000673E7"/>
    <w:rsid w:val="00067532"/>
    <w:rsid w:val="0007347F"/>
    <w:rsid w:val="00083A01"/>
    <w:rsid w:val="000866E9"/>
    <w:rsid w:val="00091976"/>
    <w:rsid w:val="00096AB8"/>
    <w:rsid w:val="0009739A"/>
    <w:rsid w:val="00097885"/>
    <w:rsid w:val="00097E69"/>
    <w:rsid w:val="000A0F5C"/>
    <w:rsid w:val="000A4417"/>
    <w:rsid w:val="000B0E44"/>
    <w:rsid w:val="000C092F"/>
    <w:rsid w:val="000C3FE4"/>
    <w:rsid w:val="000D3ED1"/>
    <w:rsid w:val="000E033F"/>
    <w:rsid w:val="000E1389"/>
    <w:rsid w:val="000E6160"/>
    <w:rsid w:val="000E6611"/>
    <w:rsid w:val="000E7A4F"/>
    <w:rsid w:val="000F15EF"/>
    <w:rsid w:val="000F4A95"/>
    <w:rsid w:val="00105653"/>
    <w:rsid w:val="00105A02"/>
    <w:rsid w:val="0011008E"/>
    <w:rsid w:val="00112E65"/>
    <w:rsid w:val="00113C64"/>
    <w:rsid w:val="00114B59"/>
    <w:rsid w:val="00124D9D"/>
    <w:rsid w:val="00127960"/>
    <w:rsid w:val="00130A45"/>
    <w:rsid w:val="0013145A"/>
    <w:rsid w:val="00135B2A"/>
    <w:rsid w:val="0013618F"/>
    <w:rsid w:val="001426C8"/>
    <w:rsid w:val="00142D23"/>
    <w:rsid w:val="001435D1"/>
    <w:rsid w:val="001448B9"/>
    <w:rsid w:val="00150BF5"/>
    <w:rsid w:val="00155673"/>
    <w:rsid w:val="00162CF5"/>
    <w:rsid w:val="001709E7"/>
    <w:rsid w:val="00170E15"/>
    <w:rsid w:val="001715C9"/>
    <w:rsid w:val="001722F4"/>
    <w:rsid w:val="00175587"/>
    <w:rsid w:val="00177AF9"/>
    <w:rsid w:val="00191FDA"/>
    <w:rsid w:val="001922DE"/>
    <w:rsid w:val="0019393B"/>
    <w:rsid w:val="00195CE6"/>
    <w:rsid w:val="001A12FB"/>
    <w:rsid w:val="001A2B79"/>
    <w:rsid w:val="001A33A8"/>
    <w:rsid w:val="001A33AF"/>
    <w:rsid w:val="001A4004"/>
    <w:rsid w:val="001B1A9D"/>
    <w:rsid w:val="001B393E"/>
    <w:rsid w:val="001B4577"/>
    <w:rsid w:val="001B684E"/>
    <w:rsid w:val="001B6A55"/>
    <w:rsid w:val="001B763E"/>
    <w:rsid w:val="001C3575"/>
    <w:rsid w:val="001D2402"/>
    <w:rsid w:val="001E161A"/>
    <w:rsid w:val="001E2E1A"/>
    <w:rsid w:val="001E3012"/>
    <w:rsid w:val="001E5DB3"/>
    <w:rsid w:val="001F1605"/>
    <w:rsid w:val="001F2258"/>
    <w:rsid w:val="001F58CF"/>
    <w:rsid w:val="001F634C"/>
    <w:rsid w:val="001F75D8"/>
    <w:rsid w:val="00200BFA"/>
    <w:rsid w:val="00202CB2"/>
    <w:rsid w:val="002049B6"/>
    <w:rsid w:val="002059AE"/>
    <w:rsid w:val="00206FE6"/>
    <w:rsid w:val="0020713F"/>
    <w:rsid w:val="00215D88"/>
    <w:rsid w:val="00222438"/>
    <w:rsid w:val="002317B3"/>
    <w:rsid w:val="00233AB1"/>
    <w:rsid w:val="00237091"/>
    <w:rsid w:val="0024293E"/>
    <w:rsid w:val="00245CBC"/>
    <w:rsid w:val="00253573"/>
    <w:rsid w:val="00253686"/>
    <w:rsid w:val="00253853"/>
    <w:rsid w:val="00256B46"/>
    <w:rsid w:val="002750F0"/>
    <w:rsid w:val="00277F86"/>
    <w:rsid w:val="00294CE0"/>
    <w:rsid w:val="002A4C35"/>
    <w:rsid w:val="002B02A1"/>
    <w:rsid w:val="002B070D"/>
    <w:rsid w:val="002B267B"/>
    <w:rsid w:val="002B4256"/>
    <w:rsid w:val="002B56E2"/>
    <w:rsid w:val="002B7E12"/>
    <w:rsid w:val="002C4032"/>
    <w:rsid w:val="002C54EC"/>
    <w:rsid w:val="002C6914"/>
    <w:rsid w:val="002D523E"/>
    <w:rsid w:val="002E0EBA"/>
    <w:rsid w:val="002E548D"/>
    <w:rsid w:val="002F3253"/>
    <w:rsid w:val="002F444C"/>
    <w:rsid w:val="0030397B"/>
    <w:rsid w:val="00304B53"/>
    <w:rsid w:val="00307925"/>
    <w:rsid w:val="00311901"/>
    <w:rsid w:val="00324432"/>
    <w:rsid w:val="0032535B"/>
    <w:rsid w:val="00325932"/>
    <w:rsid w:val="00340FF2"/>
    <w:rsid w:val="00345979"/>
    <w:rsid w:val="00345A2A"/>
    <w:rsid w:val="00353111"/>
    <w:rsid w:val="003552FB"/>
    <w:rsid w:val="00355FA5"/>
    <w:rsid w:val="00356D3E"/>
    <w:rsid w:val="00361E66"/>
    <w:rsid w:val="003627DB"/>
    <w:rsid w:val="00373661"/>
    <w:rsid w:val="00375032"/>
    <w:rsid w:val="00376A93"/>
    <w:rsid w:val="00383AC0"/>
    <w:rsid w:val="00386BA2"/>
    <w:rsid w:val="003904AD"/>
    <w:rsid w:val="00395EDF"/>
    <w:rsid w:val="003A0434"/>
    <w:rsid w:val="003A495B"/>
    <w:rsid w:val="003B652E"/>
    <w:rsid w:val="003C08EA"/>
    <w:rsid w:val="003C1BFC"/>
    <w:rsid w:val="003C1E6B"/>
    <w:rsid w:val="003C235A"/>
    <w:rsid w:val="003C6F68"/>
    <w:rsid w:val="003D5790"/>
    <w:rsid w:val="003D6C3F"/>
    <w:rsid w:val="003E04AE"/>
    <w:rsid w:val="003E068A"/>
    <w:rsid w:val="003E0A76"/>
    <w:rsid w:val="003E3991"/>
    <w:rsid w:val="003E4351"/>
    <w:rsid w:val="003E5703"/>
    <w:rsid w:val="003E7C7C"/>
    <w:rsid w:val="003F1209"/>
    <w:rsid w:val="003F2D6B"/>
    <w:rsid w:val="003F33F2"/>
    <w:rsid w:val="0040347A"/>
    <w:rsid w:val="00404999"/>
    <w:rsid w:val="00405BBE"/>
    <w:rsid w:val="004070A0"/>
    <w:rsid w:val="0041314D"/>
    <w:rsid w:val="00415E06"/>
    <w:rsid w:val="00421485"/>
    <w:rsid w:val="00426694"/>
    <w:rsid w:val="00427419"/>
    <w:rsid w:val="00437CF4"/>
    <w:rsid w:val="00441655"/>
    <w:rsid w:val="00444E0A"/>
    <w:rsid w:val="00450146"/>
    <w:rsid w:val="004533A0"/>
    <w:rsid w:val="0045479B"/>
    <w:rsid w:val="00460436"/>
    <w:rsid w:val="00462A1C"/>
    <w:rsid w:val="00465E29"/>
    <w:rsid w:val="00466D60"/>
    <w:rsid w:val="00475378"/>
    <w:rsid w:val="004760D5"/>
    <w:rsid w:val="0047618F"/>
    <w:rsid w:val="00477129"/>
    <w:rsid w:val="00481D92"/>
    <w:rsid w:val="00483427"/>
    <w:rsid w:val="004848F6"/>
    <w:rsid w:val="004910D1"/>
    <w:rsid w:val="004918ED"/>
    <w:rsid w:val="004A1155"/>
    <w:rsid w:val="004A45DB"/>
    <w:rsid w:val="004A505A"/>
    <w:rsid w:val="004B32F5"/>
    <w:rsid w:val="004B509E"/>
    <w:rsid w:val="004D0D0B"/>
    <w:rsid w:val="004D5AB0"/>
    <w:rsid w:val="004D6D23"/>
    <w:rsid w:val="004D70BA"/>
    <w:rsid w:val="004D7426"/>
    <w:rsid w:val="004E02BA"/>
    <w:rsid w:val="004E0BF6"/>
    <w:rsid w:val="004E2604"/>
    <w:rsid w:val="004E7AD4"/>
    <w:rsid w:val="004E7C98"/>
    <w:rsid w:val="004F00B9"/>
    <w:rsid w:val="004F0228"/>
    <w:rsid w:val="004F1AEC"/>
    <w:rsid w:val="004F3841"/>
    <w:rsid w:val="004F6EF1"/>
    <w:rsid w:val="00503171"/>
    <w:rsid w:val="005059BE"/>
    <w:rsid w:val="0051001C"/>
    <w:rsid w:val="00517B76"/>
    <w:rsid w:val="0052522E"/>
    <w:rsid w:val="00532608"/>
    <w:rsid w:val="005331FA"/>
    <w:rsid w:val="00533785"/>
    <w:rsid w:val="0053381A"/>
    <w:rsid w:val="005367AA"/>
    <w:rsid w:val="0054642F"/>
    <w:rsid w:val="00550733"/>
    <w:rsid w:val="00551A61"/>
    <w:rsid w:val="00560239"/>
    <w:rsid w:val="00570442"/>
    <w:rsid w:val="00573760"/>
    <w:rsid w:val="005765E9"/>
    <w:rsid w:val="00576B0C"/>
    <w:rsid w:val="00576D11"/>
    <w:rsid w:val="00577E65"/>
    <w:rsid w:val="0058080A"/>
    <w:rsid w:val="0058139F"/>
    <w:rsid w:val="00584E36"/>
    <w:rsid w:val="005864C9"/>
    <w:rsid w:val="00587DBF"/>
    <w:rsid w:val="005914A1"/>
    <w:rsid w:val="005A067B"/>
    <w:rsid w:val="005A0BF7"/>
    <w:rsid w:val="005A6976"/>
    <w:rsid w:val="005B4725"/>
    <w:rsid w:val="005B4B67"/>
    <w:rsid w:val="005B7FAF"/>
    <w:rsid w:val="005C0402"/>
    <w:rsid w:val="005C22C8"/>
    <w:rsid w:val="005D0632"/>
    <w:rsid w:val="005D209A"/>
    <w:rsid w:val="005D6F2D"/>
    <w:rsid w:val="005D6FB5"/>
    <w:rsid w:val="005E0FCD"/>
    <w:rsid w:val="005E6F21"/>
    <w:rsid w:val="005F0325"/>
    <w:rsid w:val="005F217B"/>
    <w:rsid w:val="005F4A50"/>
    <w:rsid w:val="005F7327"/>
    <w:rsid w:val="006002BD"/>
    <w:rsid w:val="006047DA"/>
    <w:rsid w:val="00605E95"/>
    <w:rsid w:val="00622386"/>
    <w:rsid w:val="006250E6"/>
    <w:rsid w:val="00633514"/>
    <w:rsid w:val="006349E4"/>
    <w:rsid w:val="006355BA"/>
    <w:rsid w:val="00635E68"/>
    <w:rsid w:val="006425BA"/>
    <w:rsid w:val="006447C2"/>
    <w:rsid w:val="006617EA"/>
    <w:rsid w:val="00662ADD"/>
    <w:rsid w:val="0066509C"/>
    <w:rsid w:val="00671259"/>
    <w:rsid w:val="00672F43"/>
    <w:rsid w:val="006735DD"/>
    <w:rsid w:val="006738A3"/>
    <w:rsid w:val="006779FF"/>
    <w:rsid w:val="00682D1F"/>
    <w:rsid w:val="00682F10"/>
    <w:rsid w:val="006834AD"/>
    <w:rsid w:val="00684DCB"/>
    <w:rsid w:val="006A18E1"/>
    <w:rsid w:val="006A59FA"/>
    <w:rsid w:val="006A6D8D"/>
    <w:rsid w:val="006B5CE8"/>
    <w:rsid w:val="006C24BD"/>
    <w:rsid w:val="006C42CF"/>
    <w:rsid w:val="006C6872"/>
    <w:rsid w:val="006C77B9"/>
    <w:rsid w:val="006D3BBE"/>
    <w:rsid w:val="006D75E7"/>
    <w:rsid w:val="006E06A9"/>
    <w:rsid w:val="006F56FB"/>
    <w:rsid w:val="006F71EE"/>
    <w:rsid w:val="00711225"/>
    <w:rsid w:val="00711DC3"/>
    <w:rsid w:val="00712831"/>
    <w:rsid w:val="00721C1A"/>
    <w:rsid w:val="00723D2B"/>
    <w:rsid w:val="00724B4C"/>
    <w:rsid w:val="00724E30"/>
    <w:rsid w:val="0074187C"/>
    <w:rsid w:val="00741FF4"/>
    <w:rsid w:val="00742FCE"/>
    <w:rsid w:val="00743645"/>
    <w:rsid w:val="007479CA"/>
    <w:rsid w:val="007532BE"/>
    <w:rsid w:val="0075465A"/>
    <w:rsid w:val="007635D7"/>
    <w:rsid w:val="0076701B"/>
    <w:rsid w:val="007723E5"/>
    <w:rsid w:val="00780309"/>
    <w:rsid w:val="007817EE"/>
    <w:rsid w:val="00781D02"/>
    <w:rsid w:val="00783EC7"/>
    <w:rsid w:val="0078511D"/>
    <w:rsid w:val="00787FF3"/>
    <w:rsid w:val="00793F30"/>
    <w:rsid w:val="007947A5"/>
    <w:rsid w:val="007965DA"/>
    <w:rsid w:val="00797D58"/>
    <w:rsid w:val="007A40A5"/>
    <w:rsid w:val="007B13CE"/>
    <w:rsid w:val="007B3501"/>
    <w:rsid w:val="007B3E4B"/>
    <w:rsid w:val="007B654F"/>
    <w:rsid w:val="007C01A3"/>
    <w:rsid w:val="007D03C1"/>
    <w:rsid w:val="007D2310"/>
    <w:rsid w:val="007D337B"/>
    <w:rsid w:val="007D6135"/>
    <w:rsid w:val="007D688F"/>
    <w:rsid w:val="007D68F9"/>
    <w:rsid w:val="007E6B96"/>
    <w:rsid w:val="007E79D3"/>
    <w:rsid w:val="007F0E87"/>
    <w:rsid w:val="007F6363"/>
    <w:rsid w:val="0080312C"/>
    <w:rsid w:val="0081020C"/>
    <w:rsid w:val="008136DA"/>
    <w:rsid w:val="008143BD"/>
    <w:rsid w:val="0082228A"/>
    <w:rsid w:val="00827F42"/>
    <w:rsid w:val="00833D31"/>
    <w:rsid w:val="00835F4A"/>
    <w:rsid w:val="0083635C"/>
    <w:rsid w:val="0083745E"/>
    <w:rsid w:val="00837909"/>
    <w:rsid w:val="008408AC"/>
    <w:rsid w:val="00847D86"/>
    <w:rsid w:val="00855087"/>
    <w:rsid w:val="008552E1"/>
    <w:rsid w:val="0085762D"/>
    <w:rsid w:val="00862C5E"/>
    <w:rsid w:val="00865ECD"/>
    <w:rsid w:val="0087039C"/>
    <w:rsid w:val="008703BE"/>
    <w:rsid w:val="00871CE9"/>
    <w:rsid w:val="00872088"/>
    <w:rsid w:val="00873EEE"/>
    <w:rsid w:val="0087751C"/>
    <w:rsid w:val="008777FC"/>
    <w:rsid w:val="008778C5"/>
    <w:rsid w:val="008856D0"/>
    <w:rsid w:val="00886A55"/>
    <w:rsid w:val="00890BE0"/>
    <w:rsid w:val="00896447"/>
    <w:rsid w:val="008A3F7F"/>
    <w:rsid w:val="008B7AF5"/>
    <w:rsid w:val="008D0285"/>
    <w:rsid w:val="008D0B08"/>
    <w:rsid w:val="008D3346"/>
    <w:rsid w:val="008E5AF7"/>
    <w:rsid w:val="008F02AF"/>
    <w:rsid w:val="008F55DA"/>
    <w:rsid w:val="00902DB3"/>
    <w:rsid w:val="00913E0E"/>
    <w:rsid w:val="0091460F"/>
    <w:rsid w:val="0092143D"/>
    <w:rsid w:val="00922BC5"/>
    <w:rsid w:val="00922DC3"/>
    <w:rsid w:val="0092767E"/>
    <w:rsid w:val="00940161"/>
    <w:rsid w:val="009430B5"/>
    <w:rsid w:val="0094461F"/>
    <w:rsid w:val="009473DA"/>
    <w:rsid w:val="00951841"/>
    <w:rsid w:val="00952874"/>
    <w:rsid w:val="00952880"/>
    <w:rsid w:val="00952C84"/>
    <w:rsid w:val="009604AC"/>
    <w:rsid w:val="009606A5"/>
    <w:rsid w:val="00970F52"/>
    <w:rsid w:val="00971936"/>
    <w:rsid w:val="009736E4"/>
    <w:rsid w:val="00973F68"/>
    <w:rsid w:val="00977CE0"/>
    <w:rsid w:val="00991310"/>
    <w:rsid w:val="00991C8A"/>
    <w:rsid w:val="00992F22"/>
    <w:rsid w:val="00997C20"/>
    <w:rsid w:val="009A5A48"/>
    <w:rsid w:val="009B09B7"/>
    <w:rsid w:val="009B2E5B"/>
    <w:rsid w:val="009B4E69"/>
    <w:rsid w:val="009B5788"/>
    <w:rsid w:val="009B6372"/>
    <w:rsid w:val="009B6D71"/>
    <w:rsid w:val="009C6B16"/>
    <w:rsid w:val="009C75B1"/>
    <w:rsid w:val="009D0DE8"/>
    <w:rsid w:val="009D69F7"/>
    <w:rsid w:val="009E150E"/>
    <w:rsid w:val="009E4238"/>
    <w:rsid w:val="009E7BBB"/>
    <w:rsid w:val="009F00ED"/>
    <w:rsid w:val="009F1290"/>
    <w:rsid w:val="009F34BF"/>
    <w:rsid w:val="009F4A83"/>
    <w:rsid w:val="009F6028"/>
    <w:rsid w:val="009F6830"/>
    <w:rsid w:val="009F77CD"/>
    <w:rsid w:val="00A00D4E"/>
    <w:rsid w:val="00A01A5F"/>
    <w:rsid w:val="00A112FB"/>
    <w:rsid w:val="00A138E3"/>
    <w:rsid w:val="00A13A8B"/>
    <w:rsid w:val="00A251CD"/>
    <w:rsid w:val="00A278A0"/>
    <w:rsid w:val="00A32EBD"/>
    <w:rsid w:val="00A35B87"/>
    <w:rsid w:val="00A45F87"/>
    <w:rsid w:val="00A4643B"/>
    <w:rsid w:val="00A46B9C"/>
    <w:rsid w:val="00A4726C"/>
    <w:rsid w:val="00A477A4"/>
    <w:rsid w:val="00A52934"/>
    <w:rsid w:val="00A57BD1"/>
    <w:rsid w:val="00A75DF9"/>
    <w:rsid w:val="00A778AF"/>
    <w:rsid w:val="00A83825"/>
    <w:rsid w:val="00A9314F"/>
    <w:rsid w:val="00A95EF4"/>
    <w:rsid w:val="00A97474"/>
    <w:rsid w:val="00AA6B5D"/>
    <w:rsid w:val="00AB3B8A"/>
    <w:rsid w:val="00AC25CA"/>
    <w:rsid w:val="00AC3ABB"/>
    <w:rsid w:val="00AC6717"/>
    <w:rsid w:val="00AC6C28"/>
    <w:rsid w:val="00AD29CD"/>
    <w:rsid w:val="00AD4CCE"/>
    <w:rsid w:val="00AD74C3"/>
    <w:rsid w:val="00AE0F1E"/>
    <w:rsid w:val="00AE51F9"/>
    <w:rsid w:val="00AE6F11"/>
    <w:rsid w:val="00AF4238"/>
    <w:rsid w:val="00AF4E9E"/>
    <w:rsid w:val="00AF7B10"/>
    <w:rsid w:val="00B01440"/>
    <w:rsid w:val="00B04BE6"/>
    <w:rsid w:val="00B05A8D"/>
    <w:rsid w:val="00B12D60"/>
    <w:rsid w:val="00B16D35"/>
    <w:rsid w:val="00B30403"/>
    <w:rsid w:val="00B305E6"/>
    <w:rsid w:val="00B32778"/>
    <w:rsid w:val="00B360DF"/>
    <w:rsid w:val="00B37096"/>
    <w:rsid w:val="00B40B92"/>
    <w:rsid w:val="00B42F5F"/>
    <w:rsid w:val="00B43DCC"/>
    <w:rsid w:val="00B45C4A"/>
    <w:rsid w:val="00B46310"/>
    <w:rsid w:val="00B56791"/>
    <w:rsid w:val="00B571DE"/>
    <w:rsid w:val="00B57A97"/>
    <w:rsid w:val="00B63917"/>
    <w:rsid w:val="00B6715E"/>
    <w:rsid w:val="00B7135E"/>
    <w:rsid w:val="00B72650"/>
    <w:rsid w:val="00B8247B"/>
    <w:rsid w:val="00B828E7"/>
    <w:rsid w:val="00B92321"/>
    <w:rsid w:val="00B95364"/>
    <w:rsid w:val="00B972A1"/>
    <w:rsid w:val="00B97A87"/>
    <w:rsid w:val="00BA7040"/>
    <w:rsid w:val="00BA79FE"/>
    <w:rsid w:val="00BB00CF"/>
    <w:rsid w:val="00BB1337"/>
    <w:rsid w:val="00BB3376"/>
    <w:rsid w:val="00BC5864"/>
    <w:rsid w:val="00BC5E8A"/>
    <w:rsid w:val="00BC6D34"/>
    <w:rsid w:val="00BC7E01"/>
    <w:rsid w:val="00BD1E96"/>
    <w:rsid w:val="00BE2C77"/>
    <w:rsid w:val="00BE46EE"/>
    <w:rsid w:val="00BF20C2"/>
    <w:rsid w:val="00BF2B1D"/>
    <w:rsid w:val="00C23DA1"/>
    <w:rsid w:val="00C23DB6"/>
    <w:rsid w:val="00C2522A"/>
    <w:rsid w:val="00C306E1"/>
    <w:rsid w:val="00C311CF"/>
    <w:rsid w:val="00C32495"/>
    <w:rsid w:val="00C33982"/>
    <w:rsid w:val="00C40AB1"/>
    <w:rsid w:val="00C43A3C"/>
    <w:rsid w:val="00C4413D"/>
    <w:rsid w:val="00C46DD7"/>
    <w:rsid w:val="00C50578"/>
    <w:rsid w:val="00C531D3"/>
    <w:rsid w:val="00C54CD6"/>
    <w:rsid w:val="00C61D39"/>
    <w:rsid w:val="00C61D62"/>
    <w:rsid w:val="00C6242E"/>
    <w:rsid w:val="00C63B24"/>
    <w:rsid w:val="00C663E5"/>
    <w:rsid w:val="00C66FA6"/>
    <w:rsid w:val="00C826BE"/>
    <w:rsid w:val="00C90E90"/>
    <w:rsid w:val="00C9471C"/>
    <w:rsid w:val="00C947B3"/>
    <w:rsid w:val="00CA2EB1"/>
    <w:rsid w:val="00CB4583"/>
    <w:rsid w:val="00CB5DAF"/>
    <w:rsid w:val="00CB5F2D"/>
    <w:rsid w:val="00CB7FAA"/>
    <w:rsid w:val="00CC2060"/>
    <w:rsid w:val="00CC2B2C"/>
    <w:rsid w:val="00CD0B8A"/>
    <w:rsid w:val="00CE06A2"/>
    <w:rsid w:val="00CE23E7"/>
    <w:rsid w:val="00CE2DE6"/>
    <w:rsid w:val="00CE79B4"/>
    <w:rsid w:val="00CF170E"/>
    <w:rsid w:val="00CF1913"/>
    <w:rsid w:val="00CF3F9E"/>
    <w:rsid w:val="00CF7F71"/>
    <w:rsid w:val="00D02160"/>
    <w:rsid w:val="00D11A24"/>
    <w:rsid w:val="00D1207C"/>
    <w:rsid w:val="00D12190"/>
    <w:rsid w:val="00D15555"/>
    <w:rsid w:val="00D17CDE"/>
    <w:rsid w:val="00D21477"/>
    <w:rsid w:val="00D22073"/>
    <w:rsid w:val="00D267E8"/>
    <w:rsid w:val="00D3251E"/>
    <w:rsid w:val="00D328A9"/>
    <w:rsid w:val="00D457A9"/>
    <w:rsid w:val="00D57508"/>
    <w:rsid w:val="00D6120E"/>
    <w:rsid w:val="00D61D63"/>
    <w:rsid w:val="00D62ECC"/>
    <w:rsid w:val="00D6309C"/>
    <w:rsid w:val="00D63BE5"/>
    <w:rsid w:val="00D63BEB"/>
    <w:rsid w:val="00D674E9"/>
    <w:rsid w:val="00D84687"/>
    <w:rsid w:val="00D93130"/>
    <w:rsid w:val="00D934EF"/>
    <w:rsid w:val="00D94CDB"/>
    <w:rsid w:val="00D97BDE"/>
    <w:rsid w:val="00DA4CAC"/>
    <w:rsid w:val="00DB6FB8"/>
    <w:rsid w:val="00DC153A"/>
    <w:rsid w:val="00DC668A"/>
    <w:rsid w:val="00DD059B"/>
    <w:rsid w:val="00DD0C49"/>
    <w:rsid w:val="00DD11CF"/>
    <w:rsid w:val="00DD1271"/>
    <w:rsid w:val="00DE2B8A"/>
    <w:rsid w:val="00DE3186"/>
    <w:rsid w:val="00DE4C07"/>
    <w:rsid w:val="00DE5C4B"/>
    <w:rsid w:val="00DF00C6"/>
    <w:rsid w:val="00DF2951"/>
    <w:rsid w:val="00DF416C"/>
    <w:rsid w:val="00DF4634"/>
    <w:rsid w:val="00DF5367"/>
    <w:rsid w:val="00DF7B3B"/>
    <w:rsid w:val="00E0133C"/>
    <w:rsid w:val="00E035EA"/>
    <w:rsid w:val="00E0420C"/>
    <w:rsid w:val="00E046F1"/>
    <w:rsid w:val="00E051F2"/>
    <w:rsid w:val="00E10F9A"/>
    <w:rsid w:val="00E122A0"/>
    <w:rsid w:val="00E3029B"/>
    <w:rsid w:val="00E330F1"/>
    <w:rsid w:val="00E33BD1"/>
    <w:rsid w:val="00E36E45"/>
    <w:rsid w:val="00E45A7C"/>
    <w:rsid w:val="00E468E2"/>
    <w:rsid w:val="00E47C4D"/>
    <w:rsid w:val="00E50050"/>
    <w:rsid w:val="00E51E8F"/>
    <w:rsid w:val="00E544B1"/>
    <w:rsid w:val="00E54BE7"/>
    <w:rsid w:val="00E71EFB"/>
    <w:rsid w:val="00E76EB5"/>
    <w:rsid w:val="00E77246"/>
    <w:rsid w:val="00E85796"/>
    <w:rsid w:val="00E87ACF"/>
    <w:rsid w:val="00E955FE"/>
    <w:rsid w:val="00EA02FB"/>
    <w:rsid w:val="00EA0D41"/>
    <w:rsid w:val="00EA1AFB"/>
    <w:rsid w:val="00EA6465"/>
    <w:rsid w:val="00EB1B6B"/>
    <w:rsid w:val="00EB3D68"/>
    <w:rsid w:val="00EB4430"/>
    <w:rsid w:val="00EB588F"/>
    <w:rsid w:val="00EC0008"/>
    <w:rsid w:val="00EC052F"/>
    <w:rsid w:val="00EC2FF9"/>
    <w:rsid w:val="00EC5BD6"/>
    <w:rsid w:val="00EC68EE"/>
    <w:rsid w:val="00ED0418"/>
    <w:rsid w:val="00ED3EA1"/>
    <w:rsid w:val="00ED46B8"/>
    <w:rsid w:val="00ED7D47"/>
    <w:rsid w:val="00EE0F57"/>
    <w:rsid w:val="00EE3269"/>
    <w:rsid w:val="00EE63CF"/>
    <w:rsid w:val="00EF2FA2"/>
    <w:rsid w:val="00F044BC"/>
    <w:rsid w:val="00F05AF4"/>
    <w:rsid w:val="00F12165"/>
    <w:rsid w:val="00F17C47"/>
    <w:rsid w:val="00F2510F"/>
    <w:rsid w:val="00F33BA0"/>
    <w:rsid w:val="00F36069"/>
    <w:rsid w:val="00F511A9"/>
    <w:rsid w:val="00F51A86"/>
    <w:rsid w:val="00F524C2"/>
    <w:rsid w:val="00F5310A"/>
    <w:rsid w:val="00F57443"/>
    <w:rsid w:val="00F64D3F"/>
    <w:rsid w:val="00F73B69"/>
    <w:rsid w:val="00F73D17"/>
    <w:rsid w:val="00F75881"/>
    <w:rsid w:val="00F8077A"/>
    <w:rsid w:val="00F80CFC"/>
    <w:rsid w:val="00F81650"/>
    <w:rsid w:val="00F81AF2"/>
    <w:rsid w:val="00F822C2"/>
    <w:rsid w:val="00F84FE4"/>
    <w:rsid w:val="00F85DEA"/>
    <w:rsid w:val="00F97BB4"/>
    <w:rsid w:val="00FA13BE"/>
    <w:rsid w:val="00FA4AA3"/>
    <w:rsid w:val="00FB2F06"/>
    <w:rsid w:val="00FB3F14"/>
    <w:rsid w:val="00FB7087"/>
    <w:rsid w:val="00FC4332"/>
    <w:rsid w:val="00FD1B8E"/>
    <w:rsid w:val="00FD327E"/>
    <w:rsid w:val="00FD34E2"/>
    <w:rsid w:val="00FD5835"/>
    <w:rsid w:val="00FE0BED"/>
    <w:rsid w:val="00FE600F"/>
    <w:rsid w:val="00FE6A53"/>
    <w:rsid w:val="00FE7647"/>
    <w:rsid w:val="00FF3097"/>
    <w:rsid w:val="00FF475D"/>
    <w:rsid w:val="00FF5257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99E9CB32-B077-4B16-81FD-A28E1B145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dl8ZI7&#27506;&#20837;&#20358;&#28304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A3319-0B94-4F7C-982F-8336B4CAB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dl8ZI7歲入來源別決算審定數總表A3.dot</Template>
  <TotalTime>3</TotalTime>
  <Pages>1</Pages>
  <Words>211</Words>
  <Characters>646</Characters>
  <Application>Microsoft Office Word</Application>
  <DocSecurity>0</DocSecurity>
  <Lines>5</Lines>
  <Paragraphs>1</Paragraphs>
  <ScaleCrop>false</ScaleCrop>
  <Company>nao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廖瓊禎</dc:creator>
  <cp:keywords/>
  <cp:lastModifiedBy>廖瓊禎</cp:lastModifiedBy>
  <cp:revision>7</cp:revision>
  <cp:lastPrinted>2017-07-06T08:48:00Z</cp:lastPrinted>
  <dcterms:created xsi:type="dcterms:W3CDTF">2024-06-17T06:52:00Z</dcterms:created>
  <dcterms:modified xsi:type="dcterms:W3CDTF">2024-06-26T08:20:00Z</dcterms:modified>
</cp:coreProperties>
</file>