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07F" w:rsidRPr="00D97162" w:rsidRDefault="0029407F" w:rsidP="0029407F">
      <w:pPr>
        <w:pStyle w:val="aa"/>
        <w:spacing w:line="240" w:lineRule="auto"/>
        <w:jc w:val="center"/>
        <w:rPr>
          <w:u w:val="single"/>
        </w:rPr>
      </w:pPr>
      <w:r w:rsidRPr="00D97162">
        <w:rPr>
          <w:rFonts w:hint="eastAsia"/>
          <w:u w:val="single"/>
        </w:rPr>
        <w:t>中華民國</w:t>
      </w:r>
      <w:r>
        <w:rPr>
          <w:rFonts w:ascii="標楷體" w:hAnsi="標楷體" w:hint="eastAsia"/>
          <w:u w:val="single"/>
        </w:rPr>
        <w:t>112</w:t>
      </w:r>
      <w:r w:rsidRPr="00D97162">
        <w:rPr>
          <w:rFonts w:hint="eastAsia"/>
          <w:u w:val="single"/>
        </w:rPr>
        <w:t>年度中央政府總決算</w:t>
      </w:r>
      <w:r w:rsidRPr="0037557B">
        <w:rPr>
          <w:rFonts w:hint="eastAsia"/>
          <w:u w:val="single"/>
        </w:rPr>
        <w:t>各主管機關歲出用途別科目決算審定數綜計表</w:t>
      </w:r>
    </w:p>
    <w:p w:rsidR="0029407F" w:rsidRDefault="0029407F" w:rsidP="0029407F">
      <w:pPr>
        <w:pStyle w:val="af2"/>
        <w:spacing w:line="340" w:lineRule="exact"/>
        <w:ind w:right="240"/>
      </w:pPr>
    </w:p>
    <w:p w:rsidR="0029407F" w:rsidRDefault="0029407F" w:rsidP="00491640">
      <w:pPr>
        <w:pStyle w:val="af2"/>
        <w:spacing w:line="320" w:lineRule="exact"/>
        <w:ind w:rightChars="0" w:right="58"/>
      </w:pP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896"/>
        <w:gridCol w:w="1897"/>
        <w:gridCol w:w="1897"/>
        <w:gridCol w:w="1897"/>
        <w:gridCol w:w="1897"/>
        <w:gridCol w:w="1897"/>
        <w:gridCol w:w="1897"/>
        <w:gridCol w:w="1897"/>
        <w:gridCol w:w="1897"/>
        <w:gridCol w:w="1897"/>
      </w:tblGrid>
      <w:tr w:rsidR="0029407F" w:rsidRPr="008F26EA" w:rsidTr="00D24D7F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29407F" w:rsidRPr="00A865D5" w:rsidRDefault="0029407F" w:rsidP="00945579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29407F" w:rsidRPr="00A865D5" w:rsidRDefault="0029407F" w:rsidP="00945579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9407F" w:rsidRPr="005165F6" w:rsidRDefault="0029407F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總統府主管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29407F" w:rsidRPr="005165F6" w:rsidRDefault="0029407F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行政院主管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29407F" w:rsidRPr="005165F6" w:rsidRDefault="0029407F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立法院主管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407F" w:rsidRPr="005165F6" w:rsidRDefault="0029407F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司法院主管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407F" w:rsidRPr="005165F6" w:rsidRDefault="0029407F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考試院主管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407F" w:rsidRPr="00BB7D74" w:rsidRDefault="0029407F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監察院主管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407F" w:rsidRPr="00BB7D74" w:rsidRDefault="0029407F" w:rsidP="0094557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內政部主管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407F" w:rsidRPr="00BB7D74" w:rsidRDefault="0029407F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外交部主管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9407F" w:rsidRPr="00BB7D74" w:rsidRDefault="0029407F" w:rsidP="0094557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國防部主管</w:t>
            </w:r>
          </w:p>
        </w:tc>
        <w:tc>
          <w:tcPr>
            <w:tcW w:w="1897" w:type="dxa"/>
            <w:tcBorders>
              <w:bottom w:val="single" w:sz="4" w:space="0" w:color="auto"/>
              <w:right w:val="nil"/>
            </w:tcBorders>
            <w:vAlign w:val="center"/>
          </w:tcPr>
          <w:p w:rsidR="0029407F" w:rsidRPr="00BB7D74" w:rsidRDefault="0029407F" w:rsidP="0094557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財政部主管</w:t>
            </w:r>
          </w:p>
        </w:tc>
      </w:tr>
      <w:tr w:rsidR="005E6C22" w:rsidRPr="001416A6" w:rsidTr="004E208B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1416A6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896" w:type="dxa"/>
            <w:tcBorders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13,340,004,273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25,933,134,510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3,352,967,595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24,951,342,821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27,072,582,092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2,626,798,865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115,311,987,373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24,358,887,468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367,996,327,479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152,104,185,502</w:t>
            </w:r>
          </w:p>
        </w:tc>
      </w:tr>
      <w:tr w:rsidR="005E6C22" w:rsidRPr="001416A6" w:rsidTr="00232E4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1416A6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11,541,280,097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20,240,735,344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3,204,369,620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24,059,860,414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26,990,241,603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2,485,842,626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86,678,410,028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22,982,094,290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356,225,333,764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148,002,244,768</w:t>
            </w:r>
          </w:p>
        </w:tc>
      </w:tr>
      <w:tr w:rsidR="0029407F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3,744,628,177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7,699,407,555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2,525,054,083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18,931,667,273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18,873,930,693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2,158,717,335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27,596,597,217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7,717,300,587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171,532,626,354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17,159,908,257</w:t>
            </w:r>
          </w:p>
        </w:tc>
      </w:tr>
      <w:tr w:rsidR="0029407F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6,328,076,583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5,360,746,505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664,450,537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3,710,097,448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382,552,612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324,582,091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7,457,773,211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8,045,627,835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167,290,968,874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17,724,156,659</w:t>
            </w:r>
          </w:p>
        </w:tc>
      </w:tr>
      <w:tr w:rsidR="0029407F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1,468,575,337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7,180,581,284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14,865,000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1,418,095,693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7,733,758,298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2,543,200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51,624,039,600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7,219,165,868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17,401,738,536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29,851,237,290</w:t>
            </w:r>
          </w:p>
        </w:tc>
      </w:tr>
      <w:tr w:rsidR="0029407F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83,266,942,562</w:t>
            </w:r>
          </w:p>
        </w:tc>
      </w:tr>
      <w:tr w:rsidR="005E6C22" w:rsidRPr="001416A6" w:rsidTr="008F6CB1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1416A6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1,798,724,176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5,692,399,166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148,597,975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891,482,407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82,340,489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140,956,239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28,633,577,345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1,376,793,178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11,770,993,715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E6C22" w:rsidRPr="001416A6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1416A6">
              <w:rPr>
                <w:rFonts w:hAnsi="細明體"/>
                <w:b/>
                <w:noProof/>
                <w:sz w:val="22"/>
                <w:szCs w:val="22"/>
              </w:rPr>
              <w:t>4,101,940,734</w:t>
            </w:r>
          </w:p>
        </w:tc>
      </w:tr>
      <w:tr w:rsidR="0029407F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7,450,000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3,277,534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158,630,834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23,723,800</w:t>
            </w:r>
          </w:p>
        </w:tc>
      </w:tr>
      <w:tr w:rsidR="0029407F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1,798,724,176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3,263,724,243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148,597,975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854,023,407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82,340,489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140,956,239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10,207,964,500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1,214,898,344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11,754,910,632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4,078,216,934</w:t>
            </w:r>
          </w:p>
        </w:tc>
      </w:tr>
      <w:tr w:rsidR="0029407F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2,421,224,923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37,459,000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18,422,335,311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3,264,000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16,083,083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407F" w:rsidRPr="008F0AD3" w:rsidRDefault="0029407F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:rsidR="0029407F" w:rsidRPr="009D37D9" w:rsidRDefault="0029407F" w:rsidP="0029407F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p w:rsidR="0029407F" w:rsidRDefault="009D37D9" w:rsidP="0029407F">
      <w:r w:rsidRPr="0029407F">
        <w:t xml:space="preserve"> </w:t>
      </w:r>
    </w:p>
    <w:p w:rsidR="0029407F" w:rsidRPr="00D97162" w:rsidRDefault="0029407F" w:rsidP="0029407F">
      <w:pPr>
        <w:pStyle w:val="aa"/>
        <w:spacing w:line="240" w:lineRule="auto"/>
        <w:jc w:val="center"/>
        <w:rPr>
          <w:u w:val="single"/>
        </w:rPr>
      </w:pPr>
      <w:r>
        <w:br w:type="page"/>
      </w:r>
      <w:r w:rsidRPr="00D97162">
        <w:rPr>
          <w:rFonts w:hint="eastAsia"/>
          <w:u w:val="single"/>
        </w:rPr>
        <w:lastRenderedPageBreak/>
        <w:t>中華民國</w:t>
      </w:r>
      <w:r>
        <w:rPr>
          <w:rFonts w:ascii="標楷體" w:hAnsi="標楷體" w:hint="eastAsia"/>
          <w:u w:val="single"/>
        </w:rPr>
        <w:t>112</w:t>
      </w:r>
      <w:r w:rsidRPr="00D97162">
        <w:rPr>
          <w:rFonts w:hint="eastAsia"/>
          <w:u w:val="single"/>
        </w:rPr>
        <w:t>年度中央政府總決算</w:t>
      </w:r>
      <w:r w:rsidRPr="0037557B">
        <w:rPr>
          <w:rFonts w:hint="eastAsia"/>
          <w:u w:val="single"/>
        </w:rPr>
        <w:t>各主管機關歲出用途別科目決算審定數綜計表</w:t>
      </w:r>
      <w:r>
        <w:rPr>
          <w:rFonts w:ascii="標楷體" w:hAnsi="標楷體" w:hint="eastAsia"/>
          <w:b w:val="0"/>
          <w:sz w:val="24"/>
          <w:szCs w:val="24"/>
        </w:rPr>
        <w:t>(續)</w:t>
      </w:r>
    </w:p>
    <w:p w:rsidR="0029407F" w:rsidRDefault="0029407F" w:rsidP="0029407F">
      <w:pPr>
        <w:pStyle w:val="af2"/>
        <w:spacing w:line="340" w:lineRule="exact"/>
        <w:ind w:right="240"/>
      </w:pPr>
    </w:p>
    <w:p w:rsidR="0029407F" w:rsidRDefault="0029407F" w:rsidP="00491640">
      <w:pPr>
        <w:pStyle w:val="af2"/>
        <w:spacing w:line="320" w:lineRule="exact"/>
        <w:ind w:rightChars="12" w:right="29"/>
      </w:pP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724"/>
        <w:gridCol w:w="1724"/>
        <w:gridCol w:w="1725"/>
        <w:gridCol w:w="1724"/>
        <w:gridCol w:w="1725"/>
        <w:gridCol w:w="1724"/>
        <w:gridCol w:w="1725"/>
        <w:gridCol w:w="1724"/>
        <w:gridCol w:w="1725"/>
        <w:gridCol w:w="1724"/>
        <w:gridCol w:w="1725"/>
      </w:tblGrid>
      <w:tr w:rsidR="00D401C3" w:rsidRPr="008F26EA" w:rsidTr="00D24D7F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401C3" w:rsidRPr="00A865D5" w:rsidRDefault="00D401C3" w:rsidP="00945579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D401C3" w:rsidRPr="00A865D5" w:rsidRDefault="00D401C3" w:rsidP="00945579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D401C3" w:rsidRPr="005165F6" w:rsidRDefault="00D401C3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教育部主管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:rsidR="00D401C3" w:rsidRPr="005165F6" w:rsidRDefault="00D401C3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法務部主管</w:t>
            </w:r>
          </w:p>
        </w:tc>
        <w:tc>
          <w:tcPr>
            <w:tcW w:w="1725" w:type="dxa"/>
            <w:tcBorders>
              <w:bottom w:val="single" w:sz="4" w:space="0" w:color="auto"/>
            </w:tcBorders>
            <w:vAlign w:val="center"/>
          </w:tcPr>
          <w:p w:rsidR="00D401C3" w:rsidRPr="005165F6" w:rsidRDefault="00D401C3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經濟部主管</w:t>
            </w:r>
          </w:p>
        </w:tc>
        <w:tc>
          <w:tcPr>
            <w:tcW w:w="17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01C3" w:rsidRPr="005165F6" w:rsidRDefault="00D401C3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交通部主管</w:t>
            </w:r>
          </w:p>
        </w:tc>
        <w:tc>
          <w:tcPr>
            <w:tcW w:w="17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01C3" w:rsidRPr="005165F6" w:rsidRDefault="00D401C3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勞動部主管</w:t>
            </w:r>
          </w:p>
        </w:tc>
        <w:tc>
          <w:tcPr>
            <w:tcW w:w="17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01C3" w:rsidRPr="00BB7D74" w:rsidRDefault="00D401C3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僑務委員會主管</w:t>
            </w:r>
          </w:p>
        </w:tc>
        <w:tc>
          <w:tcPr>
            <w:tcW w:w="17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01C3" w:rsidRPr="00D401C3" w:rsidRDefault="00D401C3" w:rsidP="00981021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6"/>
                <w:sz w:val="20"/>
              </w:rPr>
            </w:pPr>
            <w:r w:rsidRPr="00D401C3">
              <w:rPr>
                <w:rFonts w:ascii="標楷體" w:eastAsia="標楷體" w:hAnsi="標楷體" w:hint="eastAsia"/>
                <w:spacing w:val="-16"/>
                <w:sz w:val="20"/>
              </w:rPr>
              <w:t>原子能委員會</w:t>
            </w:r>
            <w:bookmarkStart w:id="0" w:name="_GoBack"/>
            <w:bookmarkEnd w:id="0"/>
            <w:r w:rsidR="00981021" w:rsidRPr="00D401C3">
              <w:rPr>
                <w:rFonts w:ascii="標楷體" w:eastAsia="標楷體" w:hAnsi="標楷體" w:hint="eastAsia"/>
                <w:spacing w:val="-16"/>
                <w:sz w:val="20"/>
              </w:rPr>
              <w:t>主管</w:t>
            </w:r>
            <w:r w:rsidRPr="00D401C3">
              <w:rPr>
                <w:rFonts w:ascii="標楷體" w:eastAsia="標楷體" w:hAnsi="標楷體" w:hint="eastAsia"/>
                <w:spacing w:val="-16"/>
                <w:sz w:val="20"/>
              </w:rPr>
              <w:t>(核能安全委員會及所屬)</w:t>
            </w:r>
            <w:r w:rsidR="00981021" w:rsidRPr="00D401C3">
              <w:rPr>
                <w:rFonts w:ascii="標楷體" w:eastAsia="標楷體" w:hAnsi="標楷體"/>
                <w:spacing w:val="-16"/>
                <w:sz w:val="20"/>
              </w:rPr>
              <w:t xml:space="preserve"> </w:t>
            </w:r>
          </w:p>
        </w:tc>
        <w:tc>
          <w:tcPr>
            <w:tcW w:w="172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01C3" w:rsidRPr="00BB7D74" w:rsidRDefault="00D401C3" w:rsidP="00945579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農業委員會(農業部)主管</w:t>
            </w:r>
          </w:p>
        </w:tc>
        <w:tc>
          <w:tcPr>
            <w:tcW w:w="17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01C3" w:rsidRPr="00BB7D74" w:rsidRDefault="00D401C3" w:rsidP="0094557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衛生福利部主管</w:t>
            </w:r>
          </w:p>
        </w:tc>
        <w:tc>
          <w:tcPr>
            <w:tcW w:w="1724" w:type="dxa"/>
            <w:tcBorders>
              <w:bottom w:val="single" w:sz="4" w:space="0" w:color="auto"/>
              <w:right w:val="nil"/>
            </w:tcBorders>
            <w:vAlign w:val="center"/>
          </w:tcPr>
          <w:p w:rsidR="00D401C3" w:rsidRPr="00BB7D74" w:rsidRDefault="00D401C3" w:rsidP="0094557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環境保護署(環境部)主管</w:t>
            </w:r>
          </w:p>
        </w:tc>
        <w:tc>
          <w:tcPr>
            <w:tcW w:w="1725" w:type="dxa"/>
            <w:tcBorders>
              <w:bottom w:val="single" w:sz="4" w:space="0" w:color="auto"/>
              <w:right w:val="nil"/>
            </w:tcBorders>
            <w:vAlign w:val="center"/>
          </w:tcPr>
          <w:p w:rsidR="00D401C3" w:rsidRPr="00BB7D74" w:rsidRDefault="00D401C3" w:rsidP="00945579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401C3">
              <w:rPr>
                <w:rFonts w:ascii="標楷體" w:eastAsia="標楷體" w:hAnsi="標楷體" w:hint="eastAsia"/>
                <w:spacing w:val="-10"/>
                <w:sz w:val="20"/>
              </w:rPr>
              <w:t>文化部主管</w:t>
            </w:r>
          </w:p>
        </w:tc>
      </w:tr>
      <w:tr w:rsidR="005E6C22" w:rsidRPr="00D91AF7" w:rsidTr="005B574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D91AF7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283,726,375,803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38,311,744,714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213,030,080,941</w:t>
            </w:r>
          </w:p>
        </w:tc>
        <w:tc>
          <w:tcPr>
            <w:tcW w:w="1724" w:type="dxa"/>
            <w:tcBorders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96,867,459,653</w:t>
            </w:r>
          </w:p>
        </w:tc>
        <w:tc>
          <w:tcPr>
            <w:tcW w:w="172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199,671,483,516</w:t>
            </w:r>
          </w:p>
        </w:tc>
        <w:tc>
          <w:tcPr>
            <w:tcW w:w="172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1,597,117,884</w:t>
            </w:r>
          </w:p>
        </w:tc>
        <w:tc>
          <w:tcPr>
            <w:tcW w:w="172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2,583,205,464</w:t>
            </w:r>
          </w:p>
        </w:tc>
        <w:tc>
          <w:tcPr>
            <w:tcW w:w="1724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148,492,097,799</w:t>
            </w:r>
          </w:p>
        </w:tc>
        <w:tc>
          <w:tcPr>
            <w:tcW w:w="1725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360,076,139,597</w:t>
            </w:r>
          </w:p>
        </w:tc>
        <w:tc>
          <w:tcPr>
            <w:tcW w:w="172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8,335,400,643</w:t>
            </w:r>
          </w:p>
        </w:tc>
        <w:tc>
          <w:tcPr>
            <w:tcW w:w="1725" w:type="dxa"/>
            <w:tcBorders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18,387,420,019</w:t>
            </w:r>
          </w:p>
        </w:tc>
      </w:tr>
      <w:tr w:rsidR="005E6C22" w:rsidRPr="00D91AF7" w:rsidTr="00E019C5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D91AF7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257,361,515,017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35,266,591,650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47,137,087,992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24,825,602,243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199,188,418,823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1,545,444,725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2,192,394,371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131,483,441,200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357,555,898,522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6,167,385,585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15,233,889,388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14,426,486,668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26,094,054,041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6,731,952,155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9,585,858,291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4,098,467,341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330,452,935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1,318,301,028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8,045,715,888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6,082,595,842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1,066,128,564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1,739,960,302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8,576,137,288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6,574,243,573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13,031,211,370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6,401,496,761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1,896,237,707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610,427,865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429,755,848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8,656,798,535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38,502,648,632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1,900,238,047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4,861,670,231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234,358,891,061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2,598,294,036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27,373,924,467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8,838,247,191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193,193,713,775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604,563,925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444,337,495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114,780,926,777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312,970,654,048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3,201,018,974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8,632,258,855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5E6C22" w:rsidRPr="00D91AF7" w:rsidTr="00B13558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D91AF7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26,364,860,786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3,045,153,064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165,892,992,949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72,041,857,410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483,064,693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51,673,159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390,811,093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17,008,656,599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2,520,241,075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E6C22" w:rsidRPr="00D91AF7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D91AF7">
              <w:rPr>
                <w:rFonts w:hAnsi="細明體"/>
                <w:b/>
                <w:noProof/>
                <w:sz w:val="22"/>
                <w:szCs w:val="22"/>
              </w:rPr>
              <w:t>2,168,015,058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D401C3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3,153,530,631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150,259,999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117,883,560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66,628,000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2,655,515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8,622,556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159,515,897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13,803,196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22,368,778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33,387,067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12,165,818,083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3,034,914,064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161,918,691,587</w:t>
            </w:r>
          </w:p>
        </w:tc>
        <w:tc>
          <w:tcPr>
            <w:tcW w:w="172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62,766,459,241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480,085,780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38,848,159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311,431,967</w:t>
            </w:r>
          </w:p>
        </w:tc>
        <w:tc>
          <w:tcPr>
            <w:tcW w:w="172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11,007,760,853</w:t>
            </w:r>
          </w:p>
        </w:tc>
        <w:tc>
          <w:tcPr>
            <w:tcW w:w="172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2,168,268,360</w:t>
            </w:r>
          </w:p>
        </w:tc>
        <w:tc>
          <w:tcPr>
            <w:tcW w:w="172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600,664,973</w:t>
            </w:r>
          </w:p>
        </w:tc>
        <w:tc>
          <w:tcPr>
            <w:tcW w:w="17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1,593,149,932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14,048,782,704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10,239,000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3,856,417,802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9,208,770,169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323,398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12,825,000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70,756,570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5,841,379,849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338,169,519</w:t>
            </w:r>
          </w:p>
        </w:tc>
        <w:tc>
          <w:tcPr>
            <w:tcW w:w="172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1,544,981,307</w:t>
            </w:r>
          </w:p>
        </w:tc>
        <w:tc>
          <w:tcPr>
            <w:tcW w:w="172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D401C3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1,526,993,632</w:t>
            </w:r>
          </w:p>
        </w:tc>
      </w:tr>
    </w:tbl>
    <w:p w:rsidR="0029407F" w:rsidRPr="009D37D9" w:rsidRDefault="0029407F" w:rsidP="0029407F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p w:rsidR="0029407F" w:rsidRPr="00D97162" w:rsidRDefault="0029407F" w:rsidP="0029407F">
      <w:pPr>
        <w:pStyle w:val="aa"/>
        <w:spacing w:line="240" w:lineRule="auto"/>
        <w:jc w:val="center"/>
        <w:rPr>
          <w:u w:val="single"/>
        </w:rPr>
      </w:pPr>
      <w:r>
        <w:br w:type="page"/>
      </w:r>
      <w:r w:rsidRPr="00D97162">
        <w:rPr>
          <w:rFonts w:hint="eastAsia"/>
          <w:u w:val="single"/>
        </w:rPr>
        <w:lastRenderedPageBreak/>
        <w:t>中華民國</w:t>
      </w:r>
      <w:r>
        <w:rPr>
          <w:rFonts w:ascii="標楷體" w:hAnsi="標楷體" w:hint="eastAsia"/>
          <w:u w:val="single"/>
        </w:rPr>
        <w:t>112</w:t>
      </w:r>
      <w:r w:rsidRPr="00D97162">
        <w:rPr>
          <w:rFonts w:hint="eastAsia"/>
          <w:u w:val="single"/>
        </w:rPr>
        <w:t>年度中央政府總決算</w:t>
      </w:r>
      <w:r w:rsidRPr="0037557B">
        <w:rPr>
          <w:rFonts w:hint="eastAsia"/>
          <w:u w:val="single"/>
        </w:rPr>
        <w:t>各主管機關歲出用途別科目決算審定數綜計表</w:t>
      </w:r>
      <w:r>
        <w:rPr>
          <w:rFonts w:ascii="標楷體" w:hAnsi="標楷體" w:hint="eastAsia"/>
          <w:b w:val="0"/>
          <w:sz w:val="24"/>
          <w:szCs w:val="24"/>
        </w:rPr>
        <w:t>(續)</w:t>
      </w:r>
    </w:p>
    <w:p w:rsidR="0029407F" w:rsidRDefault="0029407F" w:rsidP="0029407F">
      <w:pPr>
        <w:pStyle w:val="af2"/>
        <w:spacing w:line="340" w:lineRule="exact"/>
        <w:ind w:right="240"/>
      </w:pPr>
    </w:p>
    <w:p w:rsidR="0029407F" w:rsidRDefault="0029407F" w:rsidP="00491640">
      <w:pPr>
        <w:pStyle w:val="af2"/>
        <w:spacing w:line="320" w:lineRule="exact"/>
        <w:ind w:rightChars="12" w:right="29"/>
      </w:pP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72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2"/>
        <w:gridCol w:w="1443"/>
        <w:gridCol w:w="1896"/>
        <w:gridCol w:w="1897"/>
        <w:gridCol w:w="1897"/>
        <w:gridCol w:w="1897"/>
        <w:gridCol w:w="1897"/>
        <w:gridCol w:w="1897"/>
        <w:gridCol w:w="1897"/>
        <w:gridCol w:w="1897"/>
        <w:gridCol w:w="1897"/>
        <w:gridCol w:w="1897"/>
      </w:tblGrid>
      <w:tr w:rsidR="005E6C22" w:rsidRPr="008F26EA" w:rsidTr="00D24D7F">
        <w:trPr>
          <w:cantSplit/>
          <w:trHeight w:hRule="exact" w:val="680"/>
        </w:trPr>
        <w:tc>
          <w:tcPr>
            <w:tcW w:w="1755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5E6C22" w:rsidRPr="00A865D5" w:rsidRDefault="005E6C22" w:rsidP="005E6C2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:rsidR="005E6C22" w:rsidRPr="00A865D5" w:rsidRDefault="005E6C22" w:rsidP="005E6C22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5E6C22" w:rsidRPr="005165F6" w:rsidRDefault="005E6C22" w:rsidP="005E6C2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數位發展部主管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5E6C22" w:rsidRPr="005165F6" w:rsidRDefault="005E6C22" w:rsidP="005E6C2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國家科學及技術委員會主管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6C22" w:rsidRPr="005165F6" w:rsidRDefault="005E6C22" w:rsidP="005E6C2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5E6C22">
              <w:rPr>
                <w:rFonts w:ascii="標楷體" w:eastAsia="標楷體" w:hAnsi="標楷體" w:hint="eastAsia"/>
                <w:spacing w:val="-6"/>
                <w:sz w:val="20"/>
              </w:rPr>
              <w:t>金融監督管理委員會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6C22" w:rsidRPr="005165F6" w:rsidRDefault="005E6C22" w:rsidP="005E6C2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海洋委員會主管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6C22" w:rsidRPr="00BB7D74" w:rsidRDefault="005E6C22" w:rsidP="005E6C2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國軍退除役官兵輔導委員會主管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6C22" w:rsidRPr="00BB7D74" w:rsidRDefault="005E6C22" w:rsidP="005E6C2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直轄市及縣市政府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6C22" w:rsidRPr="00BB7D74" w:rsidRDefault="005E6C22" w:rsidP="005E6C22">
            <w:pPr>
              <w:spacing w:beforeLines="30" w:before="108" w:afterLines="30" w:after="108"/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災害準備金</w:t>
            </w:r>
          </w:p>
        </w:tc>
        <w:tc>
          <w:tcPr>
            <w:tcW w:w="18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E6C22" w:rsidRPr="00BB7D74" w:rsidRDefault="005E6C22" w:rsidP="005E6C2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小計</w:t>
            </w:r>
          </w:p>
        </w:tc>
        <w:tc>
          <w:tcPr>
            <w:tcW w:w="1897" w:type="dxa"/>
            <w:tcBorders>
              <w:bottom w:val="single" w:sz="4" w:space="0" w:color="auto"/>
              <w:right w:val="nil"/>
            </w:tcBorders>
            <w:vAlign w:val="center"/>
          </w:tcPr>
          <w:p w:rsidR="005E6C22" w:rsidRPr="00BB7D74" w:rsidRDefault="005E6C22" w:rsidP="005E6C2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保留數</w:t>
            </w:r>
          </w:p>
        </w:tc>
        <w:tc>
          <w:tcPr>
            <w:tcW w:w="1897" w:type="dxa"/>
            <w:tcBorders>
              <w:bottom w:val="single" w:sz="4" w:space="0" w:color="auto"/>
              <w:right w:val="nil"/>
            </w:tcBorders>
            <w:vAlign w:val="center"/>
          </w:tcPr>
          <w:p w:rsidR="005E6C22" w:rsidRPr="00BB7D74" w:rsidRDefault="005E6C22" w:rsidP="005E6C22">
            <w:pPr>
              <w:spacing w:beforeLines="30" w:before="108" w:afterLines="30" w:after="108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703228">
              <w:rPr>
                <w:rFonts w:ascii="標楷體" w:eastAsia="標楷體" w:hAnsi="標楷體" w:hint="eastAsia"/>
                <w:spacing w:val="-10"/>
                <w:sz w:val="20"/>
              </w:rPr>
              <w:t>合計</w:t>
            </w:r>
          </w:p>
        </w:tc>
      </w:tr>
      <w:tr w:rsidR="005E6C22" w:rsidRPr="00A23CB2" w:rsidTr="00780349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A23CB2">
              <w:rPr>
                <w:rFonts w:ascii="標楷體" w:hAnsi="標楷體" w:hint="eastAsia"/>
                <w:b/>
                <w:noProof/>
                <w:sz w:val="22"/>
                <w:szCs w:val="22"/>
              </w:rPr>
              <w:t>合計</w:t>
            </w:r>
          </w:p>
        </w:tc>
        <w:tc>
          <w:tcPr>
            <w:tcW w:w="1896" w:type="dxa"/>
            <w:tcBorders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5,169,892,867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49,689,811,977</w:t>
            </w:r>
          </w:p>
        </w:tc>
        <w:tc>
          <w:tcPr>
            <w:tcW w:w="1897" w:type="dxa"/>
            <w:tcBorders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1,597,572,189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27,829,487,861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127,768,646,167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211,068,855,723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4,577,438,217</w:t>
            </w:r>
          </w:p>
        </w:tc>
        <w:tc>
          <w:tcPr>
            <w:tcW w:w="189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2,555,828,449,012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71,947,247,561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703228">
              <w:rPr>
                <w:rFonts w:hAnsi="細明體"/>
                <w:b/>
                <w:noProof/>
                <w:sz w:val="22"/>
                <w:szCs w:val="22"/>
              </w:rPr>
              <w:t>2,627,775,696,573</w:t>
            </w:r>
          </w:p>
        </w:tc>
      </w:tr>
      <w:tr w:rsidR="005E6C22" w:rsidRPr="00A23CB2" w:rsidTr="00DE05BA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A23CB2">
              <w:rPr>
                <w:rFonts w:ascii="標楷體" w:hAnsi="標楷體" w:hint="eastAsia"/>
                <w:b/>
                <w:noProof/>
                <w:sz w:val="22"/>
                <w:szCs w:val="22"/>
              </w:rPr>
              <w:t>經常支出小計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4,864,448,261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9,423,972,732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1,570,716,551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16,322,677,921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125,845,137,599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164,205,561,944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3,904,963,329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2,106,505,560,407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47,306,014,454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703228">
              <w:rPr>
                <w:rFonts w:hAnsi="細明體"/>
                <w:b/>
                <w:noProof/>
                <w:sz w:val="22"/>
                <w:szCs w:val="22"/>
              </w:rPr>
              <w:t>2,153,811,574,861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人事費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640,876,513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994,766,358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1,312,701,077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12,907,718,229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75,770,200,255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449,086,073,018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5,225,297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703228">
              <w:rPr>
                <w:rFonts w:hAnsi="細明體"/>
                <w:noProof/>
                <w:sz w:val="22"/>
                <w:szCs w:val="22"/>
              </w:rPr>
              <w:t>449,091,298,315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2,286,447,776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449,056,118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257,770,474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3,075,884,781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1,958,212,711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374,963,329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317,132,233,401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35,023,677,274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703228">
              <w:rPr>
                <w:rFonts w:hAnsi="細明體"/>
                <w:noProof/>
                <w:sz w:val="22"/>
                <w:szCs w:val="22"/>
              </w:rPr>
              <w:t>352,155,910,675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1,937,123,972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7,980,150,256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245,000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339,074,911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48,116,724,633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164,205,561,944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3,530,000,000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1,257,020,311,426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12,277,111,883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703228">
              <w:rPr>
                <w:rFonts w:hAnsi="細明體"/>
                <w:noProof/>
                <w:sz w:val="22"/>
                <w:szCs w:val="22"/>
              </w:rPr>
              <w:t>1,269,297,423,309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4.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債務費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83,266,942,562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703228">
              <w:rPr>
                <w:rFonts w:hAnsi="細明體"/>
                <w:noProof/>
                <w:sz w:val="22"/>
                <w:szCs w:val="22"/>
              </w:rPr>
              <w:t>83,266,942,562</w:t>
            </w:r>
          </w:p>
        </w:tc>
      </w:tr>
      <w:tr w:rsidR="005E6C22" w:rsidRPr="00A23CB2" w:rsidTr="00EE0166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17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5E6C22">
            <w:pPr>
              <w:pStyle w:val="1-31"/>
              <w:ind w:firstLineChars="0" w:firstLine="1"/>
              <w:rPr>
                <w:rFonts w:ascii="標楷體" w:hAnsi="標楷體"/>
                <w:b/>
                <w:noProof/>
                <w:sz w:val="22"/>
                <w:szCs w:val="22"/>
              </w:rPr>
            </w:pPr>
            <w:r w:rsidRPr="00A23CB2">
              <w:rPr>
                <w:rFonts w:ascii="標楷體" w:hAnsi="標楷體" w:hint="eastAsia"/>
                <w:b/>
                <w:noProof/>
                <w:sz w:val="22"/>
                <w:szCs w:val="22"/>
              </w:rPr>
              <w:t>資本支出小計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305,444,606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40,265,839,245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26,855,638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11,506,809,940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1,923,508,568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46,863,293,779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672,474,888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449,322,888,605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A23CB2">
              <w:rPr>
                <w:rFonts w:hAnsi="細明體"/>
                <w:b/>
                <w:noProof/>
                <w:sz w:val="22"/>
                <w:szCs w:val="22"/>
              </w:rPr>
              <w:t>24,641,233,107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5E6C22" w:rsidRPr="00A23CB2" w:rsidRDefault="005E6C22" w:rsidP="00945579">
            <w:pPr>
              <w:pStyle w:val="30"/>
              <w:rPr>
                <w:rFonts w:hAnsi="細明體"/>
                <w:b/>
                <w:noProof/>
                <w:sz w:val="22"/>
                <w:szCs w:val="22"/>
              </w:rPr>
            </w:pPr>
            <w:r w:rsidRPr="00703228">
              <w:rPr>
                <w:rFonts w:hAnsi="細明體"/>
                <w:b/>
                <w:noProof/>
                <w:sz w:val="22"/>
                <w:szCs w:val="22"/>
              </w:rPr>
              <w:t>473,964,121,712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1.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業務費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21,431,033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2,090,000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791,727,769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71,716,745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703228">
              <w:rPr>
                <w:rFonts w:hAnsi="細明體"/>
                <w:noProof/>
                <w:sz w:val="22"/>
                <w:szCs w:val="22"/>
              </w:rPr>
              <w:t>863,444,514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2.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設備及投資</w:t>
            </w:r>
          </w:p>
        </w:tc>
        <w:tc>
          <w:tcPr>
            <w:tcW w:w="18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240,556,812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38,185,718,856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26,855,638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11,448,043,565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1,918,447,677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672,474,888</w:t>
            </w:r>
          </w:p>
        </w:tc>
        <w:tc>
          <w:tcPr>
            <w:tcW w:w="189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342,122,547,374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15,393,266,455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703228">
              <w:rPr>
                <w:rFonts w:hAnsi="細明體"/>
                <w:noProof/>
                <w:sz w:val="22"/>
                <w:szCs w:val="22"/>
              </w:rPr>
              <w:t>357,515,813,829</w:t>
            </w:r>
          </w:p>
        </w:tc>
      </w:tr>
      <w:tr w:rsidR="00D401C3" w:rsidRPr="008F0AD3" w:rsidTr="00D24D7F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1134"/>
        </w:trPr>
        <w:tc>
          <w:tcPr>
            <w:tcW w:w="31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="1" w:firstLineChars="0" w:firstLine="0"/>
              <w:jc w:val="left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/>
                <w:noProof/>
                <w:sz w:val="22"/>
                <w:szCs w:val="22"/>
              </w:rPr>
              <w:t>3.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1-31"/>
              <w:ind w:leftChars="47" w:left="113" w:firstLineChars="0" w:firstLine="1"/>
              <w:rPr>
                <w:rFonts w:ascii="標楷體" w:hAnsi="標楷體"/>
                <w:noProof/>
                <w:sz w:val="22"/>
                <w:szCs w:val="22"/>
              </w:rPr>
            </w:pPr>
            <w:r w:rsidRPr="00CA1A73">
              <w:rPr>
                <w:rFonts w:ascii="標楷體" w:hAnsi="標楷體" w:hint="eastAsia"/>
                <w:noProof/>
                <w:sz w:val="22"/>
                <w:szCs w:val="22"/>
              </w:rPr>
              <w:t>獎補助費</w:t>
            </w:r>
          </w:p>
        </w:tc>
        <w:tc>
          <w:tcPr>
            <w:tcW w:w="18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64,887,794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2,080,120,389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37,335,342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2,970,891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46,863,293,779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106,408,613,462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CA1A73">
              <w:rPr>
                <w:rFonts w:hAnsi="細明體"/>
                <w:noProof/>
                <w:sz w:val="22"/>
                <w:szCs w:val="22"/>
              </w:rPr>
              <w:t>9,176,249,907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01C3" w:rsidRPr="008F0AD3" w:rsidRDefault="00D401C3" w:rsidP="00945579">
            <w:pPr>
              <w:pStyle w:val="30"/>
              <w:rPr>
                <w:rFonts w:hAnsi="細明體"/>
                <w:noProof/>
                <w:sz w:val="22"/>
                <w:szCs w:val="22"/>
              </w:rPr>
            </w:pPr>
            <w:r w:rsidRPr="00703228">
              <w:rPr>
                <w:rFonts w:hAnsi="細明體"/>
                <w:noProof/>
                <w:sz w:val="22"/>
                <w:szCs w:val="22"/>
              </w:rPr>
              <w:t>115,584,863,369</w:t>
            </w:r>
          </w:p>
        </w:tc>
      </w:tr>
    </w:tbl>
    <w:p w:rsidR="0029407F" w:rsidRPr="009D37D9" w:rsidRDefault="0029407F" w:rsidP="0029407F">
      <w:pPr>
        <w:pStyle w:val="aa"/>
        <w:spacing w:line="240" w:lineRule="auto"/>
        <w:rPr>
          <w:sz w:val="16"/>
          <w:szCs w:val="16"/>
        </w:rPr>
      </w:pPr>
      <w:r w:rsidRPr="009D37D9">
        <w:rPr>
          <w:sz w:val="16"/>
          <w:szCs w:val="16"/>
        </w:rPr>
        <w:t xml:space="preserve"> </w:t>
      </w:r>
    </w:p>
    <w:p w:rsidR="0029407F" w:rsidRPr="00E54318" w:rsidRDefault="0029407F" w:rsidP="00E54318">
      <w:pPr>
        <w:pStyle w:val="aa"/>
        <w:spacing w:line="240" w:lineRule="auto"/>
        <w:rPr>
          <w:sz w:val="20"/>
          <w:szCs w:val="20"/>
        </w:rPr>
      </w:pPr>
    </w:p>
    <w:sectPr w:rsidR="0029407F" w:rsidRPr="00E54318" w:rsidSect="00653AF2">
      <w:foot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07F" w:rsidRDefault="0029407F">
      <w:r>
        <w:separator/>
      </w:r>
    </w:p>
  </w:endnote>
  <w:endnote w:type="continuationSeparator" w:id="0">
    <w:p w:rsidR="0029407F" w:rsidRDefault="0029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F2" w:rsidRPr="00653AF2" w:rsidRDefault="00653AF2">
    <w:pPr>
      <w:pStyle w:val="a5"/>
      <w:ind w:firstLine="200"/>
      <w:jc w:val="center"/>
      <w:rPr>
        <w:rFonts w:ascii="標楷體" w:eastAsia="標楷體" w:hAnsi="標楷體"/>
      </w:rPr>
    </w:pPr>
    <w:r w:rsidRPr="00653AF2">
      <w:rPr>
        <w:rFonts w:ascii="標楷體" w:eastAsia="標楷體" w:hAnsi="標楷體"/>
      </w:rPr>
      <w:t>8-</w:t>
    </w:r>
    <w:r w:rsidRPr="00653AF2">
      <w:rPr>
        <w:rFonts w:ascii="標楷體" w:eastAsia="標楷體" w:hAnsi="標楷體"/>
      </w:rPr>
      <w:fldChar w:fldCharType="begin"/>
    </w:r>
    <w:r w:rsidRPr="00653AF2">
      <w:rPr>
        <w:rFonts w:ascii="標楷體" w:eastAsia="標楷體" w:hAnsi="標楷體"/>
      </w:rPr>
      <w:instrText>PAGE   \* MERGEFORMAT</w:instrText>
    </w:r>
    <w:r w:rsidRPr="00653AF2">
      <w:rPr>
        <w:rFonts w:ascii="標楷體" w:eastAsia="標楷體" w:hAnsi="標楷體"/>
      </w:rPr>
      <w:fldChar w:fldCharType="separate"/>
    </w:r>
    <w:r w:rsidR="00981021" w:rsidRPr="00981021">
      <w:rPr>
        <w:rFonts w:ascii="標楷體" w:eastAsia="標楷體" w:hAnsi="標楷體"/>
        <w:noProof/>
        <w:lang w:val="zh-TW"/>
      </w:rPr>
      <w:t>2</w:t>
    </w:r>
    <w:r w:rsidRPr="00653AF2">
      <w:rPr>
        <w:rFonts w:ascii="標楷體" w:eastAsia="標楷體" w:hAnsi="標楷體"/>
      </w:rPr>
      <w:fldChar w:fldCharType="end"/>
    </w:r>
  </w:p>
  <w:p w:rsidR="00653AF2" w:rsidRDefault="00653AF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AF2" w:rsidRPr="00653AF2" w:rsidRDefault="00653AF2">
    <w:pPr>
      <w:pStyle w:val="a5"/>
      <w:ind w:firstLine="200"/>
      <w:jc w:val="center"/>
      <w:rPr>
        <w:rFonts w:ascii="標楷體" w:eastAsia="標楷體" w:hAnsi="標楷體"/>
      </w:rPr>
    </w:pPr>
    <w:r w:rsidRPr="00653AF2">
      <w:rPr>
        <w:rFonts w:ascii="標楷體" w:eastAsia="標楷體" w:hAnsi="標楷體"/>
      </w:rPr>
      <w:t>8-</w:t>
    </w:r>
    <w:r w:rsidRPr="00653AF2">
      <w:rPr>
        <w:rFonts w:ascii="標楷體" w:eastAsia="標楷體" w:hAnsi="標楷體"/>
      </w:rPr>
      <w:fldChar w:fldCharType="begin"/>
    </w:r>
    <w:r w:rsidRPr="00653AF2">
      <w:rPr>
        <w:rFonts w:ascii="標楷體" w:eastAsia="標楷體" w:hAnsi="標楷體"/>
      </w:rPr>
      <w:instrText>PAGE   \* MERGEFORMAT</w:instrText>
    </w:r>
    <w:r w:rsidRPr="00653AF2">
      <w:rPr>
        <w:rFonts w:ascii="標楷體" w:eastAsia="標楷體" w:hAnsi="標楷體"/>
      </w:rPr>
      <w:fldChar w:fldCharType="separate"/>
    </w:r>
    <w:r w:rsidR="00981021" w:rsidRPr="00981021">
      <w:rPr>
        <w:rFonts w:ascii="標楷體" w:eastAsia="標楷體" w:hAnsi="標楷體"/>
        <w:noProof/>
        <w:lang w:val="zh-TW"/>
      </w:rPr>
      <w:t>1</w:t>
    </w:r>
    <w:r w:rsidRPr="00653AF2">
      <w:rPr>
        <w:rFonts w:ascii="標楷體" w:eastAsia="標楷體" w:hAnsi="標楷體"/>
      </w:rPr>
      <w:fldChar w:fldCharType="end"/>
    </w:r>
  </w:p>
  <w:p w:rsidR="003C31DB" w:rsidRPr="00E90D0E" w:rsidRDefault="003C31DB" w:rsidP="000973CB">
    <w:pPr>
      <w:pStyle w:val="30"/>
      <w:ind w:right="360" w:firstLine="360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07F" w:rsidRDefault="0029407F">
      <w:r>
        <w:separator/>
      </w:r>
    </w:p>
  </w:footnote>
  <w:footnote w:type="continuationSeparator" w:id="0">
    <w:p w:rsidR="0029407F" w:rsidRDefault="002940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mirrorMargins/>
  <w:bordersDoNotSurroundHeader/>
  <w:bordersDoNotSurroundFooter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\\fs2\51__AP\系統開發科\111年8月29日後系統開發科新的資料夾(之後資料請都放在這邊)\01-開發類(放置本科各類開發專案)\01-自行開發專案\中央政府總決算審核編報系統(總決算部分)\111\增修功能\暫時工作區\各主管機關歲出用途別科目決算審定數綜計表\各主管機關歲出用途別科目決算審定數綜計表.doc"/>
    <w:odso/>
  </w:mailMerge>
  <w:doNotTrackMoves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07F"/>
    <w:rsid w:val="00011ED9"/>
    <w:rsid w:val="00012AA1"/>
    <w:rsid w:val="00023163"/>
    <w:rsid w:val="00030A62"/>
    <w:rsid w:val="00037D32"/>
    <w:rsid w:val="00040276"/>
    <w:rsid w:val="0004052A"/>
    <w:rsid w:val="00041A25"/>
    <w:rsid w:val="00042290"/>
    <w:rsid w:val="00050592"/>
    <w:rsid w:val="00057A5D"/>
    <w:rsid w:val="00061A38"/>
    <w:rsid w:val="000645D0"/>
    <w:rsid w:val="00065A6D"/>
    <w:rsid w:val="000673E7"/>
    <w:rsid w:val="00067532"/>
    <w:rsid w:val="00070FFF"/>
    <w:rsid w:val="00073BD8"/>
    <w:rsid w:val="00091DBF"/>
    <w:rsid w:val="00091E4F"/>
    <w:rsid w:val="00096AB8"/>
    <w:rsid w:val="0009739A"/>
    <w:rsid w:val="000973CB"/>
    <w:rsid w:val="00097770"/>
    <w:rsid w:val="00097885"/>
    <w:rsid w:val="000A0F5C"/>
    <w:rsid w:val="000A1D94"/>
    <w:rsid w:val="000A4417"/>
    <w:rsid w:val="000B0ABA"/>
    <w:rsid w:val="000B0E44"/>
    <w:rsid w:val="000C1AE5"/>
    <w:rsid w:val="000C3FE4"/>
    <w:rsid w:val="000D586A"/>
    <w:rsid w:val="000E033F"/>
    <w:rsid w:val="000E1389"/>
    <w:rsid w:val="000E283C"/>
    <w:rsid w:val="000E7A4F"/>
    <w:rsid w:val="000F799A"/>
    <w:rsid w:val="0010106D"/>
    <w:rsid w:val="001019E2"/>
    <w:rsid w:val="00105A02"/>
    <w:rsid w:val="0011008E"/>
    <w:rsid w:val="00112E65"/>
    <w:rsid w:val="00113C64"/>
    <w:rsid w:val="001211AF"/>
    <w:rsid w:val="00125065"/>
    <w:rsid w:val="00133287"/>
    <w:rsid w:val="00135B2A"/>
    <w:rsid w:val="001426C8"/>
    <w:rsid w:val="001448B9"/>
    <w:rsid w:val="00150BF5"/>
    <w:rsid w:val="00162CDE"/>
    <w:rsid w:val="00163616"/>
    <w:rsid w:val="00164C69"/>
    <w:rsid w:val="00166324"/>
    <w:rsid w:val="00170E15"/>
    <w:rsid w:val="001722F4"/>
    <w:rsid w:val="00177AF9"/>
    <w:rsid w:val="001878B4"/>
    <w:rsid w:val="0019177A"/>
    <w:rsid w:val="00195CE6"/>
    <w:rsid w:val="001A12FB"/>
    <w:rsid w:val="001A33A8"/>
    <w:rsid w:val="001A33AF"/>
    <w:rsid w:val="001A3CDE"/>
    <w:rsid w:val="001A3CF9"/>
    <w:rsid w:val="001B1A9D"/>
    <w:rsid w:val="001B393E"/>
    <w:rsid w:val="001B684E"/>
    <w:rsid w:val="001B6A55"/>
    <w:rsid w:val="001C7AB2"/>
    <w:rsid w:val="001D1DFD"/>
    <w:rsid w:val="001D2402"/>
    <w:rsid w:val="001F1605"/>
    <w:rsid w:val="001F2258"/>
    <w:rsid w:val="001F58CF"/>
    <w:rsid w:val="00200BFA"/>
    <w:rsid w:val="00202CB2"/>
    <w:rsid w:val="002049B6"/>
    <w:rsid w:val="00206FE6"/>
    <w:rsid w:val="0020713F"/>
    <w:rsid w:val="00214AA0"/>
    <w:rsid w:val="0023152E"/>
    <w:rsid w:val="002317B3"/>
    <w:rsid w:val="00233AB1"/>
    <w:rsid w:val="00237091"/>
    <w:rsid w:val="002400AB"/>
    <w:rsid w:val="00241627"/>
    <w:rsid w:val="00244302"/>
    <w:rsid w:val="00245CBC"/>
    <w:rsid w:val="002464DE"/>
    <w:rsid w:val="00253573"/>
    <w:rsid w:val="00253686"/>
    <w:rsid w:val="00262F3A"/>
    <w:rsid w:val="002750F0"/>
    <w:rsid w:val="00277F86"/>
    <w:rsid w:val="00284A1E"/>
    <w:rsid w:val="0029407F"/>
    <w:rsid w:val="002A4C35"/>
    <w:rsid w:val="002A7B20"/>
    <w:rsid w:val="002B070D"/>
    <w:rsid w:val="002B24E4"/>
    <w:rsid w:val="002B267B"/>
    <w:rsid w:val="002B4256"/>
    <w:rsid w:val="002B56E2"/>
    <w:rsid w:val="002B7E12"/>
    <w:rsid w:val="002C2F62"/>
    <w:rsid w:val="002C54EC"/>
    <w:rsid w:val="002D4DB3"/>
    <w:rsid w:val="002D523E"/>
    <w:rsid w:val="002F1644"/>
    <w:rsid w:val="002F3253"/>
    <w:rsid w:val="002F444C"/>
    <w:rsid w:val="00301CF1"/>
    <w:rsid w:val="0030397B"/>
    <w:rsid w:val="00304B53"/>
    <w:rsid w:val="00305A1D"/>
    <w:rsid w:val="00311901"/>
    <w:rsid w:val="00314FDB"/>
    <w:rsid w:val="00326C4F"/>
    <w:rsid w:val="003277D9"/>
    <w:rsid w:val="0033650F"/>
    <w:rsid w:val="00340FF2"/>
    <w:rsid w:val="00341698"/>
    <w:rsid w:val="00342240"/>
    <w:rsid w:val="00345A2A"/>
    <w:rsid w:val="00353111"/>
    <w:rsid w:val="00354BC4"/>
    <w:rsid w:val="003552FB"/>
    <w:rsid w:val="00355FA5"/>
    <w:rsid w:val="00356D3E"/>
    <w:rsid w:val="00371378"/>
    <w:rsid w:val="00375032"/>
    <w:rsid w:val="0037557B"/>
    <w:rsid w:val="00383AC0"/>
    <w:rsid w:val="00386BA2"/>
    <w:rsid w:val="0039095A"/>
    <w:rsid w:val="00395EDF"/>
    <w:rsid w:val="003A0434"/>
    <w:rsid w:val="003A2DA9"/>
    <w:rsid w:val="003A495B"/>
    <w:rsid w:val="003B402F"/>
    <w:rsid w:val="003B652E"/>
    <w:rsid w:val="003C1E6B"/>
    <w:rsid w:val="003C235A"/>
    <w:rsid w:val="003C31DB"/>
    <w:rsid w:val="003C6F68"/>
    <w:rsid w:val="003D5790"/>
    <w:rsid w:val="003D6C3F"/>
    <w:rsid w:val="003E0A76"/>
    <w:rsid w:val="003E2C8F"/>
    <w:rsid w:val="003E3991"/>
    <w:rsid w:val="003E4351"/>
    <w:rsid w:val="003F2D6B"/>
    <w:rsid w:val="00405BBE"/>
    <w:rsid w:val="0041314D"/>
    <w:rsid w:val="00415E06"/>
    <w:rsid w:val="00421485"/>
    <w:rsid w:val="00427419"/>
    <w:rsid w:val="00427DD7"/>
    <w:rsid w:val="00431636"/>
    <w:rsid w:val="00441655"/>
    <w:rsid w:val="00450146"/>
    <w:rsid w:val="004533A0"/>
    <w:rsid w:val="00460436"/>
    <w:rsid w:val="00462A1C"/>
    <w:rsid w:val="00466D60"/>
    <w:rsid w:val="00474094"/>
    <w:rsid w:val="0047618F"/>
    <w:rsid w:val="00477129"/>
    <w:rsid w:val="00480240"/>
    <w:rsid w:val="004807BC"/>
    <w:rsid w:val="00481D92"/>
    <w:rsid w:val="0048473F"/>
    <w:rsid w:val="004848F6"/>
    <w:rsid w:val="00486559"/>
    <w:rsid w:val="00491640"/>
    <w:rsid w:val="004A505A"/>
    <w:rsid w:val="004B1B55"/>
    <w:rsid w:val="004B32F5"/>
    <w:rsid w:val="004D260E"/>
    <w:rsid w:val="004D70BA"/>
    <w:rsid w:val="004D7426"/>
    <w:rsid w:val="004E0BF6"/>
    <w:rsid w:val="004E2604"/>
    <w:rsid w:val="004E548C"/>
    <w:rsid w:val="004E5CEA"/>
    <w:rsid w:val="004E7AD4"/>
    <w:rsid w:val="004F00B9"/>
    <w:rsid w:val="004F14D4"/>
    <w:rsid w:val="004F1AEC"/>
    <w:rsid w:val="005015C6"/>
    <w:rsid w:val="005059BE"/>
    <w:rsid w:val="0051061E"/>
    <w:rsid w:val="00513A40"/>
    <w:rsid w:val="00513DA0"/>
    <w:rsid w:val="005165F6"/>
    <w:rsid w:val="00524652"/>
    <w:rsid w:val="00525015"/>
    <w:rsid w:val="0052522E"/>
    <w:rsid w:val="00532608"/>
    <w:rsid w:val="00533AE8"/>
    <w:rsid w:val="00550733"/>
    <w:rsid w:val="005563F9"/>
    <w:rsid w:val="00560239"/>
    <w:rsid w:val="00560AC2"/>
    <w:rsid w:val="00570442"/>
    <w:rsid w:val="00571183"/>
    <w:rsid w:val="00571C09"/>
    <w:rsid w:val="00573760"/>
    <w:rsid w:val="00574A2E"/>
    <w:rsid w:val="00576D11"/>
    <w:rsid w:val="0058080A"/>
    <w:rsid w:val="0058139F"/>
    <w:rsid w:val="005864C9"/>
    <w:rsid w:val="0058692E"/>
    <w:rsid w:val="00587DBF"/>
    <w:rsid w:val="005909B1"/>
    <w:rsid w:val="005914A1"/>
    <w:rsid w:val="005A067B"/>
    <w:rsid w:val="005B260C"/>
    <w:rsid w:val="005B4B67"/>
    <w:rsid w:val="005C0402"/>
    <w:rsid w:val="005C725F"/>
    <w:rsid w:val="005D0632"/>
    <w:rsid w:val="005D209A"/>
    <w:rsid w:val="005D6F2D"/>
    <w:rsid w:val="005D6FB5"/>
    <w:rsid w:val="005E63EE"/>
    <w:rsid w:val="005E6C22"/>
    <w:rsid w:val="005F4A50"/>
    <w:rsid w:val="005F7327"/>
    <w:rsid w:val="005F7401"/>
    <w:rsid w:val="006002BD"/>
    <w:rsid w:val="006047DA"/>
    <w:rsid w:val="00605E95"/>
    <w:rsid w:val="006250E6"/>
    <w:rsid w:val="00633514"/>
    <w:rsid w:val="006349E4"/>
    <w:rsid w:val="006355BA"/>
    <w:rsid w:val="00645056"/>
    <w:rsid w:val="00653AF2"/>
    <w:rsid w:val="006617EA"/>
    <w:rsid w:val="00662ADD"/>
    <w:rsid w:val="0066509C"/>
    <w:rsid w:val="00672F43"/>
    <w:rsid w:val="006738A3"/>
    <w:rsid w:val="006779FF"/>
    <w:rsid w:val="00682927"/>
    <w:rsid w:val="00682D1F"/>
    <w:rsid w:val="00684DCB"/>
    <w:rsid w:val="006A18E1"/>
    <w:rsid w:val="006A2A9B"/>
    <w:rsid w:val="006A59FA"/>
    <w:rsid w:val="006C08C3"/>
    <w:rsid w:val="006C6872"/>
    <w:rsid w:val="006C77B9"/>
    <w:rsid w:val="006D75E7"/>
    <w:rsid w:val="006D7B23"/>
    <w:rsid w:val="006F56FB"/>
    <w:rsid w:val="006F71EE"/>
    <w:rsid w:val="00703228"/>
    <w:rsid w:val="00711225"/>
    <w:rsid w:val="00711DC3"/>
    <w:rsid w:val="00712831"/>
    <w:rsid w:val="00716191"/>
    <w:rsid w:val="00721C1A"/>
    <w:rsid w:val="00723D2B"/>
    <w:rsid w:val="00724B4C"/>
    <w:rsid w:val="0074216D"/>
    <w:rsid w:val="007532BE"/>
    <w:rsid w:val="00761C5A"/>
    <w:rsid w:val="0076701B"/>
    <w:rsid w:val="007723E5"/>
    <w:rsid w:val="00780309"/>
    <w:rsid w:val="007817EE"/>
    <w:rsid w:val="00781D02"/>
    <w:rsid w:val="00785AF6"/>
    <w:rsid w:val="00796570"/>
    <w:rsid w:val="007965DA"/>
    <w:rsid w:val="00797D58"/>
    <w:rsid w:val="007A0EB6"/>
    <w:rsid w:val="007A40A5"/>
    <w:rsid w:val="007A4B57"/>
    <w:rsid w:val="007B654F"/>
    <w:rsid w:val="007C55EE"/>
    <w:rsid w:val="007D03C1"/>
    <w:rsid w:val="007D2310"/>
    <w:rsid w:val="007E1BCD"/>
    <w:rsid w:val="007E73D2"/>
    <w:rsid w:val="007F0E87"/>
    <w:rsid w:val="007F6363"/>
    <w:rsid w:val="007F7603"/>
    <w:rsid w:val="0082286A"/>
    <w:rsid w:val="00822ADC"/>
    <w:rsid w:val="00833797"/>
    <w:rsid w:val="00833D31"/>
    <w:rsid w:val="00834EBF"/>
    <w:rsid w:val="0083635C"/>
    <w:rsid w:val="008408AC"/>
    <w:rsid w:val="008477C3"/>
    <w:rsid w:val="008552E1"/>
    <w:rsid w:val="0085762D"/>
    <w:rsid w:val="00862C5E"/>
    <w:rsid w:val="00865ECD"/>
    <w:rsid w:val="00865FB8"/>
    <w:rsid w:val="0087039C"/>
    <w:rsid w:val="00873EEE"/>
    <w:rsid w:val="008777FC"/>
    <w:rsid w:val="00882340"/>
    <w:rsid w:val="00886A55"/>
    <w:rsid w:val="00896447"/>
    <w:rsid w:val="008D0285"/>
    <w:rsid w:val="008D3132"/>
    <w:rsid w:val="008D3346"/>
    <w:rsid w:val="008D3A51"/>
    <w:rsid w:val="008D3EE6"/>
    <w:rsid w:val="008D6727"/>
    <w:rsid w:val="008E5AF7"/>
    <w:rsid w:val="008F02AF"/>
    <w:rsid w:val="008F0AD3"/>
    <w:rsid w:val="008F1206"/>
    <w:rsid w:val="008F67B1"/>
    <w:rsid w:val="00902DB3"/>
    <w:rsid w:val="00904D84"/>
    <w:rsid w:val="00913E0E"/>
    <w:rsid w:val="0091460F"/>
    <w:rsid w:val="0092143D"/>
    <w:rsid w:val="00922BC5"/>
    <w:rsid w:val="00922DC3"/>
    <w:rsid w:val="00925ED4"/>
    <w:rsid w:val="009360B5"/>
    <w:rsid w:val="009430B5"/>
    <w:rsid w:val="00951841"/>
    <w:rsid w:val="00952874"/>
    <w:rsid w:val="009547C4"/>
    <w:rsid w:val="00956DB5"/>
    <w:rsid w:val="009606A5"/>
    <w:rsid w:val="00971936"/>
    <w:rsid w:val="009736E4"/>
    <w:rsid w:val="00973F68"/>
    <w:rsid w:val="00977CE0"/>
    <w:rsid w:val="00981021"/>
    <w:rsid w:val="00991310"/>
    <w:rsid w:val="009946FD"/>
    <w:rsid w:val="009A5A48"/>
    <w:rsid w:val="009B09B7"/>
    <w:rsid w:val="009B3628"/>
    <w:rsid w:val="009B4786"/>
    <w:rsid w:val="009B6372"/>
    <w:rsid w:val="009B6D71"/>
    <w:rsid w:val="009C01CE"/>
    <w:rsid w:val="009C416E"/>
    <w:rsid w:val="009C6B16"/>
    <w:rsid w:val="009D37D9"/>
    <w:rsid w:val="009D69F7"/>
    <w:rsid w:val="009E150E"/>
    <w:rsid w:val="009E4238"/>
    <w:rsid w:val="009E4C83"/>
    <w:rsid w:val="009E5734"/>
    <w:rsid w:val="009F00ED"/>
    <w:rsid w:val="009F0B3A"/>
    <w:rsid w:val="009F1290"/>
    <w:rsid w:val="009F34BF"/>
    <w:rsid w:val="009F6830"/>
    <w:rsid w:val="00A112FB"/>
    <w:rsid w:val="00A1426D"/>
    <w:rsid w:val="00A2467C"/>
    <w:rsid w:val="00A251CD"/>
    <w:rsid w:val="00A26434"/>
    <w:rsid w:val="00A278A0"/>
    <w:rsid w:val="00A317EE"/>
    <w:rsid w:val="00A35B87"/>
    <w:rsid w:val="00A44E73"/>
    <w:rsid w:val="00A45C6D"/>
    <w:rsid w:val="00A45F87"/>
    <w:rsid w:val="00A4643B"/>
    <w:rsid w:val="00A46B9C"/>
    <w:rsid w:val="00A477A4"/>
    <w:rsid w:val="00A57BD1"/>
    <w:rsid w:val="00A66529"/>
    <w:rsid w:val="00A75DF9"/>
    <w:rsid w:val="00A778AF"/>
    <w:rsid w:val="00A83825"/>
    <w:rsid w:val="00AB28D1"/>
    <w:rsid w:val="00AB2C52"/>
    <w:rsid w:val="00AB4216"/>
    <w:rsid w:val="00AB6B6C"/>
    <w:rsid w:val="00AC55BF"/>
    <w:rsid w:val="00AC6717"/>
    <w:rsid w:val="00AC6C28"/>
    <w:rsid w:val="00AD29CD"/>
    <w:rsid w:val="00AD74C3"/>
    <w:rsid w:val="00AE1B3E"/>
    <w:rsid w:val="00AE50DE"/>
    <w:rsid w:val="00B01440"/>
    <w:rsid w:val="00B02925"/>
    <w:rsid w:val="00B07AE8"/>
    <w:rsid w:val="00B07B5D"/>
    <w:rsid w:val="00B101E5"/>
    <w:rsid w:val="00B12D60"/>
    <w:rsid w:val="00B136BA"/>
    <w:rsid w:val="00B305E6"/>
    <w:rsid w:val="00B3130A"/>
    <w:rsid w:val="00B32778"/>
    <w:rsid w:val="00B37096"/>
    <w:rsid w:val="00B42F5F"/>
    <w:rsid w:val="00B43DCC"/>
    <w:rsid w:val="00B45C4A"/>
    <w:rsid w:val="00B53DA9"/>
    <w:rsid w:val="00B56791"/>
    <w:rsid w:val="00B57A97"/>
    <w:rsid w:val="00B63917"/>
    <w:rsid w:val="00B7135E"/>
    <w:rsid w:val="00B71B75"/>
    <w:rsid w:val="00B8247B"/>
    <w:rsid w:val="00B828E7"/>
    <w:rsid w:val="00B92321"/>
    <w:rsid w:val="00B95364"/>
    <w:rsid w:val="00B972A1"/>
    <w:rsid w:val="00B97A87"/>
    <w:rsid w:val="00BA46E0"/>
    <w:rsid w:val="00BA7040"/>
    <w:rsid w:val="00BA79FE"/>
    <w:rsid w:val="00BB00CF"/>
    <w:rsid w:val="00BB1337"/>
    <w:rsid w:val="00BB7D74"/>
    <w:rsid w:val="00BB7E2D"/>
    <w:rsid w:val="00BC6D34"/>
    <w:rsid w:val="00BC7E01"/>
    <w:rsid w:val="00BD1E96"/>
    <w:rsid w:val="00BD20D8"/>
    <w:rsid w:val="00BD4EAE"/>
    <w:rsid w:val="00BE2C77"/>
    <w:rsid w:val="00BF2B1D"/>
    <w:rsid w:val="00BF628D"/>
    <w:rsid w:val="00BF64AB"/>
    <w:rsid w:val="00C00490"/>
    <w:rsid w:val="00C0085B"/>
    <w:rsid w:val="00C03936"/>
    <w:rsid w:val="00C14C55"/>
    <w:rsid w:val="00C23DB6"/>
    <w:rsid w:val="00C2522A"/>
    <w:rsid w:val="00C25732"/>
    <w:rsid w:val="00C306E1"/>
    <w:rsid w:val="00C334E9"/>
    <w:rsid w:val="00C33982"/>
    <w:rsid w:val="00C369D3"/>
    <w:rsid w:val="00C41E93"/>
    <w:rsid w:val="00C43A3C"/>
    <w:rsid w:val="00C46DD7"/>
    <w:rsid w:val="00C50578"/>
    <w:rsid w:val="00C531D3"/>
    <w:rsid w:val="00C54CD6"/>
    <w:rsid w:val="00C6242E"/>
    <w:rsid w:val="00C6624A"/>
    <w:rsid w:val="00C663E5"/>
    <w:rsid w:val="00C66FA6"/>
    <w:rsid w:val="00C7001B"/>
    <w:rsid w:val="00C826BE"/>
    <w:rsid w:val="00C82825"/>
    <w:rsid w:val="00C90E90"/>
    <w:rsid w:val="00C92809"/>
    <w:rsid w:val="00C92834"/>
    <w:rsid w:val="00C947B3"/>
    <w:rsid w:val="00CA2EB1"/>
    <w:rsid w:val="00CB5DAF"/>
    <w:rsid w:val="00CB5F2D"/>
    <w:rsid w:val="00CC4829"/>
    <w:rsid w:val="00CC79D0"/>
    <w:rsid w:val="00CD16EA"/>
    <w:rsid w:val="00CD1D8D"/>
    <w:rsid w:val="00CE06A2"/>
    <w:rsid w:val="00CE12D8"/>
    <w:rsid w:val="00CE23E7"/>
    <w:rsid w:val="00CE6E02"/>
    <w:rsid w:val="00CE79B4"/>
    <w:rsid w:val="00CF1913"/>
    <w:rsid w:val="00CF54DE"/>
    <w:rsid w:val="00D02160"/>
    <w:rsid w:val="00D1207C"/>
    <w:rsid w:val="00D12190"/>
    <w:rsid w:val="00D15A9F"/>
    <w:rsid w:val="00D17CDE"/>
    <w:rsid w:val="00D21477"/>
    <w:rsid w:val="00D24D7F"/>
    <w:rsid w:val="00D30C90"/>
    <w:rsid w:val="00D401C3"/>
    <w:rsid w:val="00D457A9"/>
    <w:rsid w:val="00D6120E"/>
    <w:rsid w:val="00D61D63"/>
    <w:rsid w:val="00D622D0"/>
    <w:rsid w:val="00D62A1C"/>
    <w:rsid w:val="00D62ECC"/>
    <w:rsid w:val="00D63BE5"/>
    <w:rsid w:val="00D674E9"/>
    <w:rsid w:val="00D83CEB"/>
    <w:rsid w:val="00D84687"/>
    <w:rsid w:val="00DA4CAC"/>
    <w:rsid w:val="00DA63C3"/>
    <w:rsid w:val="00DB1143"/>
    <w:rsid w:val="00DB6FB8"/>
    <w:rsid w:val="00DC609B"/>
    <w:rsid w:val="00DD014A"/>
    <w:rsid w:val="00DD059B"/>
    <w:rsid w:val="00DD11CF"/>
    <w:rsid w:val="00DD7026"/>
    <w:rsid w:val="00DE2B8A"/>
    <w:rsid w:val="00DE3186"/>
    <w:rsid w:val="00DF00C6"/>
    <w:rsid w:val="00DF2951"/>
    <w:rsid w:val="00DF45E9"/>
    <w:rsid w:val="00DF4634"/>
    <w:rsid w:val="00DF6C79"/>
    <w:rsid w:val="00E03374"/>
    <w:rsid w:val="00E0420C"/>
    <w:rsid w:val="00E10F9A"/>
    <w:rsid w:val="00E15314"/>
    <w:rsid w:val="00E3029B"/>
    <w:rsid w:val="00E33BD1"/>
    <w:rsid w:val="00E350AD"/>
    <w:rsid w:val="00E45A7C"/>
    <w:rsid w:val="00E47C4D"/>
    <w:rsid w:val="00E50050"/>
    <w:rsid w:val="00E51E8F"/>
    <w:rsid w:val="00E52DD0"/>
    <w:rsid w:val="00E53F97"/>
    <w:rsid w:val="00E54318"/>
    <w:rsid w:val="00E544B1"/>
    <w:rsid w:val="00E54BE7"/>
    <w:rsid w:val="00E62F99"/>
    <w:rsid w:val="00E71EFB"/>
    <w:rsid w:val="00E76EB5"/>
    <w:rsid w:val="00E77246"/>
    <w:rsid w:val="00E830F8"/>
    <w:rsid w:val="00E83BFB"/>
    <w:rsid w:val="00E90D0E"/>
    <w:rsid w:val="00EA2AC5"/>
    <w:rsid w:val="00EB1B6B"/>
    <w:rsid w:val="00EB4430"/>
    <w:rsid w:val="00EC0008"/>
    <w:rsid w:val="00EC01C3"/>
    <w:rsid w:val="00EC5BD6"/>
    <w:rsid w:val="00EC68EE"/>
    <w:rsid w:val="00ED0418"/>
    <w:rsid w:val="00ED1D3E"/>
    <w:rsid w:val="00ED46B8"/>
    <w:rsid w:val="00ED7D47"/>
    <w:rsid w:val="00EE4F9D"/>
    <w:rsid w:val="00F05AF4"/>
    <w:rsid w:val="00F12165"/>
    <w:rsid w:val="00F17C47"/>
    <w:rsid w:val="00F22F65"/>
    <w:rsid w:val="00F2510F"/>
    <w:rsid w:val="00F33BA0"/>
    <w:rsid w:val="00F357B7"/>
    <w:rsid w:val="00F36069"/>
    <w:rsid w:val="00F5310A"/>
    <w:rsid w:val="00F540A1"/>
    <w:rsid w:val="00F550BE"/>
    <w:rsid w:val="00F57443"/>
    <w:rsid w:val="00F64D3F"/>
    <w:rsid w:val="00F73D17"/>
    <w:rsid w:val="00F75881"/>
    <w:rsid w:val="00F80CFC"/>
    <w:rsid w:val="00F81650"/>
    <w:rsid w:val="00F84FE4"/>
    <w:rsid w:val="00F85DEA"/>
    <w:rsid w:val="00F97BB4"/>
    <w:rsid w:val="00FB3F14"/>
    <w:rsid w:val="00FB45C1"/>
    <w:rsid w:val="00FB6285"/>
    <w:rsid w:val="00FB7087"/>
    <w:rsid w:val="00FC7C56"/>
    <w:rsid w:val="00FD1BF3"/>
    <w:rsid w:val="00FD34E2"/>
    <w:rsid w:val="00FE7647"/>
    <w:rsid w:val="00FF475D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="f" fillcolor="white">
      <v:fill color="white" on="f"/>
    </o:shapedefaults>
    <o:shapelayout v:ext="edit">
      <o:idmap v:ext="edit" data="1"/>
    </o:shapelayout>
  </w:shapeDefaults>
  <w:decimalSymbol w:val="."/>
  <w:listSeparator w:val=","/>
  <w15:chartTrackingRefBased/>
  <w15:docId w15:val="{18D1FD33-F25C-4BF9-BF0D-26A32032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F9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62F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62F9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62F99"/>
  </w:style>
  <w:style w:type="paragraph" w:customStyle="1" w:styleId="-">
    <w:name w:val="欄-項目符號"/>
    <w:basedOn w:val="a3"/>
    <w:rsid w:val="00E62F9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62F99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a4">
    <w:name w:val="頁首 字元"/>
    <w:link w:val="a3"/>
    <w:uiPriority w:val="99"/>
    <w:rsid w:val="006C08C3"/>
    <w:rPr>
      <w:kern w:val="2"/>
    </w:rPr>
  </w:style>
  <w:style w:type="character" w:customStyle="1" w:styleId="a6">
    <w:name w:val="頁尾 字元"/>
    <w:link w:val="a5"/>
    <w:uiPriority w:val="99"/>
    <w:rsid w:val="006C08C3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UfZbQU50F7Jh&#21508;&#20027;&#31649;&#27231;&#38364;&#27506;&#20986;&#29992;&#36884;&#21029;&#31185;&#30446;&#27770;&#31639;&#23529;&#23450;&#25976;&#32156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252AA-D78C-457C-8167-F5C3B519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UfZbQU50F7Jh各主管機關歲出用途別科目決算審定數綜計表A3.dot</Template>
  <TotalTime>19</TotalTime>
  <Pages>3</Pages>
  <Words>654</Words>
  <Characters>3728</Characters>
  <Application>Microsoft Office Word</Application>
  <DocSecurity>0</DocSecurity>
  <Lines>31</Lines>
  <Paragraphs>8</Paragraphs>
  <ScaleCrop>false</ScaleCrop>
  <Company>nao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林于媺</dc:creator>
  <cp:keywords/>
  <cp:lastModifiedBy>林于媺</cp:lastModifiedBy>
  <cp:revision>11</cp:revision>
  <cp:lastPrinted>2024-06-17T10:50:00Z</cp:lastPrinted>
  <dcterms:created xsi:type="dcterms:W3CDTF">2024-06-18T03:49:00Z</dcterms:created>
  <dcterms:modified xsi:type="dcterms:W3CDTF">2024-06-19T02:48:00Z</dcterms:modified>
</cp:coreProperties>
</file>