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67B" w:rsidRPr="00253573" w:rsidRDefault="00D1267B" w:rsidP="00D1267B">
      <w:pPr>
        <w:tabs>
          <w:tab w:val="left" w:pos="3640"/>
        </w:tabs>
        <w:spacing w:afterLines="50" w:after="180"/>
        <w:jc w:val="center"/>
        <w:rPr>
          <w:rFonts w:ascii="標楷體" w:eastAsia="標楷體"/>
          <w:b/>
          <w:sz w:val="36"/>
          <w:szCs w:val="36"/>
          <w:u w:val="single"/>
        </w:rPr>
      </w:pPr>
      <w:r w:rsidRPr="00253573">
        <w:rPr>
          <w:rFonts w:ascii="標楷體" w:eastAsia="標楷體" w:hint="eastAsia"/>
          <w:b/>
          <w:sz w:val="36"/>
          <w:szCs w:val="36"/>
          <w:u w:val="single"/>
        </w:rPr>
        <w:t>中華民國</w:t>
      </w:r>
      <w:r>
        <w:rPr>
          <w:rFonts w:ascii="標楷體" w:eastAsia="標楷體" w:hint="eastAsia"/>
          <w:b/>
          <w:sz w:val="36"/>
          <w:szCs w:val="36"/>
          <w:u w:val="single"/>
        </w:rPr>
        <w:t>112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年度中央政府總決算</w:t>
      </w:r>
      <w:r w:rsidRPr="007865EF">
        <w:rPr>
          <w:rFonts w:ascii="標楷體" w:eastAsia="標楷體" w:hint="eastAsia"/>
          <w:b/>
          <w:sz w:val="36"/>
          <w:szCs w:val="36"/>
          <w:u w:val="single"/>
        </w:rPr>
        <w:t>各主管機關歲出政事別科目決算審定數綜計表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2151"/>
        <w:gridCol w:w="1978"/>
        <w:gridCol w:w="1978"/>
        <w:gridCol w:w="1978"/>
        <w:gridCol w:w="1978"/>
        <w:gridCol w:w="1978"/>
        <w:gridCol w:w="1978"/>
        <w:gridCol w:w="1978"/>
        <w:gridCol w:w="1978"/>
        <w:gridCol w:w="2222"/>
      </w:tblGrid>
      <w:tr w:rsidR="00D1267B" w:rsidTr="003B4F60">
        <w:trPr>
          <w:trHeight w:hRule="exact" w:val="578"/>
        </w:trPr>
        <w:tc>
          <w:tcPr>
            <w:tcW w:w="10569" w:type="dxa"/>
            <w:gridSpan w:val="6"/>
            <w:tcBorders>
              <w:top w:val="nil"/>
              <w:bottom w:val="single" w:sz="4" w:space="0" w:color="auto"/>
              <w:right w:val="nil"/>
              <w:tl2br w:val="nil"/>
            </w:tcBorders>
            <w:vAlign w:val="center"/>
          </w:tcPr>
          <w:tbl>
            <w:tblPr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1267B" w:rsidTr="00E11340">
              <w:tc>
                <w:tcPr>
                  <w:tcW w:w="534" w:type="dxa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D1267B" w:rsidTr="00E11340">
              <w:tc>
                <w:tcPr>
                  <w:tcW w:w="534" w:type="dxa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D1267B" w:rsidRDefault="00D1267B" w:rsidP="00E11340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:rsidR="00D1267B" w:rsidRPr="004E3D86" w:rsidRDefault="00D1267B" w:rsidP="00E11340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013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1267B" w:rsidRDefault="00D1267B" w:rsidP="003B4F60">
            <w:pPr>
              <w:pStyle w:val="af9"/>
              <w:ind w:left="72" w:rightChars="6" w:right="14"/>
              <w:jc w:val="right"/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D1267B" w:rsidTr="003B4F60">
        <w:trPr>
          <w:trHeight w:hRule="exact" w:val="578"/>
        </w:trPr>
        <w:tc>
          <w:tcPr>
            <w:tcW w:w="2657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D1267B" w:rsidRDefault="00D1267B" w:rsidP="00E11340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978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總統府主管</w:t>
            </w:r>
          </w:p>
        </w:tc>
        <w:tc>
          <w:tcPr>
            <w:tcW w:w="1978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行政院主管</w:t>
            </w:r>
          </w:p>
        </w:tc>
        <w:tc>
          <w:tcPr>
            <w:tcW w:w="1978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立法院主管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司法院主管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D1267B" w:rsidRPr="00550A18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考試院主管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監察院主管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內政部主管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外交部主管</w:t>
            </w:r>
          </w:p>
        </w:tc>
        <w:tc>
          <w:tcPr>
            <w:tcW w:w="2222" w:type="dxa"/>
            <w:tcBorders>
              <w:right w:val="nil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國防部主管</w:t>
            </w:r>
          </w:p>
        </w:tc>
      </w:tr>
      <w:tr w:rsidR="00D1267B" w:rsidRPr="00462D8F" w:rsidTr="003B4F60">
        <w:trPr>
          <w:trHeight w:val="340"/>
        </w:trPr>
        <w:tc>
          <w:tcPr>
            <w:tcW w:w="50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462D8F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14,449,094,795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29,158,049,983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3,522,512,205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25,411,272,525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27,085,797,106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2,645,020,336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118,212,043,872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30,525,394,532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462D8F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62D8F">
              <w:rPr>
                <w:rFonts w:hAnsi="細明體"/>
                <w:b/>
                <w:noProof/>
                <w:sz w:val="22"/>
                <w:szCs w:val="22"/>
              </w:rPr>
              <w:t>403,423,218,063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1,233,591,888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6,158,979,962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3,522,512,205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23,554,976,859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1,638,001,116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2,645,020,336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5,267,278,370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18,497,396,099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25,093,737,031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30,525,394,532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386,963,520,186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3,069,218,908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12,904,270,022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269,538,324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12,325,216,769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311,232,885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6,619,462,557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12,076,694,717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37,863,131,526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730,751,659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6,598,553,443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2,589,323,747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253,572,102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3,117,154,212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1,371,208,000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5,058,400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40,310,410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17,772,682,322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1,640,644,539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786,144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485,087,666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24,938,363,257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1,202,067,704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250,802,231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D1267B" w:rsidTr="003B4F60">
        <w:trPr>
          <w:trHeight w:val="340"/>
        </w:trPr>
        <w:tc>
          <w:tcPr>
            <w:tcW w:w="50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215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978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1,605,094,424</w:t>
            </w:r>
          </w:p>
        </w:tc>
        <w:tc>
          <w:tcPr>
            <w:tcW w:w="1978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1,291,768,865</w:t>
            </w:r>
          </w:p>
        </w:tc>
      </w:tr>
    </w:tbl>
    <w:p w:rsidR="00D1267B" w:rsidRPr="0018286D" w:rsidRDefault="00D1267B" w:rsidP="00D1267B">
      <w:pPr>
        <w:spacing w:afterLines="50" w:after="180"/>
        <w:jc w:val="both"/>
        <w:rPr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p w:rsidR="00D1267B" w:rsidRDefault="00646A34" w:rsidP="00D1267B">
      <w:r w:rsidRPr="00D1267B">
        <w:t xml:space="preserve"> </w:t>
      </w:r>
    </w:p>
    <w:p w:rsidR="00D1267B" w:rsidRPr="00253573" w:rsidRDefault="00D1267B" w:rsidP="00D1267B">
      <w:pPr>
        <w:tabs>
          <w:tab w:val="left" w:pos="3640"/>
        </w:tabs>
        <w:spacing w:afterLines="50" w:after="180"/>
        <w:jc w:val="center"/>
        <w:rPr>
          <w:rFonts w:ascii="標楷體" w:eastAsia="標楷體"/>
          <w:b/>
          <w:sz w:val="36"/>
          <w:szCs w:val="36"/>
          <w:u w:val="single"/>
        </w:rPr>
      </w:pPr>
      <w:r>
        <w:br w:type="page"/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lastRenderedPageBreak/>
        <w:t>中華民國</w:t>
      </w:r>
      <w:r>
        <w:rPr>
          <w:rFonts w:ascii="標楷體" w:eastAsia="標楷體" w:hint="eastAsia"/>
          <w:b/>
          <w:sz w:val="36"/>
          <w:szCs w:val="36"/>
          <w:u w:val="single"/>
        </w:rPr>
        <w:t>112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年度中央政府總決算</w:t>
      </w:r>
      <w:r w:rsidRPr="007865EF">
        <w:rPr>
          <w:rFonts w:ascii="標楷體" w:eastAsia="標楷體" w:hint="eastAsia"/>
          <w:b/>
          <w:sz w:val="36"/>
          <w:szCs w:val="36"/>
          <w:u w:val="single"/>
        </w:rPr>
        <w:t>各主管機關歲出政事別科目決算審定數綜計表</w:t>
      </w:r>
      <w:r>
        <w:rPr>
          <w:rFonts w:ascii="標楷體" w:eastAsia="標楷體" w:hint="eastAsia"/>
          <w:szCs w:val="24"/>
        </w:rPr>
        <w:t>(續)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2151"/>
        <w:gridCol w:w="1766"/>
        <w:gridCol w:w="1842"/>
        <w:gridCol w:w="1843"/>
        <w:gridCol w:w="1985"/>
        <w:gridCol w:w="1984"/>
        <w:gridCol w:w="1985"/>
        <w:gridCol w:w="1966"/>
        <w:gridCol w:w="2547"/>
        <w:gridCol w:w="2149"/>
      </w:tblGrid>
      <w:tr w:rsidR="00D1267B" w:rsidTr="00932CF4">
        <w:trPr>
          <w:trHeight w:hRule="exact" w:val="578"/>
        </w:trPr>
        <w:tc>
          <w:tcPr>
            <w:tcW w:w="10093" w:type="dxa"/>
            <w:gridSpan w:val="6"/>
            <w:tcBorders>
              <w:top w:val="nil"/>
              <w:bottom w:val="single" w:sz="4" w:space="0" w:color="auto"/>
              <w:right w:val="nil"/>
              <w:tl2br w:val="nil"/>
            </w:tcBorders>
            <w:vAlign w:val="center"/>
          </w:tcPr>
          <w:tbl>
            <w:tblPr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1267B" w:rsidTr="00E11340">
              <w:tc>
                <w:tcPr>
                  <w:tcW w:w="534" w:type="dxa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D1267B" w:rsidTr="00E11340">
              <w:tc>
                <w:tcPr>
                  <w:tcW w:w="534" w:type="dxa"/>
                  <w:hideMark/>
                </w:tcPr>
                <w:p w:rsidR="00D1267B" w:rsidRDefault="00D1267B" w:rsidP="00E11340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D1267B" w:rsidRDefault="00D1267B" w:rsidP="00E11340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:rsidR="00D1267B" w:rsidRPr="004E3D86" w:rsidRDefault="00D1267B" w:rsidP="00E11340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063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1267B" w:rsidRDefault="00D1267B" w:rsidP="003B4F60">
            <w:pPr>
              <w:pStyle w:val="af9"/>
              <w:ind w:left="72" w:rightChars="-6" w:right="-14"/>
              <w:jc w:val="right"/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932CF4" w:rsidTr="00932CF4">
        <w:trPr>
          <w:trHeight w:hRule="exact" w:val="578"/>
        </w:trPr>
        <w:tc>
          <w:tcPr>
            <w:tcW w:w="2657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D1267B" w:rsidRDefault="00D1267B" w:rsidP="00E11340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766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財政部主管</w:t>
            </w:r>
          </w:p>
        </w:tc>
        <w:tc>
          <w:tcPr>
            <w:tcW w:w="1842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教育部主管</w:t>
            </w:r>
          </w:p>
        </w:tc>
        <w:tc>
          <w:tcPr>
            <w:tcW w:w="1843" w:type="dxa"/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法務部主管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D1267B" w:rsidRPr="004E3D86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經濟部主管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1267B" w:rsidRPr="00550A18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交通部主管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勞動部主管</w:t>
            </w:r>
          </w:p>
        </w:tc>
        <w:tc>
          <w:tcPr>
            <w:tcW w:w="1966" w:type="dxa"/>
            <w:tcBorders>
              <w:right w:val="single" w:sz="4" w:space="0" w:color="auto"/>
            </w:tcBorders>
            <w:vAlign w:val="center"/>
          </w:tcPr>
          <w:p w:rsidR="00D1267B" w:rsidRDefault="00D1267B" w:rsidP="00E11340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僑務委員會主管</w:t>
            </w:r>
          </w:p>
        </w:tc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:rsidR="007712D3" w:rsidRDefault="00D1267B" w:rsidP="00E11340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原子能委員會主管</w:t>
            </w:r>
          </w:p>
          <w:p w:rsidR="00D1267B" w:rsidRDefault="003B4F60" w:rsidP="00F84423">
            <w:pPr>
              <w:pStyle w:val="af9"/>
              <w:ind w:leftChars="-3" w:left="71" w:right="72" w:hangingChars="37" w:hanging="78"/>
              <w:jc w:val="left"/>
            </w:pPr>
            <w:r w:rsidRPr="00F84423">
              <w:rPr>
                <w:rFonts w:ascii="標楷體" w:hAnsi="標楷體" w:hint="eastAsia"/>
                <w:spacing w:val="5"/>
                <w:kern w:val="0"/>
                <w:fitText w:val="2520" w:id="-962943997"/>
              </w:rPr>
              <w:t>（核能安全委員會及所屬）</w:t>
            </w:r>
          </w:p>
        </w:tc>
        <w:tc>
          <w:tcPr>
            <w:tcW w:w="2149" w:type="dxa"/>
            <w:tcBorders>
              <w:right w:val="nil"/>
            </w:tcBorders>
            <w:vAlign w:val="center"/>
          </w:tcPr>
          <w:p w:rsidR="003B4F60" w:rsidRDefault="00D1267B" w:rsidP="00F84423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農業委員會</w:t>
            </w:r>
          </w:p>
          <w:p w:rsidR="00D1267B" w:rsidRDefault="003B4F60" w:rsidP="00322A9D">
            <w:pPr>
              <w:pStyle w:val="af9"/>
              <w:ind w:leftChars="0" w:left="73" w:right="72" w:hangingChars="24" w:hanging="73"/>
              <w:jc w:val="left"/>
            </w:pPr>
            <w:r w:rsidRPr="00322A9D">
              <w:rPr>
                <w:rFonts w:ascii="標楷體" w:hAnsi="標楷體" w:hint="eastAsia"/>
                <w:spacing w:val="52"/>
                <w:kern w:val="0"/>
                <w:fitText w:val="2030" w:id="-962943740"/>
              </w:rPr>
              <w:t>（農業部）</w:t>
            </w:r>
            <w:r w:rsidR="00D1267B" w:rsidRPr="00322A9D">
              <w:rPr>
                <w:rFonts w:ascii="標楷體" w:hAnsi="標楷體" w:hint="eastAsia"/>
                <w:spacing w:val="52"/>
                <w:kern w:val="0"/>
                <w:fitText w:val="2030" w:id="-962943740"/>
              </w:rPr>
              <w:t>主</w:t>
            </w:r>
            <w:r w:rsidR="00D1267B" w:rsidRPr="00322A9D">
              <w:rPr>
                <w:rFonts w:ascii="標楷體" w:hAnsi="標楷體" w:hint="eastAsia"/>
                <w:spacing w:val="3"/>
                <w:kern w:val="0"/>
                <w:fitText w:val="2030" w:id="-962943740"/>
              </w:rPr>
              <w:t>管</w:t>
            </w:r>
          </w:p>
        </w:tc>
      </w:tr>
      <w:tr w:rsidR="00932CF4" w:rsidRPr="000A7694" w:rsidTr="00932CF4">
        <w:trPr>
          <w:trHeight w:val="340"/>
        </w:trPr>
        <w:tc>
          <w:tcPr>
            <w:tcW w:w="50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0A7694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152,557,135,757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287,058,631,577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39,280,450,778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213,462,670,756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102,651,716,118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199,772,821,543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1,600,030,352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2,741,945,612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0A7694" w:rsidRDefault="00D1267B" w:rsidP="00E11340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A7694">
              <w:rPr>
                <w:rFonts w:hAnsi="細明體"/>
                <w:b/>
                <w:noProof/>
                <w:sz w:val="22"/>
                <w:szCs w:val="22"/>
              </w:rPr>
              <w:t>151,610,324,580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38,942,869,389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37,660,378,492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1,600,030,352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264,004,353,161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124,188,054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29,213,627,252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1,199,666,438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336,618,033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2,579,457,481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4,387,421,325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3,988,955,429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15,832,913,261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80,331,528,887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4,027,016,240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94,987,250,888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11,146,523,703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164,386,836,774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6,464,798,792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7,603,263,000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195,838,797,729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20,439,350,461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728,000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1,969,084,332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46,452,023,907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1,628,321,449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162,488,131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19,065,322,987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196,638,880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1,549,229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82,947,126,238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319,816,324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12,880,028,000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32CF4" w:rsidTr="00932CF4">
        <w:trPr>
          <w:trHeight w:val="340"/>
        </w:trPr>
        <w:tc>
          <w:tcPr>
            <w:tcW w:w="50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215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766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16,754,455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6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4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4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1267B" w:rsidRPr="00671C8A" w:rsidRDefault="00D1267B" w:rsidP="00E11340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D1267B" w:rsidRPr="0018286D" w:rsidRDefault="00D1267B" w:rsidP="00D1267B">
      <w:pPr>
        <w:spacing w:afterLines="50" w:after="180"/>
        <w:jc w:val="both"/>
        <w:rPr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p w:rsidR="00D1267B" w:rsidRPr="00253573" w:rsidRDefault="00D1267B" w:rsidP="00D1267B">
      <w:pPr>
        <w:tabs>
          <w:tab w:val="left" w:pos="3640"/>
        </w:tabs>
        <w:spacing w:afterLines="50" w:after="180"/>
        <w:jc w:val="center"/>
        <w:rPr>
          <w:rFonts w:ascii="標楷體" w:eastAsia="標楷體"/>
          <w:b/>
          <w:sz w:val="36"/>
          <w:szCs w:val="36"/>
          <w:u w:val="single"/>
        </w:rPr>
      </w:pPr>
      <w:r>
        <w:br w:type="page"/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lastRenderedPageBreak/>
        <w:t>中華民國</w:t>
      </w:r>
      <w:r>
        <w:rPr>
          <w:rFonts w:ascii="標楷體" w:eastAsia="標楷體" w:hint="eastAsia"/>
          <w:b/>
          <w:sz w:val="36"/>
          <w:szCs w:val="36"/>
          <w:u w:val="single"/>
        </w:rPr>
        <w:t>112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年度中央政府總決算</w:t>
      </w:r>
      <w:r w:rsidRPr="007865EF">
        <w:rPr>
          <w:rFonts w:ascii="標楷體" w:eastAsia="標楷體" w:hint="eastAsia"/>
          <w:b/>
          <w:sz w:val="36"/>
          <w:szCs w:val="36"/>
          <w:u w:val="single"/>
        </w:rPr>
        <w:t>各主管機關歲出政事別科目決算審定數綜計表</w:t>
      </w:r>
      <w:r>
        <w:rPr>
          <w:rFonts w:ascii="標楷體" w:eastAsia="標楷體" w:hint="eastAsia"/>
          <w:szCs w:val="24"/>
        </w:rPr>
        <w:t>(續)</w:t>
      </w:r>
    </w:p>
    <w:tbl>
      <w:tblPr>
        <w:tblpPr w:leftFromText="180" w:rightFromText="180" w:vertAnchor="text" w:tblpXSpec="center" w:tblpY="1"/>
        <w:tblOverlap w:val="never"/>
        <w:tblW w:w="2058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2151"/>
        <w:gridCol w:w="1613"/>
        <w:gridCol w:w="1511"/>
        <w:gridCol w:w="1484"/>
        <w:gridCol w:w="1610"/>
        <w:gridCol w:w="1652"/>
        <w:gridCol w:w="1567"/>
        <w:gridCol w:w="1610"/>
        <w:gridCol w:w="1722"/>
        <w:gridCol w:w="1833"/>
        <w:gridCol w:w="1526"/>
        <w:gridCol w:w="1797"/>
      </w:tblGrid>
      <w:tr w:rsidR="00653EB0" w:rsidTr="008159D6">
        <w:trPr>
          <w:trHeight w:hRule="exact" w:val="578"/>
          <w:jc w:val="center"/>
        </w:trPr>
        <w:tc>
          <w:tcPr>
            <w:tcW w:w="8875" w:type="dxa"/>
            <w:gridSpan w:val="6"/>
            <w:tcBorders>
              <w:top w:val="nil"/>
              <w:bottom w:val="single" w:sz="4" w:space="0" w:color="auto"/>
              <w:right w:val="nil"/>
              <w:tl2br w:val="nil"/>
            </w:tcBorders>
            <w:vAlign w:val="center"/>
          </w:tcPr>
          <w:tbl>
            <w:tblPr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53EB0" w:rsidTr="00E11340">
              <w:tc>
                <w:tcPr>
                  <w:tcW w:w="534" w:type="dxa"/>
                  <w:hideMark/>
                </w:tcPr>
                <w:p w:rsidR="00653EB0" w:rsidRDefault="00653EB0" w:rsidP="00B4715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653EB0" w:rsidRDefault="00653EB0" w:rsidP="00B47156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653EB0" w:rsidTr="00E11340">
              <w:tc>
                <w:tcPr>
                  <w:tcW w:w="534" w:type="dxa"/>
                  <w:hideMark/>
                </w:tcPr>
                <w:p w:rsidR="00653EB0" w:rsidRDefault="00653EB0" w:rsidP="00B4715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653EB0" w:rsidRDefault="00653EB0" w:rsidP="00B47156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:rsidR="00653EB0" w:rsidRPr="004E3D86" w:rsidRDefault="00653EB0" w:rsidP="00B47156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170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653EB0" w:rsidRPr="00264384" w:rsidRDefault="00653EB0" w:rsidP="003B4F60">
            <w:pPr>
              <w:pStyle w:val="af9"/>
              <w:ind w:left="72" w:rightChars="-3" w:right="-7"/>
              <w:jc w:val="right"/>
              <w:rPr>
                <w:rFonts w:hint="eastAsia"/>
              </w:rPr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E11340" w:rsidTr="008159D6">
        <w:trPr>
          <w:trHeight w:hRule="exact" w:val="578"/>
          <w:jc w:val="center"/>
        </w:trPr>
        <w:tc>
          <w:tcPr>
            <w:tcW w:w="2657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B47156" w:rsidRDefault="00B47156" w:rsidP="00B47156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B47156" w:rsidRDefault="00B47156" w:rsidP="00B47156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613" w:type="dxa"/>
            <w:vAlign w:val="center"/>
          </w:tcPr>
          <w:p w:rsidR="00B47156" w:rsidRPr="004E3D86" w:rsidRDefault="00B47156" w:rsidP="00B4715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衛生福利部主管</w:t>
            </w:r>
          </w:p>
        </w:tc>
        <w:tc>
          <w:tcPr>
            <w:tcW w:w="1511" w:type="dxa"/>
            <w:vAlign w:val="center"/>
          </w:tcPr>
          <w:p w:rsidR="00E11340" w:rsidRDefault="00B47156" w:rsidP="00B4715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環境保護署</w:t>
            </w:r>
          </w:p>
          <w:p w:rsidR="00B47156" w:rsidRPr="004E3D86" w:rsidRDefault="00E11340" w:rsidP="008B2B0E">
            <w:pPr>
              <w:pStyle w:val="af9"/>
              <w:ind w:leftChars="-6" w:left="56" w:right="72" w:hangingChars="35" w:hanging="70"/>
              <w:jc w:val="left"/>
              <w:rPr>
                <w:rFonts w:ascii="標楷體" w:hAnsi="標楷體"/>
              </w:rPr>
            </w:pPr>
            <w:r w:rsidRPr="008159D6">
              <w:rPr>
                <w:rFonts w:ascii="標楷體" w:hAnsi="標楷體" w:hint="eastAsia"/>
                <w:kern w:val="0"/>
                <w:fitText w:val="1400" w:id="-962943479"/>
              </w:rPr>
              <w:t>（環境部）</w:t>
            </w:r>
            <w:bookmarkStart w:id="0" w:name="_GoBack"/>
            <w:bookmarkEnd w:id="0"/>
            <w:r w:rsidR="00B47156" w:rsidRPr="008159D6">
              <w:rPr>
                <w:rFonts w:ascii="標楷體" w:hAnsi="標楷體" w:hint="eastAsia"/>
                <w:kern w:val="0"/>
                <w:fitText w:val="1400" w:id="-962943479"/>
              </w:rPr>
              <w:t>主管</w:t>
            </w:r>
          </w:p>
        </w:tc>
        <w:tc>
          <w:tcPr>
            <w:tcW w:w="1484" w:type="dxa"/>
            <w:vAlign w:val="center"/>
          </w:tcPr>
          <w:p w:rsidR="00B47156" w:rsidRPr="004E3D86" w:rsidRDefault="00B47156" w:rsidP="00B4715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文化部主管</w:t>
            </w:r>
          </w:p>
        </w:tc>
        <w:tc>
          <w:tcPr>
            <w:tcW w:w="1610" w:type="dxa"/>
            <w:tcBorders>
              <w:right w:val="single" w:sz="4" w:space="0" w:color="auto"/>
            </w:tcBorders>
            <w:vAlign w:val="center"/>
          </w:tcPr>
          <w:p w:rsidR="00B47156" w:rsidRPr="004E3D86" w:rsidRDefault="00B47156" w:rsidP="00B4715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數位發展部主管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vAlign w:val="center"/>
          </w:tcPr>
          <w:p w:rsidR="00B47156" w:rsidRPr="00550A18" w:rsidRDefault="00B47156" w:rsidP="00B4715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國家科學及技術委員會</w:t>
            </w:r>
            <w:r w:rsidR="00E11340">
              <w:rPr>
                <w:rFonts w:ascii="標楷體" w:hAnsi="標楷體" w:hint="eastAsia"/>
              </w:rPr>
              <w:t>主管</w:t>
            </w:r>
          </w:p>
        </w:tc>
        <w:tc>
          <w:tcPr>
            <w:tcW w:w="1567" w:type="dxa"/>
            <w:tcBorders>
              <w:right w:val="single" w:sz="4" w:space="0" w:color="auto"/>
            </w:tcBorders>
            <w:vAlign w:val="center"/>
          </w:tcPr>
          <w:p w:rsidR="00B47156" w:rsidRDefault="00B47156" w:rsidP="00B4715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金融監督管理委員會主管</w:t>
            </w:r>
          </w:p>
        </w:tc>
        <w:tc>
          <w:tcPr>
            <w:tcW w:w="1610" w:type="dxa"/>
            <w:tcBorders>
              <w:right w:val="single" w:sz="4" w:space="0" w:color="auto"/>
            </w:tcBorders>
            <w:vAlign w:val="center"/>
          </w:tcPr>
          <w:p w:rsidR="00B47156" w:rsidRDefault="00B47156" w:rsidP="00B4715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海洋委員會主管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B47156" w:rsidRDefault="00B47156" w:rsidP="00B4715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國軍退除役官兵輔導委員會主管</w:t>
            </w:r>
          </w:p>
        </w:tc>
        <w:tc>
          <w:tcPr>
            <w:tcW w:w="1833" w:type="dxa"/>
            <w:tcBorders>
              <w:right w:val="nil"/>
            </w:tcBorders>
            <w:vAlign w:val="center"/>
          </w:tcPr>
          <w:p w:rsidR="00B47156" w:rsidRDefault="00B47156" w:rsidP="00B4715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直轄市及縣市政府</w:t>
            </w:r>
          </w:p>
        </w:tc>
        <w:tc>
          <w:tcPr>
            <w:tcW w:w="1526" w:type="dxa"/>
            <w:tcBorders>
              <w:right w:val="nil"/>
            </w:tcBorders>
            <w:vAlign w:val="center"/>
          </w:tcPr>
          <w:p w:rsidR="00B47156" w:rsidRDefault="008D1F1F" w:rsidP="00B47156">
            <w:pPr>
              <w:pStyle w:val="af9"/>
              <w:ind w:left="72" w:right="7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災害準備金</w:t>
            </w:r>
          </w:p>
        </w:tc>
        <w:tc>
          <w:tcPr>
            <w:tcW w:w="1797" w:type="dxa"/>
            <w:tcBorders>
              <w:right w:val="nil"/>
            </w:tcBorders>
            <w:vAlign w:val="center"/>
          </w:tcPr>
          <w:p w:rsidR="00B47156" w:rsidRDefault="008D1F1F" w:rsidP="00E11340">
            <w:pPr>
              <w:pStyle w:val="af9"/>
              <w:ind w:left="72" w:rightChars="0" w:right="0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合計</w:t>
            </w:r>
          </w:p>
        </w:tc>
      </w:tr>
      <w:tr w:rsidR="00E11340" w:rsidRPr="00BD3B49" w:rsidTr="008159D6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BD3B49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363,553,611,990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8,633,563,138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20,718,133,511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5,236,013,466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50,904,907,708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1,602,933,725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28,353,256,668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127,958,851,937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BD3B49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BD3B49">
              <w:rPr>
                <w:rFonts w:hAnsi="細明體"/>
                <w:b/>
                <w:noProof/>
                <w:sz w:val="22"/>
                <w:szCs w:val="22"/>
              </w:rPr>
              <w:t>211,068,855,723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D550BE" w:rsidRDefault="003A4B6E" w:rsidP="003A4B6E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D550BE">
              <w:rPr>
                <w:rFonts w:hAnsi="細明體"/>
                <w:b/>
                <w:noProof/>
                <w:sz w:val="22"/>
                <w:szCs w:val="22"/>
              </w:rPr>
              <w:t>4,577,438,217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D550BE" w:rsidRDefault="003A4B6E" w:rsidP="003A4B6E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D550BE">
              <w:rPr>
                <w:rFonts w:hAnsi="細明體"/>
                <w:b/>
                <w:noProof/>
                <w:sz w:val="22"/>
                <w:szCs w:val="22"/>
              </w:rPr>
              <w:t>2,627,775,696,573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1,233,591,888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6,158,979,962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3,522,512,205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62,497,846,248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1,638,001,116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2,645,020,336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27,601,426,527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51,366,100,996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25,093,737,031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30,525,394,532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1,602,933,725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39,263,312,217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1,600,030,352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386,963,520,186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267,396,355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1,739,553,000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1,040,400,895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55,161,811,924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325,282,734,243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6,414,773,788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765,130,364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5,236,013,466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49,165,354,708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124,921,276,024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20,718,133,511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31,637,784,382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108,241,136,865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41,890,147,766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11,000,000,000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113,316,555,990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27,902,308,779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212,489,791,795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215,506,146,411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9,083,457,789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1,002,739,000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449,727,326,492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1,020,286,914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604,555,690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7,119,847,000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8,744,689,604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32,020,958,520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14,708,599,092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38,753,995,000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138,439,119,873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1,628,321,449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108,324,050,002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108,324,050,002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7,868,432,774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751,830,141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28,196,077,907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102,515,750,426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148,405,566,293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6,088,045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256,890,276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82,947,126,238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319,816,324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18,186,607,020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31,066,635,020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16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51,941,547,000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51,941,547,000</w:t>
            </w:r>
          </w:p>
        </w:tc>
      </w:tr>
      <w:tr w:rsidR="00E11340" w:rsidTr="008159D6">
        <w:trPr>
          <w:trHeight w:val="340"/>
          <w:jc w:val="center"/>
        </w:trPr>
        <w:tc>
          <w:tcPr>
            <w:tcW w:w="50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215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0F5EE3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613" w:type="dxa"/>
            <w:tcBorders>
              <w:top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11" w:type="dxa"/>
            <w:tcBorders>
              <w:top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84" w:type="dxa"/>
            <w:tcBorders>
              <w:top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5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6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10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4,577,438,217</w:t>
            </w:r>
          </w:p>
        </w:tc>
        <w:tc>
          <w:tcPr>
            <w:tcW w:w="1797" w:type="dxa"/>
            <w:tcBorders>
              <w:top w:val="nil"/>
              <w:right w:val="nil"/>
            </w:tcBorders>
            <w:vAlign w:val="center"/>
          </w:tcPr>
          <w:p w:rsidR="003A4B6E" w:rsidRPr="00671C8A" w:rsidRDefault="003A4B6E" w:rsidP="003A4B6E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0F5EE3">
              <w:rPr>
                <w:rFonts w:hAnsi="細明體"/>
                <w:noProof/>
                <w:sz w:val="22"/>
                <w:szCs w:val="22"/>
              </w:rPr>
              <w:t>7,491,055,961</w:t>
            </w:r>
          </w:p>
        </w:tc>
      </w:tr>
    </w:tbl>
    <w:p w:rsidR="00D1267B" w:rsidRPr="00610E18" w:rsidRDefault="00D1267B" w:rsidP="00610E18">
      <w:pPr>
        <w:spacing w:afterLines="50" w:after="180"/>
        <w:jc w:val="both"/>
        <w:rPr>
          <w:rFonts w:hint="eastAsia"/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sectPr w:rsidR="00D1267B" w:rsidRPr="00610E18" w:rsidSect="00C21B80">
      <w:headerReference w:type="even" r:id="rId8"/>
      <w:headerReference w:type="default" r:id="rId9"/>
      <w:footerReference w:type="even" r:id="rId10"/>
      <w:footerReference w:type="default" r:id="rId11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340" w:rsidRDefault="00E11340">
      <w:r>
        <w:separator/>
      </w:r>
    </w:p>
  </w:endnote>
  <w:endnote w:type="continuationSeparator" w:id="0">
    <w:p w:rsidR="00E11340" w:rsidRDefault="00E1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BF" w:rsidRPr="001079D8" w:rsidRDefault="00F712BF">
    <w:pPr>
      <w:pStyle w:val="a5"/>
      <w:jc w:val="center"/>
      <w:rPr>
        <w:rFonts w:ascii="標楷體" w:eastAsia="標楷體" w:hAnsi="標楷體"/>
      </w:rPr>
    </w:pPr>
    <w:r w:rsidRPr="001079D8">
      <w:rPr>
        <w:rFonts w:ascii="標楷體" w:eastAsia="標楷體" w:hAnsi="標楷體"/>
      </w:rPr>
      <w:t>7-</w:t>
    </w:r>
    <w:r w:rsidRPr="001079D8">
      <w:rPr>
        <w:rFonts w:ascii="標楷體" w:eastAsia="標楷體" w:hAnsi="標楷體"/>
      </w:rPr>
      <w:fldChar w:fldCharType="begin"/>
    </w:r>
    <w:r w:rsidRPr="001079D8">
      <w:rPr>
        <w:rFonts w:ascii="標楷體" w:eastAsia="標楷體" w:hAnsi="標楷體"/>
      </w:rPr>
      <w:instrText>PAGE   \* MERGEFORMAT</w:instrText>
    </w:r>
    <w:r w:rsidRPr="001079D8">
      <w:rPr>
        <w:rFonts w:ascii="標楷體" w:eastAsia="標楷體" w:hAnsi="標楷體"/>
      </w:rPr>
      <w:fldChar w:fldCharType="separate"/>
    </w:r>
    <w:r w:rsidR="008159D6" w:rsidRPr="008159D6">
      <w:rPr>
        <w:rFonts w:ascii="標楷體" w:eastAsia="標楷體" w:hAnsi="標楷體"/>
        <w:noProof/>
        <w:lang w:val="zh-TW"/>
      </w:rPr>
      <w:t>2</w:t>
    </w:r>
    <w:r w:rsidRPr="001079D8">
      <w:rPr>
        <w:rFonts w:ascii="標楷體" w:eastAsia="標楷體" w:hAnsi="標楷體"/>
      </w:rPr>
      <w:fldChar w:fldCharType="end"/>
    </w:r>
  </w:p>
  <w:p w:rsidR="00E11340" w:rsidRPr="00F67037" w:rsidRDefault="00E11340" w:rsidP="003E4351">
    <w:pPr>
      <w:pStyle w:val="a5"/>
      <w:ind w:right="360" w:firstLine="360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340" w:rsidRPr="00F67037" w:rsidRDefault="00E11340">
    <w:pPr>
      <w:pStyle w:val="a5"/>
      <w:jc w:val="center"/>
      <w:rPr>
        <w:rFonts w:ascii="標楷體" w:eastAsia="標楷體" w:hAnsi="標楷體"/>
      </w:rPr>
    </w:pPr>
    <w:r w:rsidRPr="00F67037">
      <w:rPr>
        <w:rFonts w:ascii="標楷體" w:eastAsia="標楷體" w:hAnsi="標楷體"/>
      </w:rPr>
      <w:t>7-</w:t>
    </w:r>
    <w:r w:rsidRPr="00F67037">
      <w:rPr>
        <w:rFonts w:ascii="標楷體" w:eastAsia="標楷體" w:hAnsi="標楷體"/>
      </w:rPr>
      <w:fldChar w:fldCharType="begin"/>
    </w:r>
    <w:r w:rsidRPr="00F67037">
      <w:rPr>
        <w:rFonts w:ascii="標楷體" w:eastAsia="標楷體" w:hAnsi="標楷體"/>
      </w:rPr>
      <w:instrText>PAGE   \* MERGEFORMAT</w:instrText>
    </w:r>
    <w:r w:rsidRPr="00F67037">
      <w:rPr>
        <w:rFonts w:ascii="標楷體" w:eastAsia="標楷體" w:hAnsi="標楷體"/>
      </w:rPr>
      <w:fldChar w:fldCharType="separate"/>
    </w:r>
    <w:r w:rsidR="008159D6" w:rsidRPr="008159D6">
      <w:rPr>
        <w:rFonts w:ascii="標楷體" w:eastAsia="標楷體" w:hAnsi="標楷體"/>
        <w:noProof/>
        <w:lang w:val="zh-TW"/>
      </w:rPr>
      <w:t>3</w:t>
    </w:r>
    <w:r w:rsidRPr="00F67037">
      <w:rPr>
        <w:rFonts w:ascii="標楷體" w:eastAsia="標楷體" w:hAnsi="標楷體"/>
      </w:rPr>
      <w:fldChar w:fldCharType="end"/>
    </w:r>
  </w:p>
  <w:p w:rsidR="00E11340" w:rsidRDefault="00E11340" w:rsidP="00BB419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340" w:rsidRDefault="00E11340">
      <w:r>
        <w:separator/>
      </w:r>
    </w:p>
  </w:footnote>
  <w:footnote w:type="continuationSeparator" w:id="0">
    <w:p w:rsidR="00E11340" w:rsidRDefault="00E1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340" w:rsidRPr="00F05AF4" w:rsidRDefault="00E11340" w:rsidP="005923B8">
    <w:pPr>
      <w:pStyle w:val="a3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340" w:rsidRDefault="00E11340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741"/>
    <w:multiLevelType w:val="hybridMultilevel"/>
    <w:tmpl w:val="C69ABDFC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9EF12D1"/>
    <w:multiLevelType w:val="multilevel"/>
    <w:tmpl w:val="435A5B1E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2C7F2EA5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9318ED"/>
    <w:multiLevelType w:val="multilevel"/>
    <w:tmpl w:val="8138B798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352C0BE1"/>
    <w:multiLevelType w:val="multilevel"/>
    <w:tmpl w:val="E18C5212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362733F7"/>
    <w:multiLevelType w:val="multilevel"/>
    <w:tmpl w:val="C69ABDFC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43B82CB1"/>
    <w:multiLevelType w:val="hybridMultilevel"/>
    <w:tmpl w:val="8138B798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93F1003"/>
    <w:multiLevelType w:val="hybridMultilevel"/>
    <w:tmpl w:val="E18C5212"/>
    <w:lvl w:ilvl="0" w:tplc="DCEAAB9C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AD201FF"/>
    <w:multiLevelType w:val="hybridMultilevel"/>
    <w:tmpl w:val="7AF8F536"/>
    <w:lvl w:ilvl="0" w:tplc="348EB2D0"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5FE63B79"/>
    <w:multiLevelType w:val="hybridMultilevel"/>
    <w:tmpl w:val="BC187F8A"/>
    <w:lvl w:ilvl="0" w:tplc="BE9E334C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760C0728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7AA278EF"/>
    <w:multiLevelType w:val="hybridMultilevel"/>
    <w:tmpl w:val="8468214A"/>
    <w:lvl w:ilvl="0" w:tplc="D1BA64BE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mirrorMargin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各主管機關歲出政事別科目決算審定數綜計表A3.doc"/>
    <w:odso/>
  </w:mailMerge>
  <w:doNotTrackMoves/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67B"/>
    <w:rsid w:val="0000037D"/>
    <w:rsid w:val="00002693"/>
    <w:rsid w:val="00011995"/>
    <w:rsid w:val="00011ED9"/>
    <w:rsid w:val="00012AA1"/>
    <w:rsid w:val="00022655"/>
    <w:rsid w:val="000239FB"/>
    <w:rsid w:val="00030A62"/>
    <w:rsid w:val="00040276"/>
    <w:rsid w:val="0004052A"/>
    <w:rsid w:val="00050592"/>
    <w:rsid w:val="00057A5D"/>
    <w:rsid w:val="00061A38"/>
    <w:rsid w:val="00061FBB"/>
    <w:rsid w:val="00065674"/>
    <w:rsid w:val="000673E7"/>
    <w:rsid w:val="000925FD"/>
    <w:rsid w:val="00096AB8"/>
    <w:rsid w:val="000972F1"/>
    <w:rsid w:val="0009739A"/>
    <w:rsid w:val="00097885"/>
    <w:rsid w:val="000A0F5C"/>
    <w:rsid w:val="000A2DE6"/>
    <w:rsid w:val="000A4417"/>
    <w:rsid w:val="000A5DF8"/>
    <w:rsid w:val="000B0E44"/>
    <w:rsid w:val="000B5323"/>
    <w:rsid w:val="000C3FE4"/>
    <w:rsid w:val="000D6204"/>
    <w:rsid w:val="000D7493"/>
    <w:rsid w:val="000E033F"/>
    <w:rsid w:val="000E1389"/>
    <w:rsid w:val="000E60B1"/>
    <w:rsid w:val="000E7A4F"/>
    <w:rsid w:val="000E7FB1"/>
    <w:rsid w:val="00100004"/>
    <w:rsid w:val="001059F8"/>
    <w:rsid w:val="00105A02"/>
    <w:rsid w:val="001079D8"/>
    <w:rsid w:val="0011008E"/>
    <w:rsid w:val="00112E65"/>
    <w:rsid w:val="00113C64"/>
    <w:rsid w:val="001250FF"/>
    <w:rsid w:val="00126BF9"/>
    <w:rsid w:val="00135B2A"/>
    <w:rsid w:val="00136BDC"/>
    <w:rsid w:val="001426C8"/>
    <w:rsid w:val="00142E68"/>
    <w:rsid w:val="00143EAE"/>
    <w:rsid w:val="001448B9"/>
    <w:rsid w:val="001469A9"/>
    <w:rsid w:val="00164548"/>
    <w:rsid w:val="00170E15"/>
    <w:rsid w:val="00171A72"/>
    <w:rsid w:val="00171D1E"/>
    <w:rsid w:val="001722F4"/>
    <w:rsid w:val="00172FCC"/>
    <w:rsid w:val="0017606C"/>
    <w:rsid w:val="00177AF9"/>
    <w:rsid w:val="0018286D"/>
    <w:rsid w:val="00182FD9"/>
    <w:rsid w:val="001833B4"/>
    <w:rsid w:val="00190DC1"/>
    <w:rsid w:val="00195CE6"/>
    <w:rsid w:val="001A12FB"/>
    <w:rsid w:val="001A33A8"/>
    <w:rsid w:val="001A33AF"/>
    <w:rsid w:val="001B1A9D"/>
    <w:rsid w:val="001B393E"/>
    <w:rsid w:val="001B684E"/>
    <w:rsid w:val="001B6A55"/>
    <w:rsid w:val="001B6A64"/>
    <w:rsid w:val="001C5E33"/>
    <w:rsid w:val="001D2402"/>
    <w:rsid w:val="001D381D"/>
    <w:rsid w:val="001D5019"/>
    <w:rsid w:val="001E101A"/>
    <w:rsid w:val="001E3582"/>
    <w:rsid w:val="001F1605"/>
    <w:rsid w:val="001F2258"/>
    <w:rsid w:val="001F2B2E"/>
    <w:rsid w:val="001F4B22"/>
    <w:rsid w:val="001F58CF"/>
    <w:rsid w:val="001F6A44"/>
    <w:rsid w:val="00202C6B"/>
    <w:rsid w:val="00202CB2"/>
    <w:rsid w:val="002049B6"/>
    <w:rsid w:val="00206FE6"/>
    <w:rsid w:val="00211AFA"/>
    <w:rsid w:val="002253C2"/>
    <w:rsid w:val="002317B3"/>
    <w:rsid w:val="00233AB1"/>
    <w:rsid w:val="00234650"/>
    <w:rsid w:val="00237091"/>
    <w:rsid w:val="00243A0B"/>
    <w:rsid w:val="00245CBC"/>
    <w:rsid w:val="00246A05"/>
    <w:rsid w:val="00251964"/>
    <w:rsid w:val="00253573"/>
    <w:rsid w:val="00253686"/>
    <w:rsid w:val="00256775"/>
    <w:rsid w:val="00260671"/>
    <w:rsid w:val="00261BF0"/>
    <w:rsid w:val="00264384"/>
    <w:rsid w:val="00277F86"/>
    <w:rsid w:val="002858B9"/>
    <w:rsid w:val="002A404B"/>
    <w:rsid w:val="002A4C35"/>
    <w:rsid w:val="002A5669"/>
    <w:rsid w:val="002A5C6D"/>
    <w:rsid w:val="002B0113"/>
    <w:rsid w:val="002B070D"/>
    <w:rsid w:val="002B267B"/>
    <w:rsid w:val="002B38B0"/>
    <w:rsid w:val="002B4256"/>
    <w:rsid w:val="002B56E2"/>
    <w:rsid w:val="002C54EC"/>
    <w:rsid w:val="002D523E"/>
    <w:rsid w:val="002E6FD9"/>
    <w:rsid w:val="002F3253"/>
    <w:rsid w:val="002F444C"/>
    <w:rsid w:val="0030397B"/>
    <w:rsid w:val="00304B53"/>
    <w:rsid w:val="00310B4C"/>
    <w:rsid w:val="00311901"/>
    <w:rsid w:val="00322A9D"/>
    <w:rsid w:val="00332CDD"/>
    <w:rsid w:val="003405CA"/>
    <w:rsid w:val="003406C5"/>
    <w:rsid w:val="00340FF2"/>
    <w:rsid w:val="00345A2A"/>
    <w:rsid w:val="0034724E"/>
    <w:rsid w:val="00353111"/>
    <w:rsid w:val="003552FB"/>
    <w:rsid w:val="00355FA5"/>
    <w:rsid w:val="00356D3E"/>
    <w:rsid w:val="00361815"/>
    <w:rsid w:val="00361B04"/>
    <w:rsid w:val="00370AFA"/>
    <w:rsid w:val="00372BF0"/>
    <w:rsid w:val="00375032"/>
    <w:rsid w:val="00383AC0"/>
    <w:rsid w:val="00392876"/>
    <w:rsid w:val="00395BC1"/>
    <w:rsid w:val="00395EDF"/>
    <w:rsid w:val="003A495B"/>
    <w:rsid w:val="003A4B6E"/>
    <w:rsid w:val="003B4F60"/>
    <w:rsid w:val="003B652E"/>
    <w:rsid w:val="003C1E6B"/>
    <w:rsid w:val="003C235A"/>
    <w:rsid w:val="003C3BC8"/>
    <w:rsid w:val="003C63B2"/>
    <w:rsid w:val="003C6F68"/>
    <w:rsid w:val="003C74A1"/>
    <w:rsid w:val="003C7D48"/>
    <w:rsid w:val="003D356A"/>
    <w:rsid w:val="003D5790"/>
    <w:rsid w:val="003D6039"/>
    <w:rsid w:val="003E11A2"/>
    <w:rsid w:val="003E1C32"/>
    <w:rsid w:val="003E4351"/>
    <w:rsid w:val="003F2D6B"/>
    <w:rsid w:val="00400A15"/>
    <w:rsid w:val="00402C8D"/>
    <w:rsid w:val="00405BBE"/>
    <w:rsid w:val="004116DD"/>
    <w:rsid w:val="0041314D"/>
    <w:rsid w:val="00415687"/>
    <w:rsid w:val="00415E06"/>
    <w:rsid w:val="00417960"/>
    <w:rsid w:val="004207A9"/>
    <w:rsid w:val="00427419"/>
    <w:rsid w:val="004368B7"/>
    <w:rsid w:val="00441655"/>
    <w:rsid w:val="004434BF"/>
    <w:rsid w:val="00444ED0"/>
    <w:rsid w:val="00450146"/>
    <w:rsid w:val="00460436"/>
    <w:rsid w:val="00462A1C"/>
    <w:rsid w:val="0047618F"/>
    <w:rsid w:val="00477129"/>
    <w:rsid w:val="00477AB7"/>
    <w:rsid w:val="00480D77"/>
    <w:rsid w:val="00482135"/>
    <w:rsid w:val="00483EE7"/>
    <w:rsid w:val="004848F6"/>
    <w:rsid w:val="00485C8B"/>
    <w:rsid w:val="00491128"/>
    <w:rsid w:val="004A499C"/>
    <w:rsid w:val="004A596E"/>
    <w:rsid w:val="004A7483"/>
    <w:rsid w:val="004B0A0C"/>
    <w:rsid w:val="004B32F5"/>
    <w:rsid w:val="004B4405"/>
    <w:rsid w:val="004C081E"/>
    <w:rsid w:val="004C7754"/>
    <w:rsid w:val="004D3228"/>
    <w:rsid w:val="004D70BA"/>
    <w:rsid w:val="004D7426"/>
    <w:rsid w:val="004E010F"/>
    <w:rsid w:val="004E2604"/>
    <w:rsid w:val="004E3D86"/>
    <w:rsid w:val="004E5945"/>
    <w:rsid w:val="004E7AD4"/>
    <w:rsid w:val="004F00B9"/>
    <w:rsid w:val="004F1AEC"/>
    <w:rsid w:val="00502F63"/>
    <w:rsid w:val="0051215E"/>
    <w:rsid w:val="00523DB5"/>
    <w:rsid w:val="0052522E"/>
    <w:rsid w:val="00532608"/>
    <w:rsid w:val="00534430"/>
    <w:rsid w:val="005508A4"/>
    <w:rsid w:val="00557DFD"/>
    <w:rsid w:val="00560239"/>
    <w:rsid w:val="00563DB1"/>
    <w:rsid w:val="0056533A"/>
    <w:rsid w:val="00573760"/>
    <w:rsid w:val="00576D11"/>
    <w:rsid w:val="0058080A"/>
    <w:rsid w:val="0058139F"/>
    <w:rsid w:val="005854D6"/>
    <w:rsid w:val="005864C9"/>
    <w:rsid w:val="005877C5"/>
    <w:rsid w:val="00587DBF"/>
    <w:rsid w:val="005914A1"/>
    <w:rsid w:val="005923B8"/>
    <w:rsid w:val="005A067B"/>
    <w:rsid w:val="005A4F18"/>
    <w:rsid w:val="005A6A95"/>
    <w:rsid w:val="005A7CD0"/>
    <w:rsid w:val="005B15CB"/>
    <w:rsid w:val="005B4B67"/>
    <w:rsid w:val="005C0402"/>
    <w:rsid w:val="005C3EE5"/>
    <w:rsid w:val="005C47C6"/>
    <w:rsid w:val="005C544B"/>
    <w:rsid w:val="005D0632"/>
    <w:rsid w:val="005D209A"/>
    <w:rsid w:val="005D23B3"/>
    <w:rsid w:val="005D2B4B"/>
    <w:rsid w:val="005D3E9D"/>
    <w:rsid w:val="005D6F2D"/>
    <w:rsid w:val="005D6FB5"/>
    <w:rsid w:val="005F07AA"/>
    <w:rsid w:val="005F4A50"/>
    <w:rsid w:val="005F709A"/>
    <w:rsid w:val="005F7327"/>
    <w:rsid w:val="006002BD"/>
    <w:rsid w:val="006047DA"/>
    <w:rsid w:val="00605E95"/>
    <w:rsid w:val="00606DBE"/>
    <w:rsid w:val="00610E18"/>
    <w:rsid w:val="00611BB4"/>
    <w:rsid w:val="006213D1"/>
    <w:rsid w:val="00622DBF"/>
    <w:rsid w:val="006250E6"/>
    <w:rsid w:val="006314D5"/>
    <w:rsid w:val="00633514"/>
    <w:rsid w:val="00634403"/>
    <w:rsid w:val="006349E4"/>
    <w:rsid w:val="006355BA"/>
    <w:rsid w:val="00637402"/>
    <w:rsid w:val="00646A34"/>
    <w:rsid w:val="00653EB0"/>
    <w:rsid w:val="0065525F"/>
    <w:rsid w:val="00656473"/>
    <w:rsid w:val="006605E3"/>
    <w:rsid w:val="006617EA"/>
    <w:rsid w:val="0066509C"/>
    <w:rsid w:val="00671C8A"/>
    <w:rsid w:val="00672F43"/>
    <w:rsid w:val="00673BDE"/>
    <w:rsid w:val="00682D1F"/>
    <w:rsid w:val="00684DCB"/>
    <w:rsid w:val="006A18E1"/>
    <w:rsid w:val="006A59FA"/>
    <w:rsid w:val="006C2192"/>
    <w:rsid w:val="006C6872"/>
    <w:rsid w:val="006C77B9"/>
    <w:rsid w:val="006D75E7"/>
    <w:rsid w:val="006E43C3"/>
    <w:rsid w:val="006F56FB"/>
    <w:rsid w:val="006F71EE"/>
    <w:rsid w:val="00701BBB"/>
    <w:rsid w:val="0070251A"/>
    <w:rsid w:val="00711DC3"/>
    <w:rsid w:val="00712831"/>
    <w:rsid w:val="00713A3E"/>
    <w:rsid w:val="007214E7"/>
    <w:rsid w:val="00721C1A"/>
    <w:rsid w:val="00723D2B"/>
    <w:rsid w:val="00724B4C"/>
    <w:rsid w:val="007273AF"/>
    <w:rsid w:val="00730496"/>
    <w:rsid w:val="007443AD"/>
    <w:rsid w:val="007532BE"/>
    <w:rsid w:val="007574B6"/>
    <w:rsid w:val="007665B0"/>
    <w:rsid w:val="0076701B"/>
    <w:rsid w:val="00767F06"/>
    <w:rsid w:val="007712D3"/>
    <w:rsid w:val="007723E5"/>
    <w:rsid w:val="00774CDC"/>
    <w:rsid w:val="00780309"/>
    <w:rsid w:val="007817EE"/>
    <w:rsid w:val="00781D02"/>
    <w:rsid w:val="00783AD7"/>
    <w:rsid w:val="007865EF"/>
    <w:rsid w:val="007965DA"/>
    <w:rsid w:val="00797D58"/>
    <w:rsid w:val="007A40A5"/>
    <w:rsid w:val="007B417D"/>
    <w:rsid w:val="007B5531"/>
    <w:rsid w:val="007B654F"/>
    <w:rsid w:val="007D03C1"/>
    <w:rsid w:val="007D2310"/>
    <w:rsid w:val="007D327C"/>
    <w:rsid w:val="007F0E87"/>
    <w:rsid w:val="007F123A"/>
    <w:rsid w:val="007F1C5C"/>
    <w:rsid w:val="00807D41"/>
    <w:rsid w:val="008110E9"/>
    <w:rsid w:val="008159D6"/>
    <w:rsid w:val="00822DEC"/>
    <w:rsid w:val="00830B71"/>
    <w:rsid w:val="00833D31"/>
    <w:rsid w:val="0083635C"/>
    <w:rsid w:val="008408AC"/>
    <w:rsid w:val="0084164B"/>
    <w:rsid w:val="00845062"/>
    <w:rsid w:val="00845756"/>
    <w:rsid w:val="00847607"/>
    <w:rsid w:val="008552E1"/>
    <w:rsid w:val="0085762D"/>
    <w:rsid w:val="00862C5E"/>
    <w:rsid w:val="008634F0"/>
    <w:rsid w:val="00865ECD"/>
    <w:rsid w:val="00871A92"/>
    <w:rsid w:val="0087232C"/>
    <w:rsid w:val="00873EEE"/>
    <w:rsid w:val="008777FC"/>
    <w:rsid w:val="00883B9B"/>
    <w:rsid w:val="00884CCC"/>
    <w:rsid w:val="00896447"/>
    <w:rsid w:val="008A0930"/>
    <w:rsid w:val="008A0A02"/>
    <w:rsid w:val="008A2518"/>
    <w:rsid w:val="008B2B0E"/>
    <w:rsid w:val="008B3F55"/>
    <w:rsid w:val="008C2386"/>
    <w:rsid w:val="008C63E8"/>
    <w:rsid w:val="008D0285"/>
    <w:rsid w:val="008D1F1F"/>
    <w:rsid w:val="008D3346"/>
    <w:rsid w:val="008D352F"/>
    <w:rsid w:val="008E5AF7"/>
    <w:rsid w:val="008F02AF"/>
    <w:rsid w:val="00904981"/>
    <w:rsid w:val="00904E2B"/>
    <w:rsid w:val="0091164F"/>
    <w:rsid w:val="00913E0E"/>
    <w:rsid w:val="0091460F"/>
    <w:rsid w:val="00917B74"/>
    <w:rsid w:val="00920EEE"/>
    <w:rsid w:val="0092143D"/>
    <w:rsid w:val="00922BC5"/>
    <w:rsid w:val="00922DC3"/>
    <w:rsid w:val="00932CF4"/>
    <w:rsid w:val="00935D33"/>
    <w:rsid w:val="00940275"/>
    <w:rsid w:val="0094240C"/>
    <w:rsid w:val="00951841"/>
    <w:rsid w:val="009606A5"/>
    <w:rsid w:val="00963E15"/>
    <w:rsid w:val="00964CC4"/>
    <w:rsid w:val="00971936"/>
    <w:rsid w:val="00972310"/>
    <w:rsid w:val="009736E4"/>
    <w:rsid w:val="00973F68"/>
    <w:rsid w:val="00975896"/>
    <w:rsid w:val="00991310"/>
    <w:rsid w:val="009B09B7"/>
    <w:rsid w:val="009B6372"/>
    <w:rsid w:val="009B6D71"/>
    <w:rsid w:val="009C3832"/>
    <w:rsid w:val="009C6B16"/>
    <w:rsid w:val="009D69F7"/>
    <w:rsid w:val="009E1B97"/>
    <w:rsid w:val="009E4238"/>
    <w:rsid w:val="009F00ED"/>
    <w:rsid w:val="009F1290"/>
    <w:rsid w:val="009F34BF"/>
    <w:rsid w:val="009F6830"/>
    <w:rsid w:val="00A030CD"/>
    <w:rsid w:val="00A03FC6"/>
    <w:rsid w:val="00A1492C"/>
    <w:rsid w:val="00A251CD"/>
    <w:rsid w:val="00A278A0"/>
    <w:rsid w:val="00A35B87"/>
    <w:rsid w:val="00A45F87"/>
    <w:rsid w:val="00A4643B"/>
    <w:rsid w:val="00A46B9C"/>
    <w:rsid w:val="00A477A4"/>
    <w:rsid w:val="00A57BD1"/>
    <w:rsid w:val="00A60D7F"/>
    <w:rsid w:val="00A61092"/>
    <w:rsid w:val="00A638F7"/>
    <w:rsid w:val="00A63EC2"/>
    <w:rsid w:val="00A6565B"/>
    <w:rsid w:val="00A67370"/>
    <w:rsid w:val="00A75DF9"/>
    <w:rsid w:val="00A83825"/>
    <w:rsid w:val="00AA0481"/>
    <w:rsid w:val="00AA0DC2"/>
    <w:rsid w:val="00AB21AE"/>
    <w:rsid w:val="00AB4D0E"/>
    <w:rsid w:val="00AB632A"/>
    <w:rsid w:val="00AC0E98"/>
    <w:rsid w:val="00AC6717"/>
    <w:rsid w:val="00AC6C28"/>
    <w:rsid w:val="00AC6E30"/>
    <w:rsid w:val="00AD29CD"/>
    <w:rsid w:val="00AD74C3"/>
    <w:rsid w:val="00AE61BE"/>
    <w:rsid w:val="00AE6545"/>
    <w:rsid w:val="00AF6145"/>
    <w:rsid w:val="00B01440"/>
    <w:rsid w:val="00B12D60"/>
    <w:rsid w:val="00B13430"/>
    <w:rsid w:val="00B205ED"/>
    <w:rsid w:val="00B24181"/>
    <w:rsid w:val="00B24300"/>
    <w:rsid w:val="00B27A89"/>
    <w:rsid w:val="00B305E6"/>
    <w:rsid w:val="00B32778"/>
    <w:rsid w:val="00B353E7"/>
    <w:rsid w:val="00B36EA1"/>
    <w:rsid w:val="00B3708B"/>
    <w:rsid w:val="00B37096"/>
    <w:rsid w:val="00B43DCC"/>
    <w:rsid w:val="00B45C4A"/>
    <w:rsid w:val="00B47156"/>
    <w:rsid w:val="00B5060C"/>
    <w:rsid w:val="00B54E97"/>
    <w:rsid w:val="00B5577F"/>
    <w:rsid w:val="00B56791"/>
    <w:rsid w:val="00B57A97"/>
    <w:rsid w:val="00B61526"/>
    <w:rsid w:val="00B65794"/>
    <w:rsid w:val="00B7135E"/>
    <w:rsid w:val="00B72833"/>
    <w:rsid w:val="00B8247B"/>
    <w:rsid w:val="00B828E7"/>
    <w:rsid w:val="00B84607"/>
    <w:rsid w:val="00B85AA6"/>
    <w:rsid w:val="00B92321"/>
    <w:rsid w:val="00B95364"/>
    <w:rsid w:val="00B972A1"/>
    <w:rsid w:val="00B97A87"/>
    <w:rsid w:val="00BA2347"/>
    <w:rsid w:val="00BA79FE"/>
    <w:rsid w:val="00BB00CF"/>
    <w:rsid w:val="00BB1337"/>
    <w:rsid w:val="00BB4066"/>
    <w:rsid w:val="00BB419D"/>
    <w:rsid w:val="00BC4696"/>
    <w:rsid w:val="00BC6D34"/>
    <w:rsid w:val="00BC7E01"/>
    <w:rsid w:val="00BD1E96"/>
    <w:rsid w:val="00BD7AEC"/>
    <w:rsid w:val="00BE2C77"/>
    <w:rsid w:val="00BF2B1D"/>
    <w:rsid w:val="00C11C0C"/>
    <w:rsid w:val="00C21B80"/>
    <w:rsid w:val="00C231F0"/>
    <w:rsid w:val="00C24133"/>
    <w:rsid w:val="00C2522A"/>
    <w:rsid w:val="00C306E1"/>
    <w:rsid w:val="00C33982"/>
    <w:rsid w:val="00C43A3C"/>
    <w:rsid w:val="00C46DD7"/>
    <w:rsid w:val="00C50578"/>
    <w:rsid w:val="00C531D3"/>
    <w:rsid w:val="00C54CD6"/>
    <w:rsid w:val="00C6242E"/>
    <w:rsid w:val="00C62CF4"/>
    <w:rsid w:val="00C663E5"/>
    <w:rsid w:val="00C80651"/>
    <w:rsid w:val="00C826BE"/>
    <w:rsid w:val="00C87D41"/>
    <w:rsid w:val="00C90E90"/>
    <w:rsid w:val="00C950B9"/>
    <w:rsid w:val="00CA0E33"/>
    <w:rsid w:val="00CA3D4A"/>
    <w:rsid w:val="00CB1A17"/>
    <w:rsid w:val="00CB5C78"/>
    <w:rsid w:val="00CB5DAF"/>
    <w:rsid w:val="00CB5F2D"/>
    <w:rsid w:val="00CD06BF"/>
    <w:rsid w:val="00CD72B2"/>
    <w:rsid w:val="00CE23E7"/>
    <w:rsid w:val="00CE5384"/>
    <w:rsid w:val="00CE79B4"/>
    <w:rsid w:val="00CF6FE5"/>
    <w:rsid w:val="00D02160"/>
    <w:rsid w:val="00D031A8"/>
    <w:rsid w:val="00D12190"/>
    <w:rsid w:val="00D1267B"/>
    <w:rsid w:val="00D17BB7"/>
    <w:rsid w:val="00D17CDE"/>
    <w:rsid w:val="00D21477"/>
    <w:rsid w:val="00D428FB"/>
    <w:rsid w:val="00D457A9"/>
    <w:rsid w:val="00D50892"/>
    <w:rsid w:val="00D521E4"/>
    <w:rsid w:val="00D60839"/>
    <w:rsid w:val="00D6120E"/>
    <w:rsid w:val="00D62ECC"/>
    <w:rsid w:val="00D63BE5"/>
    <w:rsid w:val="00D65936"/>
    <w:rsid w:val="00D674E9"/>
    <w:rsid w:val="00D77CA3"/>
    <w:rsid w:val="00D807DC"/>
    <w:rsid w:val="00D84687"/>
    <w:rsid w:val="00D978E8"/>
    <w:rsid w:val="00DA2C70"/>
    <w:rsid w:val="00DA4CAC"/>
    <w:rsid w:val="00DB6FB8"/>
    <w:rsid w:val="00DC6905"/>
    <w:rsid w:val="00DD059B"/>
    <w:rsid w:val="00DD11CF"/>
    <w:rsid w:val="00DE2B8A"/>
    <w:rsid w:val="00DE3186"/>
    <w:rsid w:val="00DE726D"/>
    <w:rsid w:val="00DF2951"/>
    <w:rsid w:val="00DF4634"/>
    <w:rsid w:val="00E006C2"/>
    <w:rsid w:val="00E0420C"/>
    <w:rsid w:val="00E05E51"/>
    <w:rsid w:val="00E078EA"/>
    <w:rsid w:val="00E10CCA"/>
    <w:rsid w:val="00E10F9A"/>
    <w:rsid w:val="00E11340"/>
    <w:rsid w:val="00E200A3"/>
    <w:rsid w:val="00E36104"/>
    <w:rsid w:val="00E45A7C"/>
    <w:rsid w:val="00E462E4"/>
    <w:rsid w:val="00E47C4D"/>
    <w:rsid w:val="00E50050"/>
    <w:rsid w:val="00E51E8F"/>
    <w:rsid w:val="00E534BB"/>
    <w:rsid w:val="00E544B1"/>
    <w:rsid w:val="00E54BE7"/>
    <w:rsid w:val="00E73C84"/>
    <w:rsid w:val="00E76EB5"/>
    <w:rsid w:val="00E82018"/>
    <w:rsid w:val="00E8536D"/>
    <w:rsid w:val="00EB038C"/>
    <w:rsid w:val="00EB1B6B"/>
    <w:rsid w:val="00EB2287"/>
    <w:rsid w:val="00EB2EE5"/>
    <w:rsid w:val="00EB4430"/>
    <w:rsid w:val="00EB501C"/>
    <w:rsid w:val="00EC0008"/>
    <w:rsid w:val="00EC5BD6"/>
    <w:rsid w:val="00EC6F8D"/>
    <w:rsid w:val="00ED0418"/>
    <w:rsid w:val="00ED2B82"/>
    <w:rsid w:val="00ED46B8"/>
    <w:rsid w:val="00ED7D47"/>
    <w:rsid w:val="00EE7172"/>
    <w:rsid w:val="00F05AF4"/>
    <w:rsid w:val="00F12ED0"/>
    <w:rsid w:val="00F15D3E"/>
    <w:rsid w:val="00F17C47"/>
    <w:rsid w:val="00F2510F"/>
    <w:rsid w:val="00F25178"/>
    <w:rsid w:val="00F33BA0"/>
    <w:rsid w:val="00F36069"/>
    <w:rsid w:val="00F41D49"/>
    <w:rsid w:val="00F42DB1"/>
    <w:rsid w:val="00F446E4"/>
    <w:rsid w:val="00F5310A"/>
    <w:rsid w:val="00F57443"/>
    <w:rsid w:val="00F62A5E"/>
    <w:rsid w:val="00F64D3F"/>
    <w:rsid w:val="00F66E13"/>
    <w:rsid w:val="00F67037"/>
    <w:rsid w:val="00F712BF"/>
    <w:rsid w:val="00F73D17"/>
    <w:rsid w:val="00F80CFC"/>
    <w:rsid w:val="00F81448"/>
    <w:rsid w:val="00F81650"/>
    <w:rsid w:val="00F84423"/>
    <w:rsid w:val="00F84FE4"/>
    <w:rsid w:val="00F96FD6"/>
    <w:rsid w:val="00F97BB4"/>
    <w:rsid w:val="00FA2CE9"/>
    <w:rsid w:val="00FB3F14"/>
    <w:rsid w:val="00FB6984"/>
    <w:rsid w:val="00FB7087"/>
    <w:rsid w:val="00FC5083"/>
    <w:rsid w:val="00FC6077"/>
    <w:rsid w:val="00FD2799"/>
    <w:rsid w:val="00FD34E2"/>
    <w:rsid w:val="00FE7647"/>
    <w:rsid w:val="00FE7D06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19F8348"/>
  <w15:chartTrackingRefBased/>
  <w15:docId w15:val="{DCF0DEE3-B75E-4394-93E5-BEF00ED6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E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5D3E9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5D3E9D"/>
    <w:rPr>
      <w:rFonts w:cs="Times New Roman"/>
    </w:rPr>
  </w:style>
  <w:style w:type="paragraph" w:customStyle="1" w:styleId="-">
    <w:name w:val="欄-項目符號"/>
    <w:basedOn w:val="a3"/>
    <w:uiPriority w:val="99"/>
    <w:rsid w:val="005D3E9D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5D3E9D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afe">
    <w:name w:val="字元"/>
    <w:basedOn w:val="a"/>
    <w:uiPriority w:val="99"/>
    <w:rsid w:val="00BB419D"/>
    <w:pPr>
      <w:widowControl/>
      <w:spacing w:after="160" w:line="240" w:lineRule="exact"/>
    </w:pPr>
    <w:rPr>
      <w:rFonts w:ascii="Verdana" w:hAnsi="Verdan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TV2pdqd0d1Z6WZe&#21508;&#20027;&#31649;&#27231;&#38364;&#27506;&#20986;&#25919;&#20107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09274-D4C9-4280-B474-841988E7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TV2pdqd0d1Z6WZe各主管機關歲出政事別科目決算審定數綜計表A3.dot</Template>
  <TotalTime>42</TotalTime>
  <Pages>3</Pages>
  <Words>807</Words>
  <Characters>4603</Characters>
  <Application>Microsoft Office Word</Application>
  <DocSecurity>0</DocSecurity>
  <Lines>38</Lines>
  <Paragraphs>10</Paragraphs>
  <ScaleCrop>false</ScaleCrop>
  <Company>nao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鄧佳詞</dc:creator>
  <cp:keywords/>
  <cp:lastModifiedBy>鄧佳詞</cp:lastModifiedBy>
  <cp:revision>25</cp:revision>
  <cp:lastPrinted>2018-07-07T07:40:00Z</cp:lastPrinted>
  <dcterms:created xsi:type="dcterms:W3CDTF">2024-06-19T01:59:00Z</dcterms:created>
  <dcterms:modified xsi:type="dcterms:W3CDTF">2024-06-19T02:40:00Z</dcterms:modified>
</cp:coreProperties>
</file>