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85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9"/>
        <w:gridCol w:w="1666"/>
        <w:gridCol w:w="963"/>
        <w:gridCol w:w="444"/>
        <w:gridCol w:w="1407"/>
        <w:gridCol w:w="1408"/>
        <w:gridCol w:w="1407"/>
        <w:gridCol w:w="1407"/>
        <w:gridCol w:w="1408"/>
        <w:gridCol w:w="1407"/>
        <w:gridCol w:w="1407"/>
        <w:gridCol w:w="1408"/>
        <w:gridCol w:w="1407"/>
        <w:gridCol w:w="1407"/>
        <w:gridCol w:w="1408"/>
        <w:gridCol w:w="1407"/>
        <w:gridCol w:w="1408"/>
      </w:tblGrid>
      <w:tr w:rsidR="003F45A9" w:rsidTr="00E35891">
        <w:tc>
          <w:tcPr>
            <w:tcW w:w="4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45A9" w:rsidRPr="001D79E3" w:rsidRDefault="003F45A9" w:rsidP="00F01735">
            <w:pPr>
              <w:jc w:val="both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3F45A9" w:rsidRPr="001D79E3" w:rsidRDefault="003F45A9" w:rsidP="003F45A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0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:rsidR="003F45A9" w:rsidRPr="005C62A3" w:rsidRDefault="003F45A9" w:rsidP="003F45A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F45A9" w:rsidTr="00E35891">
        <w:tc>
          <w:tcPr>
            <w:tcW w:w="48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3F45A9" w:rsidRPr="001D79E3" w:rsidRDefault="003F45A9" w:rsidP="00F01735">
            <w:pPr>
              <w:jc w:val="both"/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3F45A9" w:rsidRPr="001D79E3" w:rsidRDefault="003F45A9" w:rsidP="003F45A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0" w:type="dxa"/>
            <w:gridSpan w:val="14"/>
            <w:vMerge/>
            <w:tcBorders>
              <w:left w:val="nil"/>
            </w:tcBorders>
          </w:tcPr>
          <w:p w:rsidR="003F45A9" w:rsidRPr="00CC0D84" w:rsidRDefault="003F45A9" w:rsidP="003F45A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3F45A9" w:rsidTr="00E35891">
        <w:trPr>
          <w:tblHeader/>
        </w:trPr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Default="00F01735" w:rsidP="003F45A9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1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59D409" id="Line 1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" strokeweight=".5pt"/>
                  </w:pict>
                </mc:Fallback>
              </mc:AlternateContent>
            </w:r>
            <w:r w:rsidR="003F45A9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3F45A9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3F45A9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3F45A9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3F45A9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3F45A9" w:rsidRDefault="003F45A9" w:rsidP="003F45A9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 w:hint="eastAsia"/>
                <w:sz w:val="20"/>
              </w:rPr>
              <w:t>農業處主管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 w:hint="eastAsia"/>
                <w:sz w:val="20"/>
              </w:rPr>
              <w:t>地政處主管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Pr="003F45A9" w:rsidRDefault="003F45A9" w:rsidP="003F45A9">
            <w:pPr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 w:hint="eastAsia"/>
                <w:sz w:val="20"/>
              </w:rPr>
              <w:t>稅務局主管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Pr="003F45A9" w:rsidRDefault="003F45A9" w:rsidP="003F45A9">
            <w:pPr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 w:hint="eastAsia"/>
                <w:sz w:val="20"/>
              </w:rPr>
              <w:t>警察局主管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5A9" w:rsidRPr="003F45A9" w:rsidRDefault="003F45A9" w:rsidP="003F45A9">
            <w:pPr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 w:hint="eastAsia"/>
                <w:sz w:val="20"/>
              </w:rPr>
              <w:t>消防局主管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pacing w:val="-4"/>
                <w:sz w:val="20"/>
              </w:rPr>
            </w:pPr>
            <w:r w:rsidRPr="003F45A9">
              <w:rPr>
                <w:rFonts w:ascii="標楷體" w:eastAsia="標楷體"/>
                <w:spacing w:val="-4"/>
                <w:sz w:val="20"/>
              </w:rPr>
              <w:t>環境保護局主管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pacing w:val="-4"/>
                <w:sz w:val="20"/>
              </w:rPr>
            </w:pPr>
            <w:r w:rsidRPr="003F45A9">
              <w:rPr>
                <w:rFonts w:ascii="標楷體" w:eastAsia="標楷體"/>
                <w:spacing w:val="-4"/>
                <w:sz w:val="20"/>
              </w:rPr>
              <w:t>文化觀光局主管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A9" w:rsidRPr="003F45A9" w:rsidRDefault="003F45A9" w:rsidP="00F01735">
            <w:pPr>
              <w:spacing w:line="240" w:lineRule="exact"/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/>
                <w:sz w:val="20"/>
              </w:rPr>
              <w:t>原住民族事務中心主管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45A9" w:rsidRPr="003F45A9" w:rsidRDefault="003F45A9" w:rsidP="003F45A9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3F45A9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3F45A9" w:rsidRPr="00CC1055" w:rsidTr="00E35891">
        <w:tblPrEx>
          <w:tblBorders>
            <w:insideH w:val="none" w:sz="0" w:space="0" w:color="auto"/>
          </w:tblBorders>
        </w:tblPrEx>
        <w:trPr>
          <w:trHeight w:val="546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3F45A9" w:rsidRPr="00CC1055" w:rsidRDefault="003F45A9" w:rsidP="003F45A9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C105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251,703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23,119,175,526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15,827,008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4,478,374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26,259,740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217,513,479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4,477,002,970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611,976,066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24,774,323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1,327,267,545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159,129,669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575,410,124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338,880,869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01735">
              <w:rPr>
                <w:rFonts w:ascii="新細明體" w:hAnsi="新細明體"/>
                <w:b/>
                <w:noProof/>
                <w:sz w:val="20"/>
              </w:rPr>
              <w:t>30,897,947,396</w:t>
            </w:r>
          </w:p>
        </w:tc>
      </w:tr>
      <w:tr w:rsidR="003F45A9" w:rsidTr="00E35891">
        <w:tblPrEx>
          <w:tblBorders>
            <w:insideH w:val="none" w:sz="0" w:space="0" w:color="auto"/>
          </w:tblBorders>
        </w:tblPrEx>
        <w:trPr>
          <w:trHeight w:val="546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3F45A9" w:rsidRPr="00F01735" w:rsidRDefault="003F45A9" w:rsidP="00E3589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E35891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821374"/>
              </w:rPr>
              <w:t>稅課收</w:t>
            </w:r>
            <w:r w:rsidRPr="00E3589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821374"/>
              </w:rPr>
              <w:t>入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8,923,706,545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1,477,591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4,453,472,046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81,623,761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11,879,510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13,472,159,453</w:t>
            </w:r>
          </w:p>
        </w:tc>
      </w:tr>
      <w:tr w:rsidR="003F45A9" w:rsidTr="00E35891">
        <w:tblPrEx>
          <w:tblBorders>
            <w:insideH w:val="none" w:sz="0" w:space="0" w:color="auto"/>
          </w:tblBorders>
        </w:tblPrEx>
        <w:trPr>
          <w:trHeight w:val="546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3F45A9" w:rsidRPr="00F01735" w:rsidRDefault="003F45A9" w:rsidP="00E3589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E35891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821119"/>
              </w:rPr>
              <w:t>罰款及賠償收</w:t>
            </w:r>
            <w:r w:rsidRPr="00E35891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821119"/>
              </w:rPr>
              <w:t>入</w:t>
            </w:r>
            <w:bookmarkStart w:id="0" w:name="_GoBack"/>
            <w:bookmarkEnd w:id="0"/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11,885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86,727,838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99,900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7,134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771,781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4,792,155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22,217,909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305,145,167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884,839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48,860,250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71,033,743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2,069,094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8,865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542,630,560</w:t>
            </w:r>
          </w:p>
        </w:tc>
      </w:tr>
      <w:tr w:rsidR="003F45A9" w:rsidTr="00E35891">
        <w:tblPrEx>
          <w:tblBorders>
            <w:insideH w:val="none" w:sz="0" w:space="0" w:color="auto"/>
          </w:tblBorders>
        </w:tblPrEx>
        <w:trPr>
          <w:trHeight w:val="546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3F45A9" w:rsidRPr="00F01735" w:rsidRDefault="003F45A9" w:rsidP="00E3589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E35891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821117"/>
              </w:rPr>
              <w:t>規費收</w:t>
            </w:r>
            <w:r w:rsidRPr="00E3589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821117"/>
              </w:rPr>
              <w:t>入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193,868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77,309,293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15,328,387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4,260,410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517,800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197,046,209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609,404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9,829,520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33,010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844,040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7,008,571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12,500,517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345,470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325,826,499</w:t>
            </w:r>
          </w:p>
        </w:tc>
      </w:tr>
      <w:tr w:rsidR="003F45A9" w:rsidTr="00E35891">
        <w:tblPrEx>
          <w:tblBorders>
            <w:insideH w:val="none" w:sz="0" w:space="0" w:color="auto"/>
          </w:tblBorders>
        </w:tblPrEx>
        <w:trPr>
          <w:trHeight w:val="546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3F45A9" w:rsidRPr="00F01735" w:rsidRDefault="003F45A9" w:rsidP="00E3589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E35891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821116"/>
              </w:rPr>
              <w:t>財產收</w:t>
            </w:r>
            <w:r w:rsidRPr="00E3589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821116"/>
              </w:rPr>
              <w:t>入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32,460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60,165,440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35,537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184,076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314,768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5,392,757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17,529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313,503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86,020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2,482,507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1,187,768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8,708,278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155,389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79,076,032</w:t>
            </w:r>
          </w:p>
        </w:tc>
      </w:tr>
      <w:tr w:rsidR="003F45A9" w:rsidTr="00E35891">
        <w:tblPrEx>
          <w:tblBorders>
            <w:insideH w:val="none" w:sz="0" w:space="0" w:color="auto"/>
          </w:tblBorders>
        </w:tblPrEx>
        <w:trPr>
          <w:trHeight w:val="546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3F45A9" w:rsidRPr="00F01735" w:rsidRDefault="003F45A9" w:rsidP="00E3589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E35891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970821115"/>
              </w:rPr>
              <w:t>營業盈餘及事業收</w:t>
            </w:r>
            <w:r w:rsidRPr="00E35891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821115"/>
              </w:rPr>
              <w:t>入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134,403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134,403</w:t>
            </w:r>
          </w:p>
        </w:tc>
      </w:tr>
      <w:tr w:rsidR="003F45A9" w:rsidTr="00E35891">
        <w:tblPrEx>
          <w:tblBorders>
            <w:insideH w:val="none" w:sz="0" w:space="0" w:color="auto"/>
          </w:tblBorders>
        </w:tblPrEx>
        <w:trPr>
          <w:trHeight w:val="546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3F45A9" w:rsidRPr="00F01735" w:rsidRDefault="003F45A9" w:rsidP="00E3589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E35891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821114"/>
              </w:rPr>
              <w:t>補助及協助收</w:t>
            </w:r>
            <w:r w:rsidRPr="00E35891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821114"/>
              </w:rPr>
              <w:t>入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13,332,181,545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23,177,750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211,537,190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5,702,060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1,263,740,913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79,527,452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528,668,895</w:t>
            </w:r>
          </w:p>
        </w:tc>
        <w:tc>
          <w:tcPr>
            <w:tcW w:w="1407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334,514,201</w:t>
            </w:r>
          </w:p>
        </w:tc>
        <w:tc>
          <w:tcPr>
            <w:tcW w:w="1408" w:type="dxa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15,779,050,006</w:t>
            </w:r>
          </w:p>
        </w:tc>
      </w:tr>
      <w:tr w:rsidR="003F45A9" w:rsidTr="00E35891">
        <w:tblPrEx>
          <w:tblBorders>
            <w:insideH w:val="none" w:sz="0" w:space="0" w:color="auto"/>
          </w:tblBorders>
        </w:tblPrEx>
        <w:trPr>
          <w:trHeight w:val="546"/>
        </w:trPr>
        <w:tc>
          <w:tcPr>
            <w:tcW w:w="21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E3589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E35891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821113"/>
              </w:rPr>
              <w:t>捐獻及贈與收</w:t>
            </w:r>
            <w:r w:rsidRPr="00E35891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821113"/>
              </w:rPr>
              <w:t>入</w:t>
            </w:r>
          </w:p>
        </w:tc>
        <w:tc>
          <w:tcPr>
            <w:tcW w:w="140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140,133,745</w:t>
            </w: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5,810,000</w:t>
            </w:r>
          </w:p>
        </w:tc>
        <w:tc>
          <w:tcPr>
            <w:tcW w:w="1407" w:type="dxa"/>
            <w:tcBorders>
              <w:bottom w:val="nil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224,673</w:t>
            </w:r>
          </w:p>
        </w:tc>
        <w:tc>
          <w:tcPr>
            <w:tcW w:w="1407" w:type="dxa"/>
            <w:tcBorders>
              <w:bottom w:val="nil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20,389,870</w:t>
            </w:r>
          </w:p>
        </w:tc>
        <w:tc>
          <w:tcPr>
            <w:tcW w:w="1407" w:type="dxa"/>
            <w:tcBorders>
              <w:bottom w:val="nil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456,857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167,015,145</w:t>
            </w:r>
          </w:p>
        </w:tc>
      </w:tr>
      <w:tr w:rsidR="003F45A9" w:rsidTr="00E35891">
        <w:tblPrEx>
          <w:tblBorders>
            <w:insideH w:val="none" w:sz="0" w:space="0" w:color="auto"/>
          </w:tblBorders>
        </w:tblPrEx>
        <w:trPr>
          <w:trHeight w:val="546"/>
        </w:trPr>
        <w:tc>
          <w:tcPr>
            <w:tcW w:w="215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E3589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E35891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821112"/>
              </w:rPr>
              <w:t>其他收</w:t>
            </w:r>
            <w:r w:rsidRPr="00E3589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821112"/>
              </w:rPr>
              <w:t>入</w:t>
            </w:r>
          </w:p>
        </w:tc>
        <w:tc>
          <w:tcPr>
            <w:tcW w:w="140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13,490</w:t>
            </w: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498,816,717</w:t>
            </w: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363,184</w:t>
            </w: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26,754</w:t>
            </w: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50</w:t>
            </w: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10,282,358</w:t>
            </w: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686,082</w:t>
            </w: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3,526,925</w:t>
            </w: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378,884</w:t>
            </w: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11,115,162</w:t>
            </w: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372,135</w:t>
            </w: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3,073,470</w:t>
            </w: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3,400,087</w:t>
            </w: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vAlign w:val="center"/>
          </w:tcPr>
          <w:p w:rsidR="003F45A9" w:rsidRPr="00F01735" w:rsidRDefault="003F45A9" w:rsidP="003F45A9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01735">
              <w:rPr>
                <w:rFonts w:ascii="新細明體" w:hAnsi="新細明體"/>
                <w:noProof/>
                <w:sz w:val="20"/>
              </w:rPr>
              <w:t>532,055,298</w:t>
            </w:r>
          </w:p>
        </w:tc>
      </w:tr>
    </w:tbl>
    <w:p w:rsidR="001A161E" w:rsidRDefault="001A161E" w:rsidP="001A161E"/>
    <w:p w:rsidR="001A161E" w:rsidRDefault="001A161E" w:rsidP="001A161E">
      <w:pPr>
        <w:rPr>
          <w:rFonts w:hint="eastAsia"/>
        </w:rPr>
      </w:pPr>
    </w:p>
    <w:sectPr w:rsidR="001A16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5A9" w:rsidRDefault="003F45A9">
      <w:r>
        <w:separator/>
      </w:r>
    </w:p>
  </w:endnote>
  <w:endnote w:type="continuationSeparator" w:id="0">
    <w:p w:rsidR="003F45A9" w:rsidRDefault="003F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35" w:rsidRDefault="00F0173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35" w:rsidRDefault="00F0173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35" w:rsidRDefault="00F017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5A9" w:rsidRDefault="003F45A9">
      <w:r>
        <w:separator/>
      </w:r>
    </w:p>
  </w:footnote>
  <w:footnote w:type="continuationSeparator" w:id="0">
    <w:p w:rsidR="003F45A9" w:rsidRDefault="003F4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35" w:rsidRDefault="00F017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5A9" w:rsidRDefault="003F45A9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5A9" w:rsidRDefault="003F45A9">
    <w:pPr>
      <w:pStyle w:val="a3"/>
      <w:jc w:val="center"/>
      <w:rPr>
        <w:b/>
        <w:sz w:val="32"/>
      </w:rPr>
    </w:pPr>
    <w:r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3F45A9">
      <w:rPr>
        <w:rFonts w:ascii="標楷體" w:eastAsia="標楷體" w:hAnsi="標楷體"/>
        <w:b/>
        <w:spacing w:val="60"/>
        <w:sz w:val="32"/>
        <w:u w:val="single"/>
      </w:rPr>
      <w:t>112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Pr="003F45A9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1E"/>
    <w:rsid w:val="000F3B45"/>
    <w:rsid w:val="000F5C79"/>
    <w:rsid w:val="00143F79"/>
    <w:rsid w:val="00166FAE"/>
    <w:rsid w:val="001A161E"/>
    <w:rsid w:val="0022580D"/>
    <w:rsid w:val="002934F7"/>
    <w:rsid w:val="00397B4B"/>
    <w:rsid w:val="003C6046"/>
    <w:rsid w:val="003F45A9"/>
    <w:rsid w:val="0047422B"/>
    <w:rsid w:val="005F216F"/>
    <w:rsid w:val="006F09C1"/>
    <w:rsid w:val="00805B3D"/>
    <w:rsid w:val="00810A19"/>
    <w:rsid w:val="0085072B"/>
    <w:rsid w:val="00A57D0E"/>
    <w:rsid w:val="00AD15A7"/>
    <w:rsid w:val="00B5403C"/>
    <w:rsid w:val="00B95F6B"/>
    <w:rsid w:val="00C004BF"/>
    <w:rsid w:val="00CE52EB"/>
    <w:rsid w:val="00D17C30"/>
    <w:rsid w:val="00D20547"/>
    <w:rsid w:val="00D7295B"/>
    <w:rsid w:val="00DA6D4D"/>
    <w:rsid w:val="00DF00FA"/>
    <w:rsid w:val="00E35891"/>
    <w:rsid w:val="00EA6F5D"/>
    <w:rsid w:val="00F01735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3200CBC-A9CF-4A17-8AE0-A21DFCD6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E358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3589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HFd4ujyo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PHFd4ujyo歲入來源別機關別決算審定數綜計表.dot</Template>
  <TotalTime>4</TotalTime>
  <Pages>1</Pages>
  <Words>278</Words>
  <Characters>946</Characters>
  <Application>Microsoft Office Word</Application>
  <DocSecurity>0</DocSecurity>
  <Lines>7</Lines>
  <Paragraphs>2</Paragraphs>
  <ScaleCrop>false</ScaleCrop>
  <Company>N.A.O.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謝佩蓉</dc:creator>
  <cp:keywords/>
  <cp:lastModifiedBy>謝佩蓉</cp:lastModifiedBy>
  <cp:revision>3</cp:revision>
  <cp:lastPrinted>2024-06-04T01:47:00Z</cp:lastPrinted>
  <dcterms:created xsi:type="dcterms:W3CDTF">2024-06-04T01:46:00Z</dcterms:created>
  <dcterms:modified xsi:type="dcterms:W3CDTF">2024-06-04T01:51:00Z</dcterms:modified>
</cp:coreProperties>
</file>