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B0A164" w14:textId="77777777" w:rsidR="00570609" w:rsidRPr="00983510" w:rsidRDefault="00570609" w:rsidP="00570609">
      <w:pPr>
        <w:pStyle w:val="a3"/>
        <w:overflowPunct w:val="0"/>
        <w:snapToGrid w:val="0"/>
        <w:spacing w:line="240" w:lineRule="atLeast"/>
        <w:ind w:right="-2"/>
        <w:jc w:val="center"/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</w:pPr>
      <w:r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中華民國</w:t>
      </w:r>
      <w:r w:rsidR="00275E19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112</w:t>
      </w:r>
      <w:r w:rsidR="005B7E21" w:rsidRPr="00983510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年度</w:t>
      </w:r>
      <w:r w:rsidR="00275E19">
        <w:rPr>
          <w:rFonts w:ascii="標楷體" w:hAnsi="標楷體"/>
          <w:color w:val="000000"/>
          <w:spacing w:val="60"/>
          <w:kern w:val="0"/>
          <w:sz w:val="32"/>
          <w:szCs w:val="32"/>
          <w:u w:val="single"/>
        </w:rPr>
        <w:t>苗栗縣</w:t>
      </w:r>
      <w:r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總決算審定後收入支出表</w:t>
      </w:r>
    </w:p>
    <w:p w14:paraId="322C3DD0" w14:textId="77777777" w:rsidR="00223879" w:rsidRDefault="00223879" w:rsidP="00223879">
      <w:pPr>
        <w:jc w:val="center"/>
        <w:rPr>
          <w:rFonts w:ascii="標楷體" w:eastAsia="標楷體" w:hAnsi="標楷體"/>
          <w:w w:val="95"/>
          <w:kern w:val="0"/>
          <w:sz w:val="26"/>
          <w:szCs w:val="26"/>
        </w:rPr>
      </w:pPr>
    </w:p>
    <w:p w14:paraId="664C2F26" w14:textId="77777777" w:rsidR="00223879" w:rsidRPr="00900A34" w:rsidRDefault="00223879" w:rsidP="000B0DAC">
      <w:pPr>
        <w:snapToGrid w:val="0"/>
        <w:spacing w:line="200" w:lineRule="atLeast"/>
        <w:ind w:rightChars="100" w:right="240" w:firstLineChars="100" w:firstLine="190"/>
        <w:jc w:val="right"/>
        <w:rPr>
          <w:rFonts w:ascii="標楷體" w:eastAsia="標楷體" w:hAnsi="標楷體"/>
          <w:w w:val="95"/>
          <w:kern w:val="0"/>
          <w:sz w:val="20"/>
          <w:szCs w:val="20"/>
        </w:rPr>
      </w:pPr>
      <w:r w:rsidRPr="00900A34">
        <w:rPr>
          <w:rFonts w:ascii="標楷體" w:eastAsia="標楷體" w:hAnsi="標楷體" w:hint="eastAsia"/>
          <w:w w:val="95"/>
          <w:kern w:val="0"/>
          <w:sz w:val="20"/>
          <w:szCs w:val="20"/>
        </w:rPr>
        <w:t>單位：新臺幣元</w:t>
      </w:r>
    </w:p>
    <w:tbl>
      <w:tblPr>
        <w:tblW w:w="2046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5118"/>
      </w:tblGrid>
      <w:tr w:rsidR="00570609" w:rsidRPr="00A30B60" w14:paraId="0D49C1DA" w14:textId="77777777" w:rsidTr="00275E19">
        <w:trPr>
          <w:trHeight w:val="363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B5CD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30B60">
              <w:rPr>
                <w:rFonts w:ascii="標楷體" w:eastAsia="標楷體" w:hAnsi="標楷體" w:hint="eastAsia"/>
                <w:sz w:val="20"/>
                <w:szCs w:val="20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029A7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ABDA5" w14:textId="77777777" w:rsidR="008F1533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本</w:t>
            </w:r>
            <w:r w:rsidR="002C3BAA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室</w:t>
            </w: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審核修正總決算、</w:t>
            </w:r>
          </w:p>
          <w:p w14:paraId="35DA0B7B" w14:textId="77777777" w:rsidR="00570609" w:rsidRPr="00570609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附屬單位決算應調整數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F72B6E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調整後金額</w:t>
            </w:r>
          </w:p>
        </w:tc>
      </w:tr>
      <w:tr w:rsidR="00275E19" w:rsidRPr="00B9364D" w14:paraId="1B4E6A7D" w14:textId="77777777" w:rsidTr="00275E1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19E8616" w14:textId="77777777" w:rsidR="00275E19" w:rsidRPr="00B9364D" w:rsidRDefault="00275E19" w:rsidP="00134C98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B9364D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98AD52F" w14:textId="77777777" w:rsidR="00275E19" w:rsidRPr="00B9364D" w:rsidRDefault="00275E19" w:rsidP="00134C98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B9364D">
              <w:rPr>
                <w:rFonts w:ascii="新細明體" w:hAnsi="新細明體"/>
                <w:b/>
                <w:noProof/>
                <w:sz w:val="20"/>
                <w:szCs w:val="20"/>
              </w:rPr>
              <w:t>30,176,612,960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E2121B8" w14:textId="77777777" w:rsidR="00275E19" w:rsidRPr="00B9364D" w:rsidRDefault="00275E19" w:rsidP="00134C98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B9364D"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>- 66,478,344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58179225" w14:textId="77777777" w:rsidR="00275E19" w:rsidRPr="00B9364D" w:rsidRDefault="00275E19" w:rsidP="00134C98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B9364D">
              <w:rPr>
                <w:rFonts w:ascii="新細明體" w:hAnsi="新細明體"/>
                <w:b/>
                <w:noProof/>
                <w:sz w:val="20"/>
                <w:szCs w:val="20"/>
              </w:rPr>
              <w:t>30,110,134,616</w:t>
            </w:r>
          </w:p>
        </w:tc>
      </w:tr>
      <w:tr w:rsidR="00275E19" w:rsidRPr="00216B33" w14:paraId="101120BA" w14:textId="77777777" w:rsidTr="00275E1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A57F71B" w14:textId="77777777" w:rsidR="00275E19" w:rsidRPr="00216B33" w:rsidRDefault="00275E19" w:rsidP="00134C9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DD2AB3">
              <w:rPr>
                <w:rFonts w:ascii="標楷體" w:eastAsia="標楷體" w:hAnsi="標楷體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BAF9B68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13,238,509,787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AE99B07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1EED48DE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13,238,509,787</w:t>
            </w:r>
          </w:p>
        </w:tc>
      </w:tr>
      <w:tr w:rsidR="00275E19" w:rsidRPr="00216B33" w14:paraId="7806B3C5" w14:textId="77777777" w:rsidTr="00275E1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7C213C42" w14:textId="77777777" w:rsidR="00275E19" w:rsidRPr="00216B33" w:rsidRDefault="00275E19" w:rsidP="00134C9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DD2AB3">
              <w:rPr>
                <w:rFonts w:ascii="標楷體" w:eastAsia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211B520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563,838,067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C5E5DED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6B4603A5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563,838,067</w:t>
            </w:r>
          </w:p>
        </w:tc>
      </w:tr>
      <w:tr w:rsidR="00275E19" w:rsidRPr="00216B33" w14:paraId="36BF7482" w14:textId="77777777" w:rsidTr="00275E1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342B7CE3" w14:textId="77777777" w:rsidR="00275E19" w:rsidRPr="00216B33" w:rsidRDefault="00275E19" w:rsidP="00134C9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DD2AB3">
              <w:rPr>
                <w:rFonts w:ascii="標楷體" w:eastAsia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362CEBC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325,810,427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0A1B39B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5673E25A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325,810,427</w:t>
            </w:r>
          </w:p>
        </w:tc>
      </w:tr>
      <w:tr w:rsidR="00275E19" w:rsidRPr="00216B33" w14:paraId="5CA65155" w14:textId="77777777" w:rsidTr="00275E1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9E56E0D" w14:textId="77777777" w:rsidR="00275E19" w:rsidRPr="00216B33" w:rsidRDefault="00275E19" w:rsidP="00134C9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DD2AB3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1BBC5DC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76,543,803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BA25A4B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+ 91,128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5E6ED320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76,634,931</w:t>
            </w:r>
          </w:p>
        </w:tc>
      </w:tr>
      <w:tr w:rsidR="00275E19" w:rsidRPr="00216B33" w14:paraId="31DDF3E0" w14:textId="77777777" w:rsidTr="00275E1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738B1A7E" w14:textId="77777777" w:rsidR="00275E19" w:rsidRPr="00216B33" w:rsidRDefault="00275E19" w:rsidP="00134C9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DD2AB3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A845434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2,439,799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19F0F42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4E190B93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2,439,799</w:t>
            </w:r>
          </w:p>
        </w:tc>
      </w:tr>
      <w:tr w:rsidR="00275E19" w:rsidRPr="00216B33" w14:paraId="2F5F4759" w14:textId="77777777" w:rsidTr="00275E1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AE1A5C7" w14:textId="77777777" w:rsidR="00275E19" w:rsidRPr="00216B33" w:rsidRDefault="00275E19" w:rsidP="00134C9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DD2AB3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DA18F1F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15,267,747,862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9FC6B36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- 66,569,472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53A9AD04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15,201,178,390</w:t>
            </w:r>
          </w:p>
        </w:tc>
      </w:tr>
      <w:tr w:rsidR="00275E19" w:rsidRPr="00216B33" w14:paraId="5E7FD481" w14:textId="77777777" w:rsidTr="00275E1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7540F373" w14:textId="77777777" w:rsidR="00275E19" w:rsidRPr="00216B33" w:rsidRDefault="00275E19" w:rsidP="00134C9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DD2AB3">
              <w:rPr>
                <w:rFonts w:ascii="標楷體" w:eastAsia="標楷體" w:hAnsi="標楷體" w:hint="eastAsia"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7C885FA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204,545,144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2C8A3C2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263F1E72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204,545,144</w:t>
            </w:r>
          </w:p>
        </w:tc>
      </w:tr>
      <w:tr w:rsidR="00275E19" w:rsidRPr="00216B33" w14:paraId="598540DB" w14:textId="77777777" w:rsidTr="00275E1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9083194" w14:textId="77777777" w:rsidR="00275E19" w:rsidRPr="00216B33" w:rsidRDefault="00275E19" w:rsidP="00134C9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DD2AB3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A62D700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497,178,071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CDF0BD8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53D62639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497,178,071</w:t>
            </w:r>
          </w:p>
        </w:tc>
      </w:tr>
      <w:tr w:rsidR="00275E19" w:rsidRPr="00B9364D" w14:paraId="7A3E7BBE" w14:textId="77777777" w:rsidTr="00275E1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815FDD4" w14:textId="77777777" w:rsidR="00275E19" w:rsidRPr="00B9364D" w:rsidRDefault="00275E19" w:rsidP="00134C98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B9364D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EB799EA" w14:textId="77777777" w:rsidR="00275E19" w:rsidRPr="00B9364D" w:rsidRDefault="00275E19" w:rsidP="00134C98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B9364D">
              <w:rPr>
                <w:rFonts w:ascii="新細明體" w:hAnsi="新細明體"/>
                <w:b/>
                <w:noProof/>
                <w:sz w:val="20"/>
                <w:szCs w:val="20"/>
              </w:rPr>
              <w:t>26,093,756,508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4986F10" w14:textId="77777777" w:rsidR="00275E19" w:rsidRPr="00B9364D" w:rsidRDefault="00275E19" w:rsidP="00134C98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6E99678" w14:textId="77777777" w:rsidR="00275E19" w:rsidRPr="00B9364D" w:rsidRDefault="00275E19" w:rsidP="00134C98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B9364D">
              <w:rPr>
                <w:rFonts w:ascii="新細明體" w:hAnsi="新細明體"/>
                <w:b/>
                <w:noProof/>
                <w:sz w:val="20"/>
                <w:szCs w:val="20"/>
              </w:rPr>
              <w:t>26,093,756,508</w:t>
            </w:r>
          </w:p>
        </w:tc>
      </w:tr>
      <w:tr w:rsidR="00275E19" w:rsidRPr="00216B33" w14:paraId="639C7A00" w14:textId="77777777" w:rsidTr="00275E1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4A1E157E" w14:textId="77777777" w:rsidR="00275E19" w:rsidRPr="00216B33" w:rsidRDefault="00275E19" w:rsidP="00134C9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DD2AB3">
              <w:rPr>
                <w:rFonts w:ascii="標楷體" w:eastAsia="標楷體" w:hAnsi="標楷體" w:hint="eastAsia"/>
                <w:noProof/>
                <w:sz w:val="20"/>
                <w:szCs w:val="20"/>
              </w:rPr>
              <w:t>人事支出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F2B6B25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4,786,101,126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FBA6B9E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6DBF6BEE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4,786,101,126</w:t>
            </w:r>
          </w:p>
        </w:tc>
      </w:tr>
      <w:tr w:rsidR="00275E19" w:rsidRPr="00216B33" w14:paraId="37B14EAE" w14:textId="77777777" w:rsidTr="00275E1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05014B9D" w14:textId="77777777" w:rsidR="00275E19" w:rsidRPr="00216B33" w:rsidRDefault="00275E19" w:rsidP="00134C9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DD2AB3">
              <w:rPr>
                <w:rFonts w:ascii="標楷體" w:eastAsia="標楷體" w:hAnsi="標楷體" w:hint="eastAsia"/>
                <w:noProof/>
                <w:sz w:val="20"/>
                <w:szCs w:val="20"/>
              </w:rPr>
              <w:t>業務支出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DBE71F2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2,347,804,272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E261553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060CE4C7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2,347,804,272</w:t>
            </w:r>
          </w:p>
        </w:tc>
      </w:tr>
      <w:tr w:rsidR="00275E19" w:rsidRPr="00216B33" w14:paraId="58400E3B" w14:textId="77777777" w:rsidTr="00275E1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8243F61" w14:textId="77777777" w:rsidR="00275E19" w:rsidRPr="00216B33" w:rsidRDefault="00275E19" w:rsidP="00134C9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DD2AB3">
              <w:rPr>
                <w:rFonts w:ascii="標楷體" w:eastAsia="標楷體" w:hAnsi="標楷體" w:hint="eastAsia"/>
                <w:noProof/>
                <w:sz w:val="20"/>
                <w:szCs w:val="20"/>
              </w:rPr>
              <w:t>獎補助支出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1A041BC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16,582,593,212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C068670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316058EB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16,582,593,212</w:t>
            </w:r>
          </w:p>
        </w:tc>
      </w:tr>
      <w:tr w:rsidR="00275E19" w:rsidRPr="00216B33" w14:paraId="02DFA6BB" w14:textId="77777777" w:rsidTr="00275E1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C6EC5A0" w14:textId="77777777" w:rsidR="00275E19" w:rsidRPr="00216B33" w:rsidRDefault="00275E19" w:rsidP="00134C9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DD2AB3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0A05CF3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2,981,782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31A973E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E28EB81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2,981,782</w:t>
            </w:r>
          </w:p>
        </w:tc>
      </w:tr>
      <w:tr w:rsidR="00275E19" w:rsidRPr="00216B33" w14:paraId="71377333" w14:textId="77777777" w:rsidTr="00275E1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590C18F1" w14:textId="77777777" w:rsidR="00275E19" w:rsidRPr="00216B33" w:rsidRDefault="00275E19" w:rsidP="00134C9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DD2AB3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025BA8F" w14:textId="12E6C123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5117" w:type="dxa"/>
            <w:shd w:val="clear" w:color="auto" w:fill="auto"/>
            <w:vAlign w:val="center"/>
          </w:tcPr>
          <w:p w14:paraId="0272C4BD" w14:textId="398C0D78" w:rsidR="00275E19" w:rsidRPr="00216B33" w:rsidRDefault="00275E19" w:rsidP="00134C98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07F23066" w14:textId="4CED7F72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</w:p>
        </w:tc>
      </w:tr>
      <w:tr w:rsidR="00275E19" w:rsidRPr="00216B33" w14:paraId="6F0D292A" w14:textId="77777777" w:rsidTr="00275E1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774B5A8F" w14:textId="77777777" w:rsidR="00275E19" w:rsidRPr="00216B33" w:rsidRDefault="00275E19" w:rsidP="00134C9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DD2AB3">
              <w:rPr>
                <w:rFonts w:ascii="標楷體" w:eastAsia="標楷體" w:hAnsi="標楷體" w:hint="eastAsia"/>
                <w:noProof/>
                <w:sz w:val="20"/>
                <w:szCs w:val="20"/>
              </w:rPr>
              <w:t>利息費用及手續費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0DE185C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499,796,071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359575E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157971BD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499,796,071</w:t>
            </w:r>
          </w:p>
        </w:tc>
      </w:tr>
      <w:tr w:rsidR="00275E19" w:rsidRPr="00216B33" w14:paraId="50BF36FA" w14:textId="77777777" w:rsidTr="00275E1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6F1115D" w14:textId="77777777" w:rsidR="00275E19" w:rsidRPr="00216B33" w:rsidRDefault="00275E19" w:rsidP="00134C98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DD2AB3">
              <w:rPr>
                <w:rFonts w:ascii="標楷體" w:eastAsia="標楷體" w:hAnsi="標楷體" w:hint="eastAsia"/>
                <w:noProof/>
                <w:sz w:val="20"/>
                <w:szCs w:val="20"/>
              </w:rPr>
              <w:t>折舊、折耗及攤銷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9340636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1,874,480,045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BDF0EE5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674B59C1" w14:textId="77777777" w:rsidR="00275E19" w:rsidRPr="00216B33" w:rsidRDefault="00275E19" w:rsidP="00134C98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D2AB3">
              <w:rPr>
                <w:rFonts w:ascii="新細明體" w:hAnsi="新細明體"/>
                <w:noProof/>
                <w:sz w:val="20"/>
                <w:szCs w:val="20"/>
              </w:rPr>
              <w:t>1,874,480,045</w:t>
            </w:r>
          </w:p>
        </w:tc>
      </w:tr>
      <w:tr w:rsidR="00275E19" w:rsidRPr="00B9364D" w14:paraId="0150D7E9" w14:textId="77777777" w:rsidTr="00275E19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CE3F2" w14:textId="77777777" w:rsidR="00275E19" w:rsidRPr="00B9364D" w:rsidRDefault="00275E19" w:rsidP="00134C98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B9364D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收支餘絀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18D8F" w14:textId="77777777" w:rsidR="00275E19" w:rsidRPr="00B9364D" w:rsidRDefault="00275E19" w:rsidP="00134C98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B9364D">
              <w:rPr>
                <w:rFonts w:ascii="新細明體" w:hAnsi="新細明體"/>
                <w:b/>
                <w:noProof/>
                <w:sz w:val="20"/>
                <w:szCs w:val="20"/>
              </w:rPr>
              <w:t>4,082,856,452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08E34" w14:textId="77777777" w:rsidR="00275E19" w:rsidRPr="00B9364D" w:rsidRDefault="00275E19" w:rsidP="00134C98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B9364D"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>- 66,478,344</w:t>
            </w:r>
          </w:p>
        </w:tc>
        <w:tc>
          <w:tcPr>
            <w:tcW w:w="5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C1FE7" w14:textId="77777777" w:rsidR="00275E19" w:rsidRPr="00B9364D" w:rsidRDefault="00275E19" w:rsidP="00134C98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B9364D">
              <w:rPr>
                <w:rFonts w:ascii="新細明體" w:hAnsi="新細明體"/>
                <w:b/>
                <w:noProof/>
                <w:sz w:val="20"/>
                <w:szCs w:val="20"/>
              </w:rPr>
              <w:t>4,016,378,108</w:t>
            </w:r>
          </w:p>
        </w:tc>
      </w:tr>
    </w:tbl>
    <w:p w14:paraId="1577A3D8" w14:textId="77777777" w:rsidR="00570609" w:rsidRPr="0048745A" w:rsidRDefault="00570609" w:rsidP="00570609">
      <w:pPr>
        <w:spacing w:line="20" w:lineRule="exact"/>
        <w:rPr>
          <w:rFonts w:ascii="標楷體" w:eastAsia="標楷體" w:hAnsi="標楷體"/>
          <w:sz w:val="18"/>
          <w:szCs w:val="18"/>
        </w:rPr>
      </w:pPr>
    </w:p>
    <w:sectPr w:rsidR="00570609" w:rsidRPr="0048745A" w:rsidSect="00B56BF9">
      <w:footerReference w:type="even" r:id="rId8"/>
      <w:footerReference w:type="default" r:id="rId9"/>
      <w:pgSz w:w="23811" w:h="16838" w:orient="landscape" w:code="8"/>
      <w:pgMar w:top="567" w:right="1418" w:bottom="567" w:left="1418" w:header="1021" w:footer="737" w:gutter="284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97787F" w14:textId="77777777" w:rsidR="00275E19" w:rsidRDefault="00275E19" w:rsidP="00963F24">
      <w:r>
        <w:separator/>
      </w:r>
    </w:p>
  </w:endnote>
  <w:endnote w:type="continuationSeparator" w:id="0">
    <w:p w14:paraId="58820DBB" w14:textId="77777777" w:rsidR="00275E19" w:rsidRDefault="00275E19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8F1B9" w14:textId="77777777" w:rsidR="007073D2" w:rsidRDefault="007073D2" w:rsidP="007073D2">
    <w:pPr>
      <w:pStyle w:val="a9"/>
      <w:ind w:right="360"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74D8E" w14:textId="77777777" w:rsidR="007073D2" w:rsidRDefault="007073D2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c"/>
        <w:rFonts w:ascii="標楷體" w:eastAsia="標楷體" w:hAnsi="標楷體"/>
      </w:rPr>
      <w:fldChar w:fldCharType="begin"/>
    </w:r>
    <w:r w:rsidRPr="003C08EA">
      <w:rPr>
        <w:rStyle w:val="ac"/>
        <w:rFonts w:ascii="標楷體" w:eastAsia="標楷體" w:hAnsi="標楷體"/>
      </w:rPr>
      <w:instrText xml:space="preserve"> PAGE </w:instrText>
    </w:r>
    <w:r w:rsidRPr="003C08EA">
      <w:rPr>
        <w:rStyle w:val="ac"/>
        <w:rFonts w:ascii="標楷體" w:eastAsia="標楷體" w:hAnsi="標楷體"/>
      </w:rPr>
      <w:fldChar w:fldCharType="separate"/>
    </w:r>
    <w:r w:rsidR="00DE6649">
      <w:rPr>
        <w:rStyle w:val="ac"/>
        <w:rFonts w:ascii="標楷體" w:eastAsia="標楷體" w:hAnsi="標楷體"/>
        <w:noProof/>
      </w:rPr>
      <w:t>3</w:t>
    </w:r>
    <w:r w:rsidRPr="003C08EA">
      <w:rPr>
        <w:rStyle w:val="ac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845BC4" w14:textId="77777777" w:rsidR="00275E19" w:rsidRDefault="00275E19" w:rsidP="00963F24">
      <w:r>
        <w:separator/>
      </w:r>
    </w:p>
  </w:footnote>
  <w:footnote w:type="continuationSeparator" w:id="0">
    <w:p w14:paraId="32B77B78" w14:textId="77777777" w:rsidR="00275E19" w:rsidRDefault="00275E19" w:rsidP="0096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 w16cid:durableId="22748041">
    <w:abstractNumId w:val="0"/>
  </w:num>
  <w:num w:numId="2" w16cid:durableId="2064791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mirrorMargins/>
  <w:bordersDoNotSurroundHeader/>
  <w:bordersDoNotSurroundFooter/>
  <w:proofState w:spelling="clean"/>
  <w:attachedTemplate r:id="rId1"/>
  <w:mailMerge>
    <w:mainDocumentType w:val="formLetters"/>
    <w:linkToQuery/>
    <w:dataType w:val="textFile"/>
    <w:query w:val="SELECT * FROM D:\WindowsAp\AoReport\bin\Debug\Template\審定後收入支出彙計表A3.doc"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E19"/>
    <w:rsid w:val="00052926"/>
    <w:rsid w:val="00066284"/>
    <w:rsid w:val="000B0DAC"/>
    <w:rsid w:val="000B13AF"/>
    <w:rsid w:val="000B5295"/>
    <w:rsid w:val="00121368"/>
    <w:rsid w:val="00121E35"/>
    <w:rsid w:val="001258A5"/>
    <w:rsid w:val="00162E99"/>
    <w:rsid w:val="00185FC7"/>
    <w:rsid w:val="001B0FB2"/>
    <w:rsid w:val="001C3811"/>
    <w:rsid w:val="001D73C8"/>
    <w:rsid w:val="00216B33"/>
    <w:rsid w:val="00223879"/>
    <w:rsid w:val="002520F7"/>
    <w:rsid w:val="00255524"/>
    <w:rsid w:val="00275E19"/>
    <w:rsid w:val="002913D1"/>
    <w:rsid w:val="0029626A"/>
    <w:rsid w:val="002A0BFB"/>
    <w:rsid w:val="002A758A"/>
    <w:rsid w:val="002C3BAA"/>
    <w:rsid w:val="00304745"/>
    <w:rsid w:val="00334C4A"/>
    <w:rsid w:val="003361C8"/>
    <w:rsid w:val="0034262C"/>
    <w:rsid w:val="003C01EC"/>
    <w:rsid w:val="003E7E68"/>
    <w:rsid w:val="003F4748"/>
    <w:rsid w:val="003F5731"/>
    <w:rsid w:val="004062E6"/>
    <w:rsid w:val="0042355B"/>
    <w:rsid w:val="00446944"/>
    <w:rsid w:val="00456628"/>
    <w:rsid w:val="0046478B"/>
    <w:rsid w:val="0047576F"/>
    <w:rsid w:val="00487022"/>
    <w:rsid w:val="0048745A"/>
    <w:rsid w:val="0048776F"/>
    <w:rsid w:val="004905D1"/>
    <w:rsid w:val="00497416"/>
    <w:rsid w:val="004C5863"/>
    <w:rsid w:val="004D59D6"/>
    <w:rsid w:val="00516D5B"/>
    <w:rsid w:val="005203DA"/>
    <w:rsid w:val="00547E19"/>
    <w:rsid w:val="00570609"/>
    <w:rsid w:val="005B07B9"/>
    <w:rsid w:val="005B1A38"/>
    <w:rsid w:val="005B7E21"/>
    <w:rsid w:val="005C0E0C"/>
    <w:rsid w:val="005C6180"/>
    <w:rsid w:val="005D183A"/>
    <w:rsid w:val="005F4F1E"/>
    <w:rsid w:val="00606179"/>
    <w:rsid w:val="006076F6"/>
    <w:rsid w:val="00617BE7"/>
    <w:rsid w:val="00621487"/>
    <w:rsid w:val="00634AB7"/>
    <w:rsid w:val="00650DE5"/>
    <w:rsid w:val="006726CC"/>
    <w:rsid w:val="006B601D"/>
    <w:rsid w:val="006C4CF1"/>
    <w:rsid w:val="006D4F0E"/>
    <w:rsid w:val="006E029D"/>
    <w:rsid w:val="006F7B9D"/>
    <w:rsid w:val="007073D2"/>
    <w:rsid w:val="00730719"/>
    <w:rsid w:val="00737E3D"/>
    <w:rsid w:val="00773105"/>
    <w:rsid w:val="0077536C"/>
    <w:rsid w:val="00785577"/>
    <w:rsid w:val="0078643A"/>
    <w:rsid w:val="00797E6B"/>
    <w:rsid w:val="007B3064"/>
    <w:rsid w:val="007C2B2A"/>
    <w:rsid w:val="007F2D32"/>
    <w:rsid w:val="008466EB"/>
    <w:rsid w:val="00860438"/>
    <w:rsid w:val="00880483"/>
    <w:rsid w:val="0089400A"/>
    <w:rsid w:val="0089665E"/>
    <w:rsid w:val="008B5AEE"/>
    <w:rsid w:val="008C1D74"/>
    <w:rsid w:val="008F1533"/>
    <w:rsid w:val="009406A8"/>
    <w:rsid w:val="00952015"/>
    <w:rsid w:val="00963F24"/>
    <w:rsid w:val="00970E50"/>
    <w:rsid w:val="00983510"/>
    <w:rsid w:val="009843A0"/>
    <w:rsid w:val="009B45B6"/>
    <w:rsid w:val="009B62DD"/>
    <w:rsid w:val="00A066B8"/>
    <w:rsid w:val="00A10120"/>
    <w:rsid w:val="00A116E8"/>
    <w:rsid w:val="00A21C64"/>
    <w:rsid w:val="00A461AE"/>
    <w:rsid w:val="00A7668A"/>
    <w:rsid w:val="00AA00F3"/>
    <w:rsid w:val="00AC3DB6"/>
    <w:rsid w:val="00AE3A76"/>
    <w:rsid w:val="00AE68D0"/>
    <w:rsid w:val="00B105C9"/>
    <w:rsid w:val="00B12EB6"/>
    <w:rsid w:val="00B30AEF"/>
    <w:rsid w:val="00B56BF9"/>
    <w:rsid w:val="00B7167E"/>
    <w:rsid w:val="00B974BA"/>
    <w:rsid w:val="00BD5986"/>
    <w:rsid w:val="00C416E1"/>
    <w:rsid w:val="00C561EA"/>
    <w:rsid w:val="00C763C7"/>
    <w:rsid w:val="00CA10F1"/>
    <w:rsid w:val="00CD4037"/>
    <w:rsid w:val="00D32A28"/>
    <w:rsid w:val="00D879FE"/>
    <w:rsid w:val="00DA4D74"/>
    <w:rsid w:val="00DB10DD"/>
    <w:rsid w:val="00DB332C"/>
    <w:rsid w:val="00DD7B4D"/>
    <w:rsid w:val="00DE132A"/>
    <w:rsid w:val="00DE6649"/>
    <w:rsid w:val="00E708B6"/>
    <w:rsid w:val="00EA1E26"/>
    <w:rsid w:val="00EB7942"/>
    <w:rsid w:val="00EC1EE1"/>
    <w:rsid w:val="00EE3F3F"/>
    <w:rsid w:val="00EE5BAA"/>
    <w:rsid w:val="00F00519"/>
    <w:rsid w:val="00F1629F"/>
    <w:rsid w:val="00F64EB0"/>
    <w:rsid w:val="00F801B5"/>
    <w:rsid w:val="00F95FA4"/>
    <w:rsid w:val="00FA6D3D"/>
    <w:rsid w:val="00FC7832"/>
    <w:rsid w:val="00FD44BA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FF1136A"/>
  <w15:docId w15:val="{AFF8F4B2-094A-40F5-AB96-4BC5DE36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87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="Cambria" w:hAnsi="Cambria"/>
      <w:sz w:val="18"/>
      <w:szCs w:val="18"/>
    </w:rPr>
  </w:style>
  <w:style w:type="character" w:customStyle="1" w:styleId="a6">
    <w:name w:val="註解方塊文字 字元"/>
    <w:link w:val="a5"/>
    <w:uiPriority w:val="99"/>
    <w:semiHidden/>
    <w:rsid w:val="007B3064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8PZL8&#23529;&#23450;&#24460;&#25910;&#20837;&#25903;&#20986;&#24409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5FFCC-1773-459E-8377-09BB53C3A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8PZL8審定後收入支出彙計表A3</Template>
  <TotalTime>4</TotalTime>
  <Pages>1</Pages>
  <Words>104</Words>
  <Characters>599</Characters>
  <Application>Microsoft Office Word</Application>
  <DocSecurity>0</DocSecurity>
  <Lines>4</Lines>
  <Paragraphs>1</Paragraphs>
  <ScaleCrop>false</ScaleCrop>
  <Company>Microsoft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王玉華</dc:creator>
  <cp:keywords/>
  <cp:lastModifiedBy>審計室 苗栗</cp:lastModifiedBy>
  <cp:revision>5</cp:revision>
  <cp:lastPrinted>2021-06-26T02:53:00Z</cp:lastPrinted>
  <dcterms:created xsi:type="dcterms:W3CDTF">2024-05-22T03:15:00Z</dcterms:created>
  <dcterms:modified xsi:type="dcterms:W3CDTF">2024-06-28T00:55:00Z</dcterms:modified>
</cp:coreProperties>
</file>