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B03BE" w14:textId="5753CC04" w:rsidR="007F6363" w:rsidRPr="003922B2" w:rsidRDefault="00BE4629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="00C764B4">
        <w:rPr>
          <w:rFonts w:ascii="標楷體" w:eastAsia="標楷體" w:hAnsi="標楷體"/>
          <w:b/>
          <w:spacing w:val="60"/>
          <w:sz w:val="32"/>
          <w:szCs w:val="32"/>
          <w:u w:val="single"/>
        </w:rPr>
        <w:t>112</w:t>
      </w:r>
      <w:proofErr w:type="gramEnd"/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C764B4">
        <w:rPr>
          <w:rFonts w:ascii="標楷體" w:eastAsia="標楷體" w:hAnsi="標楷體"/>
          <w:b/>
          <w:spacing w:val="60"/>
          <w:sz w:val="32"/>
          <w:szCs w:val="32"/>
          <w:u w:val="single"/>
        </w:rPr>
        <w:t>苗栗縣</w:t>
      </w:r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14:paraId="4242EF8B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B47EC" w14:textId="77777777"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28BCE8DC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EC73ED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0910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8CF8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CDDFB" w14:textId="77777777"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396C55D4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3E115E" w14:textId="77777777"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2DFF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6A60" w14:textId="77777777"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FBD72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665A" w14:textId="77777777"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A5D6B" w14:textId="77777777"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4E99BA" w14:textId="77777777"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C764B4" w:rsidRPr="00085695" w14:paraId="7CB27BD3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5032FF8" w14:textId="77777777" w:rsidR="00C764B4" w:rsidRPr="00085695" w:rsidRDefault="00C764B4" w:rsidP="00BB1390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085695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653F153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5DA16B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C065C69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B14207B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E2EDDBB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FD40F9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C764B4" w:rsidRPr="00085695" w14:paraId="5145CAEA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6455904" w14:textId="77777777" w:rsidR="00C764B4" w:rsidRPr="00085695" w:rsidRDefault="00C764B4" w:rsidP="00BB139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085695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D74E8F7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30,484,112,000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19FE88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5468717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30,884,726,427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B95579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A10CDD0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400,614,427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B469A6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1.31</w:t>
            </w:r>
          </w:p>
        </w:tc>
      </w:tr>
      <w:tr w:rsidR="00C764B4" w14:paraId="248C3843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D864307" w14:textId="77777777" w:rsidR="00C764B4" w:rsidRPr="005A1810" w:rsidRDefault="00C764B4" w:rsidP="00BB139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C7DB9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2C66373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6,666,935,000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E1E8A7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21.87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8A71927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6,913,719,509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7C8F6A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22.39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E96895B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246,784,509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205C92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3.70</w:t>
            </w:r>
          </w:p>
        </w:tc>
      </w:tr>
      <w:tr w:rsidR="00C764B4" w14:paraId="4D75FE06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257397C" w14:textId="77777777" w:rsidR="00C764B4" w:rsidRPr="005A1810" w:rsidRDefault="00C764B4" w:rsidP="00BB139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C7DB9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745070A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6,618,095,000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2BDEEE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21.71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4141133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6,558,439,944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E4A8F8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21.24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F330AF5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- 59,655,056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38432E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- 0.90</w:t>
            </w:r>
          </w:p>
        </w:tc>
      </w:tr>
      <w:tr w:rsidR="00C764B4" w14:paraId="6826078B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29EFC81" w14:textId="77777777" w:rsidR="00C764B4" w:rsidRPr="005A1810" w:rsidRDefault="00C764B4" w:rsidP="00BB139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C7DB9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849AFE9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17,199,082,000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EE6FAF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56.42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F3F77F2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17,412,566,974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E963FD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56.38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4ADE276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213,484,974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D5A4F4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1.24</w:t>
            </w:r>
          </w:p>
        </w:tc>
      </w:tr>
      <w:tr w:rsidR="00C764B4" w:rsidRPr="00085695" w14:paraId="5E533551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5FC56B6" w14:textId="77777777" w:rsidR="00C764B4" w:rsidRPr="00085695" w:rsidRDefault="00C764B4" w:rsidP="00BB139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085695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973739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22,058,335,640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2E348A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7A259C4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21,203,881,872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5A808F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D02A4F3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- 854,453,768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7EBE32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- 3.87</w:t>
            </w:r>
          </w:p>
        </w:tc>
      </w:tr>
      <w:tr w:rsidR="00C764B4" w14:paraId="26609898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9314443" w14:textId="77777777" w:rsidR="00C764B4" w:rsidRPr="005A1810" w:rsidRDefault="00C764B4" w:rsidP="00BB139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C7DB9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2147E08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21,558,335,640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33BB84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97.73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6ADA326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20,704,085,801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58CDBB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97.64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FD9728D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- 854,249,839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0C4930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- 3.96</w:t>
            </w:r>
          </w:p>
        </w:tc>
      </w:tr>
      <w:tr w:rsidR="00C764B4" w14:paraId="5FEA84EE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2CAD71C" w14:textId="77777777" w:rsidR="00C764B4" w:rsidRPr="005A1810" w:rsidRDefault="00C764B4" w:rsidP="00BB139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C7DB9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AAB297C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500,000,000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634B7F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2.27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3540BA0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499,796,071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4EAD5A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2.36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75D2053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- 203,929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ADFDB2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- 0.04</w:t>
            </w:r>
          </w:p>
        </w:tc>
      </w:tr>
      <w:tr w:rsidR="00C764B4" w:rsidRPr="00085695" w14:paraId="278B4B57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391F633" w14:textId="3CA9E414" w:rsidR="00C764B4" w:rsidRPr="00085695" w:rsidRDefault="00C764B4" w:rsidP="00BB139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085695">
              <w:rPr>
                <w:rFonts w:ascii="標楷體" w:hAnsi="標楷體" w:hint="eastAsia"/>
                <w:b/>
                <w:noProof/>
              </w:rPr>
              <w:t>(三)經常門</w:t>
            </w:r>
            <w:r w:rsidR="00F50816"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19F03C7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8,425,776,360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60CFE0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9136B09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9,680,844,555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FE2DFB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A36DDCF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1,255,068,195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E83022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14.90</w:t>
            </w:r>
          </w:p>
        </w:tc>
      </w:tr>
      <w:tr w:rsidR="00C764B4" w:rsidRPr="00085695" w14:paraId="72E814E6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5D60AEB" w14:textId="77777777" w:rsidR="00C764B4" w:rsidRPr="00085695" w:rsidRDefault="00C764B4" w:rsidP="00BB1390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085695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F6DA9B2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D13E0B7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EA09829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1FA21E7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3F37FEC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7F54E2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C764B4" w:rsidRPr="00085695" w14:paraId="2006CE97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C76C19A" w14:textId="77777777" w:rsidR="00C764B4" w:rsidRPr="00085695" w:rsidRDefault="00C764B4" w:rsidP="00BB139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085695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2EE0924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5,305,000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E1558A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F9B5019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13,220,969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5CAC0F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241B881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7,915,969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500CC6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149.22</w:t>
            </w:r>
          </w:p>
        </w:tc>
      </w:tr>
      <w:tr w:rsidR="00C764B4" w14:paraId="390100DB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0303559" w14:textId="18E1BB04" w:rsidR="00C764B4" w:rsidRPr="005A1810" w:rsidRDefault="00C764B4" w:rsidP="00BB139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C7DB9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47B5D8B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5,305,000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C0588A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D118510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13,220,969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2ABC56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687FD18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7,915,969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0550FD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149.22</w:t>
            </w:r>
          </w:p>
        </w:tc>
      </w:tr>
      <w:tr w:rsidR="00C764B4" w:rsidRPr="00085695" w14:paraId="4FE5C991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907C5A0" w14:textId="77777777" w:rsidR="00C764B4" w:rsidRPr="00085695" w:rsidRDefault="00C764B4" w:rsidP="00BB139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085695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A355620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8,201,081,360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360302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1E4774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7,944,265,030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A82448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3848A70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- 256,816,330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BFD1F0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- 3.13</w:t>
            </w:r>
          </w:p>
        </w:tc>
      </w:tr>
      <w:tr w:rsidR="00C764B4" w14:paraId="68DEEFFB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D729060" w14:textId="2146C0B7" w:rsidR="00C764B4" w:rsidRPr="005A1810" w:rsidRDefault="00C764B4" w:rsidP="00BB1390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C7DB9">
              <w:rPr>
                <w:rFonts w:ascii="標楷體" w:hAnsi="標楷體" w:hint="eastAsia"/>
                <w:noProof/>
              </w:rPr>
              <w:t>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F197E66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8,201,081,360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1312DB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6C72284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7,944,265,030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83FC52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2738B84" w14:textId="77777777" w:rsidR="00C764B4" w:rsidRPr="006B095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- 256,816,330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BC0380" w14:textId="77777777" w:rsidR="00C764B4" w:rsidRPr="006B095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8C7DB9">
              <w:rPr>
                <w:rFonts w:ascii="新細明體" w:hAnsi="新細明體"/>
                <w:noProof/>
              </w:rPr>
              <w:t>- 3.13</w:t>
            </w:r>
          </w:p>
        </w:tc>
      </w:tr>
      <w:tr w:rsidR="00C764B4" w:rsidRPr="00085695" w14:paraId="66357529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21A4746" w14:textId="674836CE" w:rsidR="00C764B4" w:rsidRPr="00085695" w:rsidRDefault="00C764B4" w:rsidP="00BB1390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085695">
              <w:rPr>
                <w:rFonts w:ascii="標楷體" w:hAnsi="標楷體" w:hint="eastAsia"/>
                <w:b/>
                <w:noProof/>
              </w:rPr>
              <w:t>(三)資本門</w:t>
            </w:r>
            <w:r w:rsidR="00F50816"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52CF889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- 8,195,776,360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476AC6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3D817F3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- 7,931,044,061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1BC64E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8937014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264,732,299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3FB5FD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- 3.23</w:t>
            </w:r>
          </w:p>
        </w:tc>
      </w:tr>
      <w:tr w:rsidR="00C764B4" w:rsidRPr="00085695" w14:paraId="78FD6B18" w14:textId="77777777" w:rsidTr="00BB1390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BDCA653" w14:textId="77777777" w:rsidR="00C764B4" w:rsidRPr="00085695" w:rsidRDefault="00C764B4" w:rsidP="00BB1390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085695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AE57E5E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230,000,000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2DA92C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FBFF2B3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1,749,800,494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CE7E36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9CCDEDF" w14:textId="77777777" w:rsidR="00C764B4" w:rsidRPr="00085695" w:rsidRDefault="00C764B4" w:rsidP="00BB1390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1,519,800,494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8ED139" w14:textId="77777777" w:rsidR="00C764B4" w:rsidRPr="00085695" w:rsidRDefault="00C764B4" w:rsidP="00BB1390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85695">
              <w:rPr>
                <w:rFonts w:ascii="新細明體" w:hAnsi="新細明體"/>
                <w:b/>
                <w:noProof/>
              </w:rPr>
              <w:t>660.78</w:t>
            </w:r>
          </w:p>
        </w:tc>
      </w:tr>
    </w:tbl>
    <w:p w14:paraId="761E5936" w14:textId="77777777"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82079" w14:textId="77777777" w:rsidR="00C764B4" w:rsidRDefault="00C764B4" w:rsidP="00BC6307">
      <w:r>
        <w:separator/>
      </w:r>
    </w:p>
  </w:endnote>
  <w:endnote w:type="continuationSeparator" w:id="0">
    <w:p w14:paraId="50DBF51C" w14:textId="77777777" w:rsidR="00C764B4" w:rsidRDefault="00C764B4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74C8C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FF30BF">
      <w:rPr>
        <w:rStyle w:val="a6"/>
        <w:rFonts w:ascii="標楷體" w:eastAsia="標楷體" w:hAnsi="標楷體"/>
        <w:noProof/>
      </w:rPr>
      <w:t>2</w:t>
    </w:r>
    <w:r w:rsidR="004576B4" w:rsidRPr="003C08EA">
      <w:rPr>
        <w:rStyle w:val="a6"/>
        <w:rFonts w:ascii="標楷體" w:eastAsia="標楷體" w:hAnsi="標楷體"/>
      </w:rPr>
      <w:fldChar w:fldCharType="end"/>
    </w:r>
  </w:p>
  <w:p w14:paraId="3F607C63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B75D" w14:textId="77777777" w:rsidR="004869FB" w:rsidRDefault="004869FB" w:rsidP="00411718">
    <w:pPr>
      <w:pStyle w:val="a4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161E2" w14:textId="77777777" w:rsidR="00C764B4" w:rsidRDefault="00C764B4" w:rsidP="00BC6307">
      <w:r>
        <w:separator/>
      </w:r>
    </w:p>
  </w:footnote>
  <w:footnote w:type="continuationSeparator" w:id="0">
    <w:p w14:paraId="06A28398" w14:textId="77777777" w:rsidR="00C764B4" w:rsidRDefault="00C764B4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802F0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4B4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03D46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DB6"/>
    <w:rsid w:val="00C2522A"/>
    <w:rsid w:val="00C306E1"/>
    <w:rsid w:val="00C33982"/>
    <w:rsid w:val="00C409A9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764B4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0816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6CBFE219"/>
  <w15:chartTrackingRefBased/>
  <w15:docId w15:val="{5E19558A-C217-445D-BD79-6476C7FB3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pStv8u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pStv8u審定後收支性質及餘絀簡明分析表A3.dot</Template>
  <TotalTime>7</TotalTime>
  <Pages>1</Pages>
  <Words>272</Words>
  <Characters>775</Characters>
  <Application>Microsoft Office Word</Application>
  <DocSecurity>0</DocSecurity>
  <Lines>6</Lines>
  <Paragraphs>2</Paragraphs>
  <ScaleCrop>false</ScaleCrop>
  <Company>nao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張美齡</dc:creator>
  <cp:keywords/>
  <cp:lastModifiedBy>張美齡</cp:lastModifiedBy>
  <cp:revision>4</cp:revision>
  <cp:lastPrinted>2016-07-05T08:45:00Z</cp:lastPrinted>
  <dcterms:created xsi:type="dcterms:W3CDTF">2024-05-23T08:45:00Z</dcterms:created>
  <dcterms:modified xsi:type="dcterms:W3CDTF">2024-05-27T07:02:00Z</dcterms:modified>
</cp:coreProperties>
</file>