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418"/>
        <w:gridCol w:w="1385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3E43D751" w14:textId="77777777" w:rsidTr="00FF4849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14B487" w14:textId="77777777" w:rsidR="00D867AC" w:rsidRDefault="00D867AC" w:rsidP="00881FF2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5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E7417" w14:textId="42B06D79" w:rsidR="00D867AC" w:rsidRDefault="00881FF2" w:rsidP="00881FF2">
            <w:pPr>
              <w:ind w:right="80"/>
              <w:rPr>
                <w:rFonts w:ascii="標楷體" w:eastAsia="標楷體" w:hAnsi="標楷體"/>
                <w:sz w:val="20"/>
              </w:rPr>
            </w:pPr>
            <w:r w:rsidRPr="006E6C5E">
              <w:rPr>
                <w:rFonts w:ascii="標楷體" w:eastAsia="標楷體" w:hAnsi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05648EE1" wp14:editId="1BA9B923">
                      <wp:simplePos x="0" y="0"/>
                      <wp:positionH relativeFrom="column">
                        <wp:posOffset>-234315</wp:posOffset>
                      </wp:positionH>
                      <wp:positionV relativeFrom="paragraph">
                        <wp:posOffset>-19050</wp:posOffset>
                      </wp:positionV>
                      <wp:extent cx="387350" cy="179705"/>
                      <wp:effectExtent l="0" t="0" r="0" b="0"/>
                      <wp:wrapNone/>
                      <wp:docPr id="7173" name="文字方塊 7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3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E8427B" w14:textId="77777777" w:rsidR="00881FF2" w:rsidRPr="00EE74B3" w:rsidRDefault="00881FF2" w:rsidP="00881FF2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EE74B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門</w:t>
                                  </w:r>
                                  <w:proofErr w:type="gramStart"/>
                                  <w:r w:rsidRPr="00EE74B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併</w:t>
                                  </w:r>
                                  <w:proofErr w:type="gramEnd"/>
                                  <w:r w:rsidRPr="00EE74B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計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05648E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7173" o:spid="_x0000_s1026" type="#_x0000_t202" style="position:absolute;margin-left:-18.45pt;margin-top:-1.5pt;width:30.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" stroked="f">
                      <v:textbox inset="0,0,0,0">
                        <w:txbxContent>
                          <w:p w14:paraId="7FE8427B" w14:textId="77777777" w:rsidR="00881FF2" w:rsidRPr="00EE74B3" w:rsidRDefault="00881FF2" w:rsidP="00881FF2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EE74B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門</w:t>
                            </w:r>
                            <w:proofErr w:type="gramStart"/>
                            <w:r w:rsidRPr="00EE74B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併</w:t>
                            </w:r>
                            <w:proofErr w:type="gramEnd"/>
                            <w:r w:rsidRPr="00EE74B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計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500E" w14:textId="3036A8FD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9545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4D7E6C6E" w14:textId="77777777" w:rsidTr="00FF4849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4BA81B09" w14:textId="77777777" w:rsidR="00D867AC" w:rsidRDefault="00D867AC" w:rsidP="00881FF2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58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0B221598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35A31C38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2269A7F5" w14:textId="77777777" w:rsidTr="003E31FB">
        <w:trPr>
          <w:cantSplit/>
          <w:trHeight w:val="283"/>
          <w:tblHeader/>
        </w:trPr>
        <w:tc>
          <w:tcPr>
            <w:tcW w:w="851" w:type="dxa"/>
            <w:vMerge w:val="restart"/>
            <w:tcBorders>
              <w:left w:val="nil"/>
            </w:tcBorders>
            <w:vAlign w:val="center"/>
          </w:tcPr>
          <w:p w14:paraId="06129ADF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26" w:type="dxa"/>
            <w:vMerge w:val="restart"/>
            <w:tcBorders>
              <w:left w:val="nil"/>
            </w:tcBorders>
            <w:vAlign w:val="center"/>
          </w:tcPr>
          <w:p w14:paraId="12CC0780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18" w:type="dxa"/>
            <w:vMerge w:val="restart"/>
            <w:vAlign w:val="center"/>
          </w:tcPr>
          <w:p w14:paraId="38486C9A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765" w:type="dxa"/>
            <w:gridSpan w:val="5"/>
            <w:vAlign w:val="center"/>
          </w:tcPr>
          <w:p w14:paraId="4D7B2523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084C9DB7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7E4B1B77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758CE649" w14:textId="77777777" w:rsidTr="003E31FB">
        <w:trPr>
          <w:cantSplit/>
          <w:trHeight w:val="283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4A5D2211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71F0CBA0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DC0B71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85" w:type="dxa"/>
            <w:vAlign w:val="center"/>
          </w:tcPr>
          <w:p w14:paraId="253C6125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E31FB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18678AFB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74B7E0C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062F7B6A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669E37F2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E31FB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5ED51FB8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bookmarkStart w:id="0" w:name="_GoBack"/>
            <w:r>
              <w:rPr>
                <w:rFonts w:ascii="標楷體" w:eastAsia="標楷體" w:hAnsi="標楷體" w:hint="eastAsia"/>
                <w:sz w:val="20"/>
              </w:rPr>
              <w:t>實現數</w:t>
            </w:r>
            <w:bookmarkEnd w:id="0"/>
          </w:p>
        </w:tc>
        <w:tc>
          <w:tcPr>
            <w:tcW w:w="1460" w:type="dxa"/>
            <w:vAlign w:val="center"/>
          </w:tcPr>
          <w:p w14:paraId="312EC9C2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6AFEF13D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5179A23A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E31FB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425168A8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828C9DA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FD47B59" w14:textId="77777777" w:rsidR="00D867AC" w:rsidRDefault="00D867AC" w:rsidP="003E31FB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1CAD3484" w14:textId="77777777" w:rsidTr="003E31FB">
        <w:trPr>
          <w:cantSplit/>
          <w:trHeight w:val="283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396B805F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6C288E1B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AE09A97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85" w:type="dxa"/>
            <w:vAlign w:val="center"/>
          </w:tcPr>
          <w:p w14:paraId="45978B91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61D20520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11B9974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ADAE882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B169640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C8ED29E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E32C82C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D36127A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E6FD1FF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2D81142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61AE0DA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030D6CC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32BC87E0" w14:textId="77777777" w:rsidTr="003E31FB">
        <w:trPr>
          <w:cantSplit/>
          <w:trHeight w:val="283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3BC46EB7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79D8363F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6A611EF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85" w:type="dxa"/>
            <w:vAlign w:val="center"/>
          </w:tcPr>
          <w:p w14:paraId="5C0AF230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2AF9F8BA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2C7B084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1CB9397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9E9E751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D5BD1A2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686316E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523334A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27347C6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B9518A6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1DF681B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2A9AF72" w14:textId="77777777" w:rsidR="00D867AC" w:rsidRDefault="00D867AC" w:rsidP="003E31FB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39545C" w:rsidRPr="00055AEC" w14:paraId="02D57559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50CF1000" w14:textId="77777777" w:rsidR="0039545C" w:rsidRPr="00055AEC" w:rsidRDefault="0039545C" w:rsidP="00B849A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2A5A2CC" w14:textId="77777777" w:rsidR="0039545C" w:rsidRPr="00055AEC" w:rsidRDefault="0039545C" w:rsidP="00B849A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55AEC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633AF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11,202,808,742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4D8BFF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502,762,399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A4911B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5,715,508,222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3A638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0983D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4,984,538,121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13BFB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52,793,217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AF04A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5282D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71410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- 52,793,217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D9613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555,555,616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74795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5,715,508,222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5FD52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80E4C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4,931,744,904</w:t>
            </w:r>
          </w:p>
        </w:tc>
      </w:tr>
      <w:tr w:rsidR="0039545C" w:rsidRPr="00055AEC" w14:paraId="6A874B34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52037CA5" w14:textId="77777777" w:rsidR="0039545C" w:rsidRPr="00055AEC" w:rsidRDefault="0039545C" w:rsidP="00B849A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AD1B150" w14:textId="77777777" w:rsidR="0039545C" w:rsidRPr="00055AEC" w:rsidRDefault="0039545C" w:rsidP="00B849A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55AE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8C461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3,828,970,789</w:t>
            </w:r>
          </w:p>
          <w:p w14:paraId="6568EBB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7,373,837,953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526C64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27,866,823</w:t>
            </w:r>
          </w:p>
          <w:p w14:paraId="3B90AD7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474,895,576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85B7FC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1,292,461,374</w:t>
            </w:r>
          </w:p>
          <w:p w14:paraId="2940DA9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4,423,046,848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0DC32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52,025,228</w:t>
            </w:r>
          </w:p>
          <w:p w14:paraId="03042D7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- 52,025,228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50416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2,560,667,820</w:t>
            </w:r>
          </w:p>
          <w:p w14:paraId="6BEB230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2,423,870,301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ACB7D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B1662C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52,793,217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D8C07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4A5D64D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F22F0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502C56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5B101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E85849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- 52,793,217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3BA7B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27,866,823</w:t>
            </w:r>
          </w:p>
          <w:p w14:paraId="129CCBD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527,688,793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44430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1,292,461,374</w:t>
            </w:r>
          </w:p>
          <w:p w14:paraId="69CC5A8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4,423,046,848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B9D7F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52,025,228</w:t>
            </w:r>
          </w:p>
          <w:p w14:paraId="779F004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- 52,025,228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DADD6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2,560,667,820</w:t>
            </w:r>
          </w:p>
          <w:p w14:paraId="4C6C1C5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47AF5">
              <w:rPr>
                <w:rFonts w:ascii="新細明體" w:hAnsi="新細明體"/>
                <w:b/>
                <w:noProof/>
                <w:sz w:val="20"/>
              </w:rPr>
              <w:t>2,371,077,084</w:t>
            </w:r>
          </w:p>
        </w:tc>
      </w:tr>
      <w:tr w:rsidR="0039545C" w:rsidRPr="005239B3" w14:paraId="4A91BFC2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635D0CCA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C087BD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縣議會主管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2415C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2,220,675</w:t>
            </w:r>
          </w:p>
          <w:p w14:paraId="5F64755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1,100,000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BF77D9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68,688</w:t>
            </w:r>
          </w:p>
          <w:p w14:paraId="509955D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57F8A2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2,151,987</w:t>
            </w:r>
          </w:p>
          <w:p w14:paraId="28E3BA9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1,039,286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7AAE3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47B438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D9BAE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6E4003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10,714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EA199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6E3E81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4B32A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FE27C3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C4447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A84489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E10F3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81256D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9AABC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68,688</w:t>
            </w:r>
          </w:p>
          <w:p w14:paraId="42BDEA0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C819D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2,151,987</w:t>
            </w:r>
          </w:p>
          <w:p w14:paraId="3993F3E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1,039,286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015BA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B261B5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F3B43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3568DF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10,714</w:t>
            </w:r>
          </w:p>
        </w:tc>
      </w:tr>
      <w:tr w:rsidR="0039545C" w:rsidRPr="005239B3" w14:paraId="73CAE456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11553012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 w:hint="eastAsia"/>
                <w:bCs/>
                <w:noProof/>
                <w:sz w:val="20"/>
              </w:rPr>
              <w:t>100－111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21CC47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縣政府主管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A679F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2,897,071,888</w:t>
            </w:r>
          </w:p>
          <w:p w14:paraId="18A0C43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5,665,148,415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A94CF5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23,596,456</w:t>
            </w:r>
          </w:p>
          <w:p w14:paraId="69E245F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309,462,585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8A40CD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1,041,397,572</w:t>
            </w:r>
          </w:p>
          <w:p w14:paraId="388E9A8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3,359,904,645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CC27B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22,797,298</w:t>
            </w:r>
          </w:p>
          <w:p w14:paraId="201D0B3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- 22,797,298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445ED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1,854,875,158</w:t>
            </w:r>
          </w:p>
          <w:p w14:paraId="7AF6ABA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1,972,983,887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2502A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AE4D0B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49,374,017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27A77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7514A7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A1975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637804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40186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7F5ED2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- 49,374,017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96FB8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23,596,456</w:t>
            </w:r>
          </w:p>
          <w:p w14:paraId="2B3C63A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358,836,602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C7CFF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1,041,397,572</w:t>
            </w:r>
          </w:p>
          <w:p w14:paraId="7A8114F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3,359,904,645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0DF4F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22,797,298</w:t>
            </w:r>
          </w:p>
          <w:p w14:paraId="437C5CA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- 22,797,298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FB959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1,854,875,158</w:t>
            </w:r>
          </w:p>
          <w:p w14:paraId="12A58AC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1,923,609,870</w:t>
            </w:r>
          </w:p>
        </w:tc>
      </w:tr>
      <w:tr w:rsidR="0039545C" w:rsidRPr="005239B3" w14:paraId="6EAE6F76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5C498FDF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215022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教育處主管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0BCDF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32,400</w:t>
            </w:r>
          </w:p>
          <w:p w14:paraId="29E95D9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8B9248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1BC313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BB96F9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32,400</w:t>
            </w:r>
          </w:p>
          <w:p w14:paraId="73FAAE8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062D2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EFE654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7FBB8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F4A952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496C0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AC17D5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F1582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4D0A8B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E448D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7CA74C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EFFED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E106F8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9427D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9C98F7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90B33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32,400</w:t>
            </w:r>
          </w:p>
          <w:p w14:paraId="2E377A8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636B9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E22AF8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B4D90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BF7060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9545C" w:rsidRPr="005239B3" w14:paraId="18AE828F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5E85A38C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E028D8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農業處主管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8BD16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999,086</w:t>
            </w:r>
          </w:p>
          <w:p w14:paraId="77ECCAE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2302D1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D3FE33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6FB9BF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999,086</w:t>
            </w:r>
          </w:p>
          <w:p w14:paraId="6D9BA31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CD221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6A2B48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F4CB3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C2559A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ECE62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E4676D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4A7FB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513106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69601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097307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29FE5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D10598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467F4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68DC9B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7F71A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999,086</w:t>
            </w:r>
          </w:p>
          <w:p w14:paraId="6C37F22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519DE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B22A72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73DBB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6C0ACB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9545C" w:rsidRPr="005239B3" w14:paraId="115DF522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5CC44AA2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70016A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地政處主管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F3342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1,947,015</w:t>
            </w:r>
          </w:p>
          <w:p w14:paraId="3D254EC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B4C1D8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216B4B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C1EB78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1,947,015</w:t>
            </w:r>
          </w:p>
          <w:p w14:paraId="1174807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71A38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B9A8E3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4F961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F3E120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4755D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AB3FC4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E2295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05846D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A1AED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6BC818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C2371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DC9454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73844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3A7007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C8EF0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1,947,015</w:t>
            </w:r>
          </w:p>
          <w:p w14:paraId="3F86C2A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E7263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1B2BF4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6043A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510677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9545C" w:rsidRPr="005239B3" w14:paraId="561EAAE0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78AEE9C6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4B3FD2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稅務局主管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DC54E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1,220,599</w:t>
            </w:r>
          </w:p>
          <w:p w14:paraId="4DB1CDD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9,023,497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932026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E93E33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198,495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A80AA1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1,220,599</w:t>
            </w:r>
          </w:p>
          <w:p w14:paraId="550A30E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8,825,002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0249F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9DC1F8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B1A07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5659E5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78EF4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87FADE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3EC16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38F0B8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BAE65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A240B8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D9EA4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9FD187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A00D9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036C9A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198,495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E1E28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1,220,599</w:t>
            </w:r>
          </w:p>
          <w:p w14:paraId="24BD3CD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8,825,002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D433F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9DA4A2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5A545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2634A1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9545C" w:rsidRPr="005239B3" w14:paraId="1F57A74E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693D1D03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 w:hint="eastAsia"/>
                <w:bCs/>
                <w:noProof/>
                <w:sz w:val="20"/>
              </w:rPr>
              <w:t>104－111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8EE1EA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警察局主管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7DC87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227,765,013</w:t>
            </w:r>
          </w:p>
          <w:p w14:paraId="107F694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169,261,877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2F579B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238,699</w:t>
            </w:r>
          </w:p>
          <w:p w14:paraId="1E4A530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34,698,120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4609B6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65,821,934</w:t>
            </w:r>
          </w:p>
          <w:p w14:paraId="29357C3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88,356,953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EAB7E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E9EBB3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80143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161,704,380</w:t>
            </w:r>
          </w:p>
          <w:p w14:paraId="6E93DAB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46,206,804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3A97C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7DDFD3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48293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D61A44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E72ED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0FC2CF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56EC0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2A9CDF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50500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238,699</w:t>
            </w:r>
          </w:p>
          <w:p w14:paraId="6F1A222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34,698,120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9E648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65,821,934</w:t>
            </w:r>
          </w:p>
          <w:p w14:paraId="4F8367D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88,356,953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33399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B34F5D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C8754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161,704,380</w:t>
            </w:r>
          </w:p>
          <w:p w14:paraId="4A46F5F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46,206,804</w:t>
            </w:r>
          </w:p>
        </w:tc>
      </w:tr>
      <w:tr w:rsidR="0039545C" w:rsidRPr="005239B3" w14:paraId="6F1AC70B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463A76FA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 w:hint="eastAsia"/>
                <w:bCs/>
                <w:noProof/>
                <w:sz w:val="20"/>
              </w:rPr>
              <w:t>105－111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F32D3C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消防局主管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1B3D8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156,558,087</w:t>
            </w:r>
          </w:p>
          <w:p w14:paraId="6F1418A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107,987,262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102390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D5369B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78,612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40C2C3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48,887,225</w:t>
            </w:r>
          </w:p>
          <w:p w14:paraId="6207EDA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102,997,900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34ECB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A69380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96B2A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107,670,862</w:t>
            </w:r>
          </w:p>
          <w:p w14:paraId="3D50187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4,910,750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C773C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2B2993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AD156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31B916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A6B72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DCC06D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2F332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8C96EB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A8B09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C8AF8A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78,612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72052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48,887,225</w:t>
            </w:r>
          </w:p>
          <w:p w14:paraId="433D2F0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102,997,900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428C7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D13986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CAAC3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107,670,862</w:t>
            </w:r>
          </w:p>
          <w:p w14:paraId="613CA88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4,910,750</w:t>
            </w:r>
          </w:p>
        </w:tc>
      </w:tr>
      <w:tr w:rsidR="0039545C" w:rsidRPr="005239B3" w14:paraId="4B901F3B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3E21657C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 w:hint="eastAsia"/>
                <w:bCs/>
                <w:noProof/>
                <w:sz w:val="20"/>
              </w:rPr>
              <w:t>106－111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3F2ADD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衛生局主管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5C362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66,811,603</w:t>
            </w:r>
          </w:p>
          <w:p w14:paraId="2896562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342,262,851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A73E3D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502,499</w:t>
            </w:r>
          </w:p>
          <w:p w14:paraId="3AF9A35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69,546,319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5FC762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26,144,168</w:t>
            </w:r>
          </w:p>
          <w:p w14:paraId="114DBAC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238,549,564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03C48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198480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0F7F6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40,164,936</w:t>
            </w:r>
          </w:p>
          <w:p w14:paraId="6F980E0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34,166,968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5EFA6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1BA50B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3,419,200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B72E8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580FE2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A2396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A807F6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A4769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6669FE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- 3,419,200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103B7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502,499</w:t>
            </w:r>
          </w:p>
          <w:p w14:paraId="3BC68EC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72,965,519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5FA7B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26,144,168</w:t>
            </w:r>
          </w:p>
          <w:p w14:paraId="2FB18E9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238,549,564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B712E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F5D645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E016F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40,164,936</w:t>
            </w:r>
          </w:p>
          <w:p w14:paraId="0BDD804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30,747,768</w:t>
            </w:r>
          </w:p>
        </w:tc>
      </w:tr>
      <w:tr w:rsidR="0039545C" w:rsidRPr="005239B3" w14:paraId="1CBEDAB6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099ECA8A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 w:hint="eastAsia"/>
                <w:bCs/>
                <w:noProof/>
                <w:sz w:val="20"/>
              </w:rPr>
              <w:t>103－111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CCCD47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環境保護局主管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EBD8A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8,632,120</w:t>
            </w:r>
          </w:p>
          <w:p w14:paraId="74E3AA4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19,883,577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D0757F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DC60B7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459,527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1B3070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1,878,217</w:t>
            </w:r>
          </w:p>
          <w:p w14:paraId="3C20C0D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17,241,850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933EF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EE3666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DCE4C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6,753,903</w:t>
            </w:r>
          </w:p>
          <w:p w14:paraId="39423C5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2,182,200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12252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C284EE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68499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8DCE76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A5117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09BAF8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AAFD0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DB9EDF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EA7F8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F2A7E5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459,527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3E6AF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1,878,217</w:t>
            </w:r>
          </w:p>
          <w:p w14:paraId="319B1E0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17,241,850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DC2D0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7B8B67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3BF6C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6,753,903</w:t>
            </w:r>
          </w:p>
          <w:p w14:paraId="7B76EF1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2,182,200</w:t>
            </w:r>
          </w:p>
        </w:tc>
      </w:tr>
      <w:tr w:rsidR="0039545C" w:rsidRPr="005239B3" w14:paraId="6D5B6951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10799269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 w:hint="eastAsia"/>
                <w:bCs/>
                <w:noProof/>
                <w:sz w:val="20"/>
              </w:rPr>
              <w:t>103－111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F26F22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文化觀光局主管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9E2C8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266,016,046</w:t>
            </w:r>
          </w:p>
          <w:p w14:paraId="541F850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725,934,918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83EF75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2,741,884</w:t>
            </w:r>
          </w:p>
          <w:p w14:paraId="02A2CAD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46,290,489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A4CBA4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77,335,934</w:t>
            </w:r>
          </w:p>
          <w:p w14:paraId="2C94032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327,983,863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49BE3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29,227,930</w:t>
            </w:r>
          </w:p>
          <w:p w14:paraId="3913360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- 29,227,930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0C493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215,166,158</w:t>
            </w:r>
          </w:p>
          <w:p w14:paraId="3F609B7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322,432,636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38123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A1EE15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B7335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839C36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096F9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40A469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43408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40EAEC4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53727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2,741,884</w:t>
            </w:r>
          </w:p>
          <w:p w14:paraId="565C04B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46,290,489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2DE27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77,335,934</w:t>
            </w:r>
          </w:p>
          <w:p w14:paraId="32567F2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327,983,863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588EF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29,227,930</w:t>
            </w:r>
          </w:p>
          <w:p w14:paraId="4F70D85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- 29,227,930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2785A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215,166,158</w:t>
            </w:r>
          </w:p>
          <w:p w14:paraId="0240070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322,432,636</w:t>
            </w:r>
          </w:p>
        </w:tc>
      </w:tr>
      <w:tr w:rsidR="0039545C" w:rsidRPr="005239B3" w14:paraId="681EA4BC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093176B5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 w:hint="eastAsia"/>
                <w:bCs/>
                <w:noProof/>
                <w:sz w:val="20"/>
              </w:rPr>
              <w:t>106－111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A3C529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原住民族事務中心主管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CF93B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52,815,231</w:t>
            </w:r>
          </w:p>
          <w:p w14:paraId="78624A1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117,796,612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DC21FB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718,597</w:t>
            </w:r>
          </w:p>
          <w:p w14:paraId="4B46852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6,988,070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B6FA18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22,279,487</w:t>
            </w:r>
          </w:p>
          <w:p w14:paraId="3495A3B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89,546,615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B7A43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F24876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6C8E0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29,817,147</w:t>
            </w:r>
          </w:p>
          <w:p w14:paraId="5A929C1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21,261,927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7B9CA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235EBF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AA442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404D1A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EBAC7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7441F1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6937F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E95596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926C8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718,597</w:t>
            </w:r>
          </w:p>
          <w:p w14:paraId="165B2B4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6,988,070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98E6CA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22,279,487</w:t>
            </w:r>
          </w:p>
          <w:p w14:paraId="7EDAA79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89,546,615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5C9F15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D4F9DE7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69866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29,817,147</w:t>
            </w:r>
          </w:p>
          <w:p w14:paraId="4554FA9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21,261,927</w:t>
            </w:r>
          </w:p>
        </w:tc>
      </w:tr>
      <w:tr w:rsidR="0039545C" w:rsidRPr="005239B3" w14:paraId="2C7F42BE" w14:textId="77777777" w:rsidTr="00FF48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7DE654E7" w14:textId="77777777" w:rsidR="0039545C" w:rsidRPr="005239B3" w:rsidRDefault="0039545C" w:rsidP="00B849AC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239B3">
              <w:rPr>
                <w:rFonts w:ascii="新細明體" w:hAnsi="新細明體" w:hint="eastAsia"/>
                <w:bCs/>
                <w:noProof/>
                <w:sz w:val="20"/>
              </w:rPr>
              <w:t>104－111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542A97" w14:textId="77777777" w:rsidR="0039545C" w:rsidRPr="005239B3" w:rsidRDefault="0039545C" w:rsidP="00B849AC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239B3">
              <w:rPr>
                <w:rFonts w:ascii="標楷體" w:eastAsia="標楷體" w:hAnsi="標楷體" w:hint="eastAsia"/>
                <w:bCs/>
                <w:noProof/>
                <w:sz w:val="20"/>
              </w:rPr>
              <w:t>統籌支撥科目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F2A25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146,881,026</w:t>
            </w:r>
          </w:p>
          <w:p w14:paraId="3A49F7DC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215,438,944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2B6851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F1DB3B3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7,123,359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183D82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2,365,750</w:t>
            </w:r>
          </w:p>
          <w:p w14:paraId="1A075EC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188,601,170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CCBF2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4CD3AF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5BF7B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144,515,276</w:t>
            </w:r>
          </w:p>
          <w:p w14:paraId="633BD79D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19,714,415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CB869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FF72DF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AA3D4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5FDDEFB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60054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9B709D9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01A53E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02D2C72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0EBA9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01A623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7,123,359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36DB40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2,365,750</w:t>
            </w:r>
          </w:p>
          <w:p w14:paraId="76862F71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188,601,170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D6F25F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51CE4C8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817DF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144,515,276</w:t>
            </w:r>
          </w:p>
          <w:p w14:paraId="52CA0DC6" w14:textId="77777777" w:rsidR="0039545C" w:rsidRPr="00347AF5" w:rsidRDefault="0039545C" w:rsidP="00B849AC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347AF5">
              <w:rPr>
                <w:rFonts w:ascii="新細明體" w:hAnsi="新細明體"/>
                <w:bCs/>
                <w:noProof/>
                <w:sz w:val="20"/>
              </w:rPr>
              <w:t>19,714,415</w:t>
            </w:r>
          </w:p>
        </w:tc>
      </w:tr>
    </w:tbl>
    <w:p w14:paraId="0C98E4E9" w14:textId="77777777" w:rsidR="00D867AC" w:rsidRDefault="00D867AC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E68C5" w14:textId="77777777" w:rsidR="0039545C" w:rsidRDefault="0039545C">
      <w:r>
        <w:separator/>
      </w:r>
    </w:p>
  </w:endnote>
  <w:endnote w:type="continuationSeparator" w:id="0">
    <w:p w14:paraId="2381025D" w14:textId="77777777" w:rsidR="0039545C" w:rsidRDefault="0039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267EE" w14:textId="77777777" w:rsidR="0039545C" w:rsidRDefault="0039545C">
      <w:r>
        <w:separator/>
      </w:r>
    </w:p>
  </w:footnote>
  <w:footnote w:type="continuationSeparator" w:id="0">
    <w:p w14:paraId="71C9C915" w14:textId="77777777" w:rsidR="0039545C" w:rsidRDefault="00395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2B7B2" w14:textId="1985D2AC" w:rsidR="00D867AC" w:rsidRDefault="00D867AC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5239B3" w:rsidRPr="005239B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5239B3" w:rsidRPr="005239B3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="005239B3" w:rsidRPr="005239B3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5239B3" w:rsidRPr="005239B3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CAACB" w14:textId="4BBFD3CA" w:rsidR="00D867AC" w:rsidRDefault="00D867AC">
    <w:pPr>
      <w:jc w:val="center"/>
      <w:rPr>
        <w:rFonts w:ascii="標楷體" w:eastAsia="標楷體" w:hAnsi="標楷體"/>
        <w:b/>
        <w:sz w:val="32"/>
      </w:rPr>
    </w:pP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5239B3" w:rsidRPr="005239B3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5239B3" w:rsidRPr="005239B3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5239B3" w:rsidRPr="005239B3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45C"/>
    <w:rsid w:val="0001712C"/>
    <w:rsid w:val="000323B0"/>
    <w:rsid w:val="000A3326"/>
    <w:rsid w:val="001214FD"/>
    <w:rsid w:val="001A4B2C"/>
    <w:rsid w:val="00347AF5"/>
    <w:rsid w:val="0039545C"/>
    <w:rsid w:val="003E31FB"/>
    <w:rsid w:val="003F092B"/>
    <w:rsid w:val="004E0B7F"/>
    <w:rsid w:val="005239B3"/>
    <w:rsid w:val="00734FFE"/>
    <w:rsid w:val="00775C5D"/>
    <w:rsid w:val="00881FF2"/>
    <w:rsid w:val="008B0CCA"/>
    <w:rsid w:val="008E605A"/>
    <w:rsid w:val="009D2E50"/>
    <w:rsid w:val="00AA7593"/>
    <w:rsid w:val="00AB6EA1"/>
    <w:rsid w:val="00B438BD"/>
    <w:rsid w:val="00CE74C9"/>
    <w:rsid w:val="00D867AC"/>
    <w:rsid w:val="00EC414C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B24F3EE"/>
  <w15:chartTrackingRefBased/>
  <w15:docId w15:val="{30CC8913-0E69-4C88-AE88-9807A473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E56IsSaWrJUs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XE56IsSaWrJUs以前年度歲出決算審定表.dot</Template>
  <TotalTime>28</TotalTime>
  <Pages>1</Pages>
  <Words>660</Words>
  <Characters>2117</Characters>
  <Application>Microsoft Office Word</Application>
  <DocSecurity>0</DocSecurity>
  <Lines>17</Lines>
  <Paragraphs>5</Paragraphs>
  <ScaleCrop>false</ScaleCrop>
  <Company>N.A.O.</Company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張美齡</dc:creator>
  <cp:keywords/>
  <cp:lastModifiedBy>謝佩蓉</cp:lastModifiedBy>
  <cp:revision>7</cp:revision>
  <cp:lastPrinted>2024-05-22T03:43:00Z</cp:lastPrinted>
  <dcterms:created xsi:type="dcterms:W3CDTF">2024-05-21T06:11:00Z</dcterms:created>
  <dcterms:modified xsi:type="dcterms:W3CDTF">2024-06-06T07:14:00Z</dcterms:modified>
</cp:coreProperties>
</file>