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8E03A" w14:textId="77777777"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DE0B5D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14:paraId="56802713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7E0EFF70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206A5AE2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2B2D58DC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5B6B1B6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DE0B5D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4CCC5906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0108EEA4" w14:textId="77777777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0D67F353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67EE6E73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41100D91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1FE53AB6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380A1316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758B0AF4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2303C48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3F8589E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75F4BD66" w14:textId="77777777" w:rsidTr="0016747D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4EB7BD21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79DF73A0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0C63C839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6B04F95D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38DF49A4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6918DEEF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7A2D662A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3AB55650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59BD1B0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46C368FC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519F6C47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6C09CCBD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F004C8B" w14:textId="77777777"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  <w:bottom w:val="single" w:sz="12" w:space="0" w:color="auto"/>
            </w:tcBorders>
          </w:tcPr>
          <w:p w14:paraId="59856143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bottom w:val="single" w:sz="12" w:space="0" w:color="auto"/>
              <w:right w:val="single" w:sz="12" w:space="0" w:color="auto"/>
            </w:tcBorders>
          </w:tcPr>
          <w:p w14:paraId="6CF12F57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7BB1FAF0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DE0B5D" w:rsidRPr="003A5D7E" w14:paraId="6084E9D9" w14:textId="77777777" w:rsidTr="0016747D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912E7C4" w14:textId="77777777" w:rsidR="00DE0B5D" w:rsidRPr="003A5D7E" w:rsidRDefault="00DE0B5D" w:rsidP="003710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755231D3" w14:textId="77777777" w:rsidR="00DE0B5D" w:rsidRPr="003A5D7E" w:rsidRDefault="00DE0B5D" w:rsidP="003710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6D4E73DF" w14:textId="77777777" w:rsidR="00DE0B5D" w:rsidRPr="003A5D7E" w:rsidRDefault="00DE0B5D" w:rsidP="003710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75C0148A" w14:textId="77777777" w:rsidR="00DE0B5D" w:rsidRPr="003A5D7E" w:rsidRDefault="00DE0B5D" w:rsidP="0037106B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A5D7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64E0ECF0" w14:textId="77777777" w:rsidR="00DE0B5D" w:rsidRPr="003A5D7E" w:rsidRDefault="00DE0B5D" w:rsidP="003710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3EEA84D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5BB6825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1970292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94A7E8C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9E57CBB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63EECA6D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sz w:val="20"/>
              </w:rPr>
              <w:t>84,872,818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AD8B626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D0C7FD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sz w:val="20"/>
              </w:rPr>
              <w:t>84,872,818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2951C3C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691625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84,872,818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8355F2" w14:textId="77777777" w:rsidR="00DE0B5D" w:rsidRPr="003A5D7E" w:rsidRDefault="00DE0B5D" w:rsidP="003710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E0B5D" w:rsidRPr="003A5D7E" w14:paraId="7C1F5432" w14:textId="77777777" w:rsidTr="003710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0C07DD" w14:textId="77777777" w:rsidR="00DE0B5D" w:rsidRPr="003A5D7E" w:rsidRDefault="00DE0B5D" w:rsidP="003710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96A7E9" w14:textId="77777777" w:rsidR="00DE0B5D" w:rsidRPr="003A5D7E" w:rsidRDefault="00DE0B5D" w:rsidP="003710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B494CD" w14:textId="77777777" w:rsidR="00DE0B5D" w:rsidRPr="003A5D7E" w:rsidRDefault="00DE0B5D" w:rsidP="003710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D3965" w14:textId="77777777" w:rsidR="00DE0B5D" w:rsidRPr="003A5D7E" w:rsidRDefault="00DE0B5D" w:rsidP="0037106B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A5D7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F7EA8" w14:textId="77777777" w:rsidR="00DE0B5D" w:rsidRPr="003A5D7E" w:rsidRDefault="00DE0B5D" w:rsidP="003710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BAB7E5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D7CE5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1D3994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6BB2E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7BA70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835BA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sz w:val="20"/>
              </w:rPr>
              <w:t>17,084,496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1EEA5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1D1420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sz w:val="20"/>
              </w:rPr>
              <w:t>17,084,496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099BD7B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06F7D2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17,084,496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5DFF7E" w14:textId="77777777" w:rsidR="00DE0B5D" w:rsidRPr="003A5D7E" w:rsidRDefault="00DE0B5D" w:rsidP="003710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E0B5D" w14:paraId="4051B30A" w14:textId="77777777" w:rsidTr="003710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EDF0AF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7406B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F105A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33179" w14:textId="4858CEF0" w:rsidR="00DE0B5D" w:rsidRDefault="00DE0B5D" w:rsidP="0037106B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5DD490" w14:textId="77777777" w:rsidR="00DE0B5D" w:rsidRDefault="00DE0B5D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0577A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8C1E2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2B76C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D3662E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3B22D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D73C6A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17,084,496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35A711" w14:textId="77777777" w:rsidR="00DE0B5D" w:rsidRDefault="00DE0B5D" w:rsidP="0037106B">
            <w:pPr>
              <w:jc w:val="right"/>
              <w:rPr>
                <w:rFonts w:ascii="新細明體" w:hAnsi="新細明體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571AFB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17,084,496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1B2E6ED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51E078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17,084,496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1D5BA5" w14:textId="77777777" w:rsidR="00DE0B5D" w:rsidRDefault="00DE0B5D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DE0B5D" w14:paraId="4363F69E" w14:textId="77777777" w:rsidTr="003710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4E6844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02C62D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79A582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CF3B21" w14:textId="77777777" w:rsidR="00DE0B5D" w:rsidRDefault="00DE0B5D" w:rsidP="0037106B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水利建設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C1EBB" w14:textId="77777777" w:rsidR="00DE0B5D" w:rsidRDefault="00DE0B5D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減列無須保留之工程經費</w:t>
            </w:r>
            <w:r w:rsidR="00043C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D3B92E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42454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285DB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5E625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AED22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B82D6F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5,358,780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3CD5F" w14:textId="77777777" w:rsidR="00DE0B5D" w:rsidRDefault="00DE0B5D" w:rsidP="0037106B">
            <w:pPr>
              <w:jc w:val="right"/>
              <w:rPr>
                <w:rFonts w:ascii="新細明體" w:hAnsi="新細明體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DA8B61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5,358,780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321E838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D6A055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5,358,780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D1BD9E" w14:textId="77777777" w:rsidR="00DE0B5D" w:rsidRDefault="00043CEF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43C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  <w:tr w:rsidR="00DE0B5D" w14:paraId="79CC9821" w14:textId="77777777" w:rsidTr="003710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F8E949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A76DA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E613D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F5250C" w14:textId="77777777" w:rsidR="00DE0B5D" w:rsidRDefault="00DE0B5D" w:rsidP="0037106B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交通建設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B0692" w14:textId="77777777" w:rsidR="00DE0B5D" w:rsidRDefault="00DE0B5D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減列無須保留之工程經費</w:t>
            </w:r>
            <w:r w:rsidR="00043C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7ADEA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79732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01196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F78B7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66DA6C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6482F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4,964,313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9C22F2" w14:textId="77777777" w:rsidR="00DE0B5D" w:rsidRDefault="00DE0B5D" w:rsidP="0037106B">
            <w:pPr>
              <w:jc w:val="right"/>
              <w:rPr>
                <w:rFonts w:ascii="新細明體" w:hAnsi="新細明體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F558A8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4,964,313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B570E74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D267C8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4,964,313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E45639" w14:textId="77777777" w:rsidR="00DE0B5D" w:rsidRDefault="00043CEF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43C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  <w:tr w:rsidR="00DE0B5D" w14:paraId="3BD222A5" w14:textId="77777777" w:rsidTr="003710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F51882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BA0A12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11C05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3CD098" w14:textId="77777777" w:rsidR="00DE0B5D" w:rsidRDefault="00DE0B5D" w:rsidP="0037106B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下水道建設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B3CD3" w14:textId="77777777" w:rsidR="00DE0B5D" w:rsidRDefault="00DE0B5D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減列無須保留之工程經費</w:t>
            </w:r>
            <w:r w:rsidR="00043C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929D2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6157C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3318BA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879E1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86C33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BDAF7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6,761,403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BE1B8" w14:textId="77777777" w:rsidR="00DE0B5D" w:rsidRDefault="00DE0B5D" w:rsidP="0037106B">
            <w:pPr>
              <w:jc w:val="right"/>
              <w:rPr>
                <w:rFonts w:ascii="新細明體" w:hAnsi="新細明體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BEF4DC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6,761,403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2C46B6D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59E8DD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6,761,403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472137" w14:textId="77777777" w:rsidR="00DE0B5D" w:rsidRDefault="00043CEF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43CE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  <w:tr w:rsidR="00DE0B5D" w:rsidRPr="003A5D7E" w14:paraId="36AAA219" w14:textId="77777777" w:rsidTr="003710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87E611" w14:textId="77777777" w:rsidR="00DE0B5D" w:rsidRPr="003A5D7E" w:rsidRDefault="00DE0B5D" w:rsidP="003710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sz w:val="20"/>
              </w:rPr>
              <w:t>11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1D0A7" w14:textId="77777777" w:rsidR="00DE0B5D" w:rsidRPr="003A5D7E" w:rsidRDefault="00DE0B5D" w:rsidP="003710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E4C2C" w14:textId="77777777" w:rsidR="00DE0B5D" w:rsidRPr="003A5D7E" w:rsidRDefault="00DE0B5D" w:rsidP="003710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BCDB9F" w14:textId="77777777" w:rsidR="00DE0B5D" w:rsidRPr="003A5D7E" w:rsidRDefault="00DE0B5D" w:rsidP="0037106B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A5D7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衛生局主管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23FF9" w14:textId="77777777" w:rsidR="00DE0B5D" w:rsidRPr="003A5D7E" w:rsidRDefault="00DE0B5D" w:rsidP="003710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9D0BCC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DA70DE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8D3E2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559C5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1BE26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C87AB7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sz w:val="20"/>
              </w:rPr>
              <w:t>67,788,322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8A02F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C625E2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sz w:val="20"/>
              </w:rPr>
              <w:t>67,788,322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6A81DC7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A5D7E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8B2A7E" w14:textId="77777777" w:rsidR="00DE0B5D" w:rsidRPr="003A5D7E" w:rsidRDefault="00DE0B5D" w:rsidP="0037106B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3A5D7E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67,788,322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E9FD64" w14:textId="77777777" w:rsidR="00DE0B5D" w:rsidRPr="003A5D7E" w:rsidRDefault="00DE0B5D" w:rsidP="003710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DE0B5D" w14:paraId="4C807CFD" w14:textId="77777777" w:rsidTr="003710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195879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3E70F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400C4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E42A1" w14:textId="77777777" w:rsidR="00DE0B5D" w:rsidRDefault="00DE0B5D" w:rsidP="0037106B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長期照護管理中心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F1C1C" w14:textId="77777777" w:rsidR="00DE0B5D" w:rsidRDefault="00DE0B5D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  <w:p w14:paraId="47B667AA" w14:textId="77777777" w:rsidR="00796602" w:rsidRDefault="00796602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3CA96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6FB08F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55683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49D1B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BF384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9FF92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67,788,322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E5E1A" w14:textId="77777777" w:rsidR="00DE0B5D" w:rsidRDefault="00DE0B5D" w:rsidP="0037106B">
            <w:pPr>
              <w:jc w:val="right"/>
              <w:rPr>
                <w:rFonts w:ascii="新細明體" w:hAnsi="新細明體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6CF205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67,788,322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F8D9D47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D7A98D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67,788,322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904A55" w14:textId="77777777" w:rsidR="00DE0B5D" w:rsidRDefault="00DE0B5D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DE0B5D" w14:paraId="011476B1" w14:textId="77777777" w:rsidTr="003710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847D524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76C8C11B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14:paraId="0EA532E8" w14:textId="77777777" w:rsidR="00DE0B5D" w:rsidRDefault="00DE0B5D" w:rsidP="003710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729E98C3" w14:textId="77777777" w:rsidR="00DE0B5D" w:rsidRDefault="00DE0B5D" w:rsidP="0037106B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長期照護管理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14:paraId="495770AB" w14:textId="77777777" w:rsidR="00043CEF" w:rsidRDefault="00DE0B5D" w:rsidP="00043CE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減列無須保留之交通接送服務特約單位款項及「長照十年2.0各項方案」等補助款項。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3A8A2577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60CC1BCC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11534B96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4387713D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3E101065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0951C75D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67,788,322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14:paraId="2159F801" w14:textId="77777777" w:rsidR="00DE0B5D" w:rsidRDefault="00DE0B5D" w:rsidP="0037106B">
            <w:pPr>
              <w:jc w:val="right"/>
              <w:rPr>
                <w:rFonts w:ascii="新細明體" w:hAnsi="新細明體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138C0134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sz w:val="20"/>
              </w:rPr>
              <w:t>67,788,322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16DC43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2B11E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0CF544" w14:textId="77777777" w:rsidR="00DE0B5D" w:rsidRDefault="00DE0B5D" w:rsidP="0037106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2B11EA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67,788,322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192A2685" w14:textId="77777777" w:rsidR="00DE0B5D" w:rsidRDefault="00043CEF" w:rsidP="003710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</w:t>
            </w:r>
            <w:r w:rsidR="00DE0B5D" w:rsidRPr="002B11E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庫未撥款。</w:t>
            </w:r>
          </w:p>
        </w:tc>
      </w:tr>
    </w:tbl>
    <w:p w14:paraId="091A0486" w14:textId="77777777" w:rsidR="00BC2A3A" w:rsidRDefault="00BC2A3A">
      <w:pPr>
        <w:ind w:right="414"/>
        <w:rPr>
          <w:rFonts w:eastAsia="標楷體"/>
          <w:sz w:val="22"/>
        </w:rPr>
      </w:pPr>
    </w:p>
    <w:sectPr w:rsidR="00BC2A3A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A1E06" w14:textId="77777777" w:rsidR="00DE0B5D" w:rsidRDefault="00DE0B5D">
      <w:r>
        <w:separator/>
      </w:r>
    </w:p>
  </w:endnote>
  <w:endnote w:type="continuationSeparator" w:id="0">
    <w:p w14:paraId="3C30E4A9" w14:textId="77777777" w:rsidR="00DE0B5D" w:rsidRDefault="00DE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7E0B9" w14:textId="77777777" w:rsidR="00DE0B5D" w:rsidRDefault="00DE0B5D">
      <w:r>
        <w:separator/>
      </w:r>
    </w:p>
  </w:footnote>
  <w:footnote w:type="continuationSeparator" w:id="0">
    <w:p w14:paraId="0A51A19E" w14:textId="77777777" w:rsidR="00DE0B5D" w:rsidRDefault="00DE0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29955" w14:textId="77777777" w:rsidR="00BC2A3A" w:rsidRDefault="00BC2A3A">
    <w:pPr>
      <w:pStyle w:val="a3"/>
      <w:jc w:val="center"/>
    </w:pP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043CEF" w:rsidRPr="00043CE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043CEF" w:rsidRPr="00043CEF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043CEF" w:rsidRPr="00043CEF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B7FC9" w14:textId="77777777" w:rsidR="00BC2A3A" w:rsidRDefault="00BC2A3A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43CEF" w:rsidRPr="00043CEF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043CEF" w:rsidRPr="00043CEF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出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5D"/>
    <w:rsid w:val="00013260"/>
    <w:rsid w:val="00043CEF"/>
    <w:rsid w:val="00113E34"/>
    <w:rsid w:val="0013159C"/>
    <w:rsid w:val="0016747D"/>
    <w:rsid w:val="001E5C26"/>
    <w:rsid w:val="002140B6"/>
    <w:rsid w:val="002E31DD"/>
    <w:rsid w:val="00571829"/>
    <w:rsid w:val="00795232"/>
    <w:rsid w:val="00796602"/>
    <w:rsid w:val="00AE487A"/>
    <w:rsid w:val="00BC2A3A"/>
    <w:rsid w:val="00D32386"/>
    <w:rsid w:val="00DE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F1701B"/>
  <w15:chartTrackingRefBased/>
  <w15:docId w15:val="{0B0914CC-D14A-413C-B369-0DE3B387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xZcofg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WxZcofg歲出決算修正數明細表</Template>
  <TotalTime>3</TotalTime>
  <Pages>1</Pages>
  <Words>291</Words>
  <Characters>427</Characters>
  <Application>Microsoft Office Word</Application>
  <DocSecurity>0</DocSecurity>
  <Lines>3</Lines>
  <Paragraphs>1</Paragraphs>
  <ScaleCrop>false</ScaleCrop>
  <Company>N.A.O.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許之毓</dc:creator>
  <cp:keywords/>
  <cp:lastModifiedBy>審計室 苗栗</cp:lastModifiedBy>
  <cp:revision>5</cp:revision>
  <cp:lastPrinted>2024-05-10T08:59:00Z</cp:lastPrinted>
  <dcterms:created xsi:type="dcterms:W3CDTF">2024-05-10T09:00:00Z</dcterms:created>
  <dcterms:modified xsi:type="dcterms:W3CDTF">2024-06-26T01:41:00Z</dcterms:modified>
</cp:coreProperties>
</file>