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1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"/>
        <w:gridCol w:w="437"/>
        <w:gridCol w:w="1909"/>
        <w:gridCol w:w="1560"/>
        <w:gridCol w:w="1460"/>
        <w:gridCol w:w="892"/>
        <w:gridCol w:w="568"/>
        <w:gridCol w:w="1460"/>
        <w:gridCol w:w="1460"/>
        <w:gridCol w:w="1460"/>
        <w:gridCol w:w="1460"/>
        <w:gridCol w:w="1460"/>
        <w:gridCol w:w="1460"/>
        <w:gridCol w:w="1450"/>
        <w:gridCol w:w="1451"/>
        <w:gridCol w:w="1450"/>
        <w:gridCol w:w="1451"/>
      </w:tblGrid>
      <w:tr w:rsidR="00D867AC" w:rsidTr="00E27CE6">
        <w:trPr>
          <w:cantSplit/>
          <w:trHeight w:val="227"/>
          <w:tblHeader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:rsidR="00D867AC" w:rsidRDefault="00D867AC" w:rsidP="00F722CE">
            <w:pPr>
              <w:spacing w:line="240" w:lineRule="exact"/>
              <w:ind w:rightChars="-40" w:right="-96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7AC" w:rsidRDefault="00D867AC" w:rsidP="00F722CE">
            <w:pPr>
              <w:ind w:left="-57" w:right="79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5130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7AC" w:rsidRDefault="00D867AC" w:rsidP="00E27CE6">
            <w:pPr>
              <w:ind w:right="-28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CB797B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:rsidTr="00E27CE6">
        <w:trPr>
          <w:cantSplit/>
          <w:trHeight w:val="227"/>
          <w:tblHeader/>
        </w:trPr>
        <w:tc>
          <w:tcPr>
            <w:tcW w:w="442" w:type="dxa"/>
            <w:tcBorders>
              <w:top w:val="nil"/>
              <w:left w:val="nil"/>
              <w:right w:val="nil"/>
            </w:tcBorders>
          </w:tcPr>
          <w:p w:rsidR="00D867AC" w:rsidRDefault="00D867AC" w:rsidP="00F722CE">
            <w:pPr>
              <w:spacing w:line="240" w:lineRule="exact"/>
              <w:ind w:rightChars="-40" w:right="-96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58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130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Tr="00E27CE6">
        <w:trPr>
          <w:cantSplit/>
          <w:trHeight w:val="278"/>
          <w:tblHeader/>
        </w:trPr>
        <w:tc>
          <w:tcPr>
            <w:tcW w:w="879" w:type="dxa"/>
            <w:gridSpan w:val="2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09" w:type="dxa"/>
            <w:vMerge w:val="restart"/>
            <w:tcBorders>
              <w:left w:val="nil"/>
            </w:tcBorders>
            <w:vAlign w:val="center"/>
          </w:tcPr>
          <w:p w:rsidR="00D867AC" w:rsidRDefault="00D867AC" w:rsidP="00B95037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:rsidR="00D867AC" w:rsidRDefault="00D867AC" w:rsidP="00B95037">
            <w:pPr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:rsidR="00D867AC" w:rsidRDefault="00D867AC" w:rsidP="00B9503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:rsidR="00D867AC" w:rsidRDefault="00D867AC" w:rsidP="00B9503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02" w:type="dxa"/>
            <w:gridSpan w:val="4"/>
            <w:tcBorders>
              <w:right w:val="nil"/>
            </w:tcBorders>
            <w:vAlign w:val="center"/>
          </w:tcPr>
          <w:p w:rsidR="00D867AC" w:rsidRDefault="00D867AC" w:rsidP="00B95037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Tr="00E27CE6">
        <w:trPr>
          <w:cantSplit/>
          <w:trHeight w:val="278"/>
          <w:tblHeader/>
        </w:trPr>
        <w:tc>
          <w:tcPr>
            <w:tcW w:w="879" w:type="dxa"/>
            <w:gridSpan w:val="2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:rsidR="00D867AC" w:rsidRDefault="00D867AC" w:rsidP="00B95037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B95037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5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B95037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51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50" w:type="dxa"/>
            <w:tcBorders>
              <w:right w:val="nil"/>
            </w:tcBorders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51" w:type="dxa"/>
            <w:tcBorders>
              <w:right w:val="nil"/>
            </w:tcBorders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bookmarkStart w:id="0" w:name="_GoBack"/>
        <w:bookmarkEnd w:id="0"/>
      </w:tr>
      <w:tr w:rsidR="00D867AC" w:rsidTr="00E27CE6">
        <w:trPr>
          <w:cantSplit/>
          <w:trHeight w:val="278"/>
          <w:tblHeader/>
        </w:trPr>
        <w:tc>
          <w:tcPr>
            <w:tcW w:w="879" w:type="dxa"/>
            <w:gridSpan w:val="2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Pr="00B95037" w:rsidRDefault="00D867AC" w:rsidP="00B95037">
            <w:pPr>
              <w:spacing w:line="240" w:lineRule="exact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B95037">
              <w:rPr>
                <w:rFonts w:ascii="標楷體" w:eastAsia="標楷體" w:hAnsi="標楷體" w:hint="eastAsia"/>
                <w:spacing w:val="-4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5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51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50" w:type="dxa"/>
            <w:tcBorders>
              <w:right w:val="nil"/>
            </w:tcBorders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51" w:type="dxa"/>
            <w:tcBorders>
              <w:right w:val="nil"/>
            </w:tcBorders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Tr="00E27CE6">
        <w:trPr>
          <w:cantSplit/>
          <w:trHeight w:val="278"/>
          <w:tblHeader/>
        </w:trPr>
        <w:tc>
          <w:tcPr>
            <w:tcW w:w="879" w:type="dxa"/>
            <w:gridSpan w:val="2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Pr="00B95037" w:rsidRDefault="00D867AC" w:rsidP="00B95037">
            <w:pPr>
              <w:spacing w:line="240" w:lineRule="exact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B95037">
              <w:rPr>
                <w:rFonts w:ascii="標楷體" w:eastAsia="標楷體" w:hAnsi="標楷體" w:hint="eastAsia"/>
                <w:spacing w:val="-4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0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1" w:type="dxa"/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0" w:type="dxa"/>
            <w:tcBorders>
              <w:right w:val="nil"/>
            </w:tcBorders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1" w:type="dxa"/>
            <w:tcBorders>
              <w:right w:val="nil"/>
            </w:tcBorders>
            <w:vAlign w:val="center"/>
          </w:tcPr>
          <w:p w:rsidR="00D867AC" w:rsidRDefault="00D867AC" w:rsidP="00B95037">
            <w:pPr>
              <w:spacing w:line="240" w:lineRule="exact"/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CB797B" w:rsidRPr="00E24E49" w:rsidTr="00E27C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5"/>
        </w:trPr>
        <w:tc>
          <w:tcPr>
            <w:tcW w:w="879" w:type="dxa"/>
            <w:gridSpan w:val="2"/>
            <w:shd w:val="clear" w:color="auto" w:fill="auto"/>
            <w:vAlign w:val="center"/>
          </w:tcPr>
          <w:p w:rsidR="00CB797B" w:rsidRPr="00E24E49" w:rsidRDefault="00CB797B" w:rsidP="006A5BBD">
            <w:pPr>
              <w:spacing w:line="240" w:lineRule="exact"/>
              <w:jc w:val="distribute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:rsidR="00CB797B" w:rsidRPr="00E24E49" w:rsidRDefault="00CB797B" w:rsidP="006A5BBD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24E49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11,202,808,742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502,762,399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5,715,508,222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4,984,538,121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52,793,217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- 52,793,217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555,555,616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5,715,508,222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4,931,744,904</w:t>
            </w:r>
          </w:p>
        </w:tc>
      </w:tr>
      <w:tr w:rsidR="00CB797B" w:rsidRPr="00E24E49" w:rsidTr="00E27C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5"/>
        </w:trPr>
        <w:tc>
          <w:tcPr>
            <w:tcW w:w="879" w:type="dxa"/>
            <w:gridSpan w:val="2"/>
            <w:shd w:val="clear" w:color="auto" w:fill="auto"/>
            <w:vAlign w:val="center"/>
          </w:tcPr>
          <w:p w:rsidR="00CB797B" w:rsidRPr="00E24E49" w:rsidRDefault="00CB797B" w:rsidP="006A5BBD">
            <w:pPr>
              <w:spacing w:line="240" w:lineRule="exact"/>
              <w:jc w:val="distribute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:rsidR="00CB797B" w:rsidRPr="00E24E49" w:rsidRDefault="00CB797B" w:rsidP="006A5BBD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24E49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3,828,970,789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7,373,837,953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27,866,823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474,895,576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1,292,461,374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4,423,046,848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52,025,228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- 52,025,228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2,560,667,820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2,423,870,301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52,793,217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- 52,793,217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27,866,823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527,688,793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1,292,461,374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4,423,046,848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52,025,228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- 52,025,228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2,560,667,820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8B3AFD">
              <w:rPr>
                <w:rFonts w:ascii="新細明體" w:hAnsi="新細明體"/>
                <w:b/>
                <w:noProof/>
                <w:sz w:val="20"/>
              </w:rPr>
              <w:t>2,371,077,084</w:t>
            </w:r>
          </w:p>
        </w:tc>
      </w:tr>
      <w:tr w:rsidR="00CB797B" w:rsidTr="00E27C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5"/>
        </w:trPr>
        <w:tc>
          <w:tcPr>
            <w:tcW w:w="879" w:type="dxa"/>
            <w:gridSpan w:val="2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6B3617">
              <w:rPr>
                <w:rFonts w:ascii="新細明體" w:hAnsi="新細明體" w:hint="eastAsia"/>
                <w:noProof/>
                <w:sz w:val="20"/>
              </w:rPr>
              <w:t>107－111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B3617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24,588,708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35,471,758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82,001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821,166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31,843,757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23,767,542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3,546,000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82,001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821,166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31,843,757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23,767,542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3,546,000</w:t>
            </w:r>
          </w:p>
        </w:tc>
      </w:tr>
      <w:tr w:rsidR="00CB797B" w:rsidTr="00E27C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5"/>
        </w:trPr>
        <w:tc>
          <w:tcPr>
            <w:tcW w:w="879" w:type="dxa"/>
            <w:gridSpan w:val="2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6B3617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B3617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2,220,675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1,100,000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68,688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2,151,987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1,039,286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10,714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68,688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50,000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2,151,987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1,039,286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10,714</w:t>
            </w:r>
          </w:p>
        </w:tc>
      </w:tr>
      <w:tr w:rsidR="00CB797B" w:rsidTr="00E27C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5"/>
        </w:trPr>
        <w:tc>
          <w:tcPr>
            <w:tcW w:w="879" w:type="dxa"/>
            <w:gridSpan w:val="2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6B3617">
              <w:rPr>
                <w:rFonts w:ascii="新細明體" w:hAnsi="新細明體" w:hint="eastAsia"/>
                <w:noProof/>
                <w:sz w:val="20"/>
              </w:rPr>
              <w:t>105－111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B3617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292,645,561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245,508,687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23,769,613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3,859,848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108,435,987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165,395,876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160,439,961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76,252,963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23,769,613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3,859,848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108,435,987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165,395,876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160,439,961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76,252,963</w:t>
            </w:r>
          </w:p>
        </w:tc>
      </w:tr>
      <w:tr w:rsidR="00CB797B" w:rsidTr="00E27C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5"/>
        </w:trPr>
        <w:tc>
          <w:tcPr>
            <w:tcW w:w="879" w:type="dxa"/>
            <w:gridSpan w:val="2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6B3617">
              <w:rPr>
                <w:rFonts w:ascii="新細明體" w:hAnsi="新細明體" w:hint="eastAsia"/>
                <w:noProof/>
                <w:sz w:val="20"/>
              </w:rPr>
              <w:t>104－111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B3617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227,765,013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169,261,877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238,699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34,698,120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65,821,934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88,356,953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161,704,380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46,206,804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238,699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34,698,120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65,821,934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88,356,953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161,704,380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46,206,804</w:t>
            </w:r>
          </w:p>
        </w:tc>
      </w:tr>
      <w:tr w:rsidR="00CB797B" w:rsidTr="00E27C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5"/>
        </w:trPr>
        <w:tc>
          <w:tcPr>
            <w:tcW w:w="879" w:type="dxa"/>
            <w:gridSpan w:val="2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6B3617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B3617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1,406,363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9,768,947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198,495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1,406,363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9,570,452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198,495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1,406,363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9,570,452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B797B" w:rsidTr="00E27C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5"/>
        </w:trPr>
        <w:tc>
          <w:tcPr>
            <w:tcW w:w="879" w:type="dxa"/>
            <w:gridSpan w:val="2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6B3617">
              <w:rPr>
                <w:rFonts w:ascii="新細明體" w:hAnsi="新細明體" w:hint="eastAsia"/>
                <w:noProof/>
                <w:sz w:val="20"/>
              </w:rPr>
              <w:t>109－111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B3617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714,694,647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7,283,396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494,536,251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212,875,000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7,283,396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494,536,251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212,875,000</w:t>
            </w:r>
          </w:p>
        </w:tc>
      </w:tr>
      <w:tr w:rsidR="00CB797B" w:rsidTr="00E27C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5"/>
        </w:trPr>
        <w:tc>
          <w:tcPr>
            <w:tcW w:w="879" w:type="dxa"/>
            <w:gridSpan w:val="2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6B3617">
              <w:rPr>
                <w:rFonts w:ascii="新細明體" w:hAnsi="新細明體" w:hint="eastAsia"/>
                <w:noProof/>
                <w:sz w:val="20"/>
              </w:rPr>
              <w:t>103－111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B3617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266,048,446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725,934,918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2,741,884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46,290,489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77,368,334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327,983,863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29,227,930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- 29,227,930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215,166,158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322,432,636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2,741,884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46,290,489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77,368,334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327,983,863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29,227,930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- 29,227,930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215,166,158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322,432,636</w:t>
            </w:r>
          </w:p>
        </w:tc>
      </w:tr>
      <w:tr w:rsidR="00CB797B" w:rsidTr="00E27C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5"/>
        </w:trPr>
        <w:tc>
          <w:tcPr>
            <w:tcW w:w="879" w:type="dxa"/>
            <w:gridSpan w:val="2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6B3617">
              <w:rPr>
                <w:rFonts w:ascii="新細明體" w:hAnsi="新細明體" w:hint="eastAsia"/>
                <w:noProof/>
                <w:sz w:val="20"/>
              </w:rPr>
              <w:t>103－111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B3617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711,534,828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929,213,864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488,722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25,073,189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55,008,851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301,344,102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8,916,754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- 8,916,754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664,954,009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593,879,819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488,722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25,073,189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55,008,851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301,344,102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8,916,754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- 8,916,754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664,954,009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593,879,819</w:t>
            </w:r>
          </w:p>
        </w:tc>
      </w:tr>
      <w:tr w:rsidR="00CB797B" w:rsidTr="00E27C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5"/>
        </w:trPr>
        <w:tc>
          <w:tcPr>
            <w:tcW w:w="879" w:type="dxa"/>
            <w:gridSpan w:val="2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6B3617">
              <w:rPr>
                <w:rFonts w:ascii="新細明體" w:hAnsi="新細明體" w:hint="eastAsia"/>
                <w:noProof/>
                <w:sz w:val="20"/>
              </w:rPr>
              <w:t>104－111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B3617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15,470,333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70,281,323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921,786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3,819,675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18,255,408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11,650,658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51,104,129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921,786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3,819,675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18,255,408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11,650,658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51,104,129</w:t>
            </w:r>
          </w:p>
        </w:tc>
      </w:tr>
      <w:tr w:rsidR="00CB797B" w:rsidTr="00E27C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5"/>
        </w:trPr>
        <w:tc>
          <w:tcPr>
            <w:tcW w:w="879" w:type="dxa"/>
            <w:gridSpan w:val="2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6B3617">
              <w:rPr>
                <w:rFonts w:ascii="新細明體" w:hAnsi="新細明體" w:hint="eastAsia"/>
                <w:noProof/>
                <w:sz w:val="20"/>
              </w:rPr>
              <w:t>102－111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B3617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1,106,342,627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2,279,867,053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46,598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199,359,937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175,722,288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1,517,454,616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8,432,548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- 8,432,548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939,006,289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554,619,952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4,200,000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- 4,200,000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46,598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203,559,937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175,722,288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1,517,454,616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8,432,548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- 8,432,548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939,006,289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550,419,952</w:t>
            </w:r>
          </w:p>
        </w:tc>
      </w:tr>
      <w:tr w:rsidR="00CB797B" w:rsidTr="00E27C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5"/>
        </w:trPr>
        <w:tc>
          <w:tcPr>
            <w:tcW w:w="879" w:type="dxa"/>
            <w:gridSpan w:val="2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6B3617">
              <w:rPr>
                <w:rFonts w:ascii="新細明體" w:hAnsi="新細明體" w:hint="eastAsia"/>
                <w:noProof/>
                <w:sz w:val="20"/>
              </w:rPr>
              <w:t>100－111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B3617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106,125,854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282,284,254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8,051,121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24,551,519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138,956,829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5,085,000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- 5,085,000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86,659,335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130,191,304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36,174,017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- 36,174,017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44,225,138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24,551,519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138,956,829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5,085,000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- 5,085,000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86,659,335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94,017,287</w:t>
            </w:r>
          </w:p>
        </w:tc>
      </w:tr>
      <w:tr w:rsidR="00CB797B" w:rsidTr="00E27C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5"/>
        </w:trPr>
        <w:tc>
          <w:tcPr>
            <w:tcW w:w="879" w:type="dxa"/>
            <w:gridSpan w:val="2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6B3617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B3617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7,531,584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7,531,584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7,531,584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B797B" w:rsidTr="00E27C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5"/>
        </w:trPr>
        <w:tc>
          <w:tcPr>
            <w:tcW w:w="879" w:type="dxa"/>
            <w:gridSpan w:val="2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6B3617">
              <w:rPr>
                <w:rFonts w:ascii="新細明體" w:hAnsi="新細明體" w:hint="eastAsia"/>
                <w:noProof/>
                <w:sz w:val="20"/>
              </w:rPr>
              <w:t>107－111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B3617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512,385,649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90,807,732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10,120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1,143,400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512,311,649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52,747,829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73,503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- 73,503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137,383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36,843,000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10,120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1,143,400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512,311,649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52,747,829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73,503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- 73,503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137,383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36,843,000</w:t>
            </w:r>
          </w:p>
        </w:tc>
      </w:tr>
      <w:tr w:rsidR="00CB797B" w:rsidTr="00E27C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5"/>
        </w:trPr>
        <w:tc>
          <w:tcPr>
            <w:tcW w:w="879" w:type="dxa"/>
            <w:gridSpan w:val="2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6B3617">
              <w:rPr>
                <w:rFonts w:ascii="新細明體" w:hAnsi="新細明體" w:hint="eastAsia"/>
                <w:noProof/>
                <w:sz w:val="20"/>
              </w:rPr>
              <w:t>106－111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B3617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8,397,274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36,878,644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1,917,414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382,894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22,075,853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12,267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- 12,267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8,026,647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12,873,110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1,917,414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382,894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22,075,853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12,267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- 12,267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8,026,647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12,873,110</w:t>
            </w:r>
          </w:p>
        </w:tc>
      </w:tr>
      <w:tr w:rsidR="00CB797B" w:rsidTr="00E27C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5"/>
        </w:trPr>
        <w:tc>
          <w:tcPr>
            <w:tcW w:w="879" w:type="dxa"/>
            <w:gridSpan w:val="2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6B3617">
              <w:rPr>
                <w:rFonts w:ascii="新細明體" w:hAnsi="新細明體" w:hint="eastAsia"/>
                <w:noProof/>
                <w:sz w:val="20"/>
              </w:rPr>
              <w:t>106－111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B3617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66,811,603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342,262,851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502,499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69,546,319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26,144,168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238,549,564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40,164,936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34,166,968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3,419,200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- 3,419,200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502,499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72,965,519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26,144,168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238,549,564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40,164,936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30,747,768</w:t>
            </w:r>
          </w:p>
        </w:tc>
      </w:tr>
      <w:tr w:rsidR="00CB797B" w:rsidTr="00E27C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5"/>
        </w:trPr>
        <w:tc>
          <w:tcPr>
            <w:tcW w:w="879" w:type="dxa"/>
            <w:gridSpan w:val="2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6B3617">
              <w:rPr>
                <w:rFonts w:ascii="新細明體" w:hAnsi="新細明體" w:hint="eastAsia"/>
                <w:noProof/>
                <w:sz w:val="20"/>
              </w:rPr>
              <w:t>102－111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B3617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292,414,967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800,741,188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53,400,614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224,706,645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502,095,173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277,226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- 277,226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67,985,548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244,968,175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9,000,000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- 9,000,000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62,400,614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224,706,645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502,095,173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277,226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- 277,226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67,985,548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235,968,175</w:t>
            </w:r>
          </w:p>
        </w:tc>
      </w:tr>
      <w:tr w:rsidR="00CB797B" w:rsidTr="00E27C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5"/>
        </w:trPr>
        <w:tc>
          <w:tcPr>
            <w:tcW w:w="879" w:type="dxa"/>
            <w:gridSpan w:val="2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6B3617">
              <w:rPr>
                <w:rFonts w:ascii="新細明體" w:hAnsi="新細明體" w:hint="eastAsia"/>
                <w:noProof/>
                <w:sz w:val="20"/>
              </w:rPr>
              <w:t>105－111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B3617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40,400,278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424,321,266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15,896,088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3,910,580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324,239,866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36,489,698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84,185,312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15,896,088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3,910,580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324,239,866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36,489,698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84,185,312</w:t>
            </w:r>
          </w:p>
        </w:tc>
      </w:tr>
      <w:tr w:rsidR="00CB797B" w:rsidTr="00E27C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5"/>
        </w:trPr>
        <w:tc>
          <w:tcPr>
            <w:tcW w:w="879" w:type="dxa"/>
            <w:gridSpan w:val="2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center"/>
              <w:rPr>
                <w:rFonts w:ascii="新細明體" w:hAnsi="新細明體"/>
                <w:sz w:val="20"/>
              </w:rPr>
            </w:pPr>
            <w:r w:rsidRPr="006B3617">
              <w:rPr>
                <w:rFonts w:ascii="新細明體" w:hAnsi="新細明體"/>
                <w:noProof/>
                <w:sz w:val="20"/>
              </w:rPr>
              <w:t>1</w:t>
            </w:r>
            <w:r w:rsidRPr="006B3617">
              <w:rPr>
                <w:rFonts w:ascii="新細明體" w:hAnsi="新細明體" w:hint="eastAsia"/>
                <w:noProof/>
                <w:sz w:val="20"/>
              </w:rPr>
              <w:t>04－111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CB797B" w:rsidRDefault="00CB797B" w:rsidP="006A5BBD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B3617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146,881,026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215,438,944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7,123,359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2,365,750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188,601,170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144,515,276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19,714,415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7,123,359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2,365,750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188,601,170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144,515,276</w:t>
            </w:r>
          </w:p>
          <w:p w:rsidR="00CB797B" w:rsidRPr="008B3AFD" w:rsidRDefault="00CB797B" w:rsidP="006A5BBD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B3AFD">
              <w:rPr>
                <w:rFonts w:ascii="新細明體" w:hAnsi="新細明體"/>
                <w:noProof/>
                <w:sz w:val="20"/>
              </w:rPr>
              <w:t>19,714,415</w:t>
            </w:r>
          </w:p>
        </w:tc>
      </w:tr>
    </w:tbl>
    <w:p w:rsidR="00D867AC" w:rsidRDefault="00D867AC" w:rsidP="00B95037">
      <w:pPr>
        <w:spacing w:line="20" w:lineRule="exact"/>
        <w:ind w:right="414"/>
        <w:rPr>
          <w:rFonts w:eastAsia="標楷體"/>
          <w:sz w:val="22"/>
        </w:rPr>
      </w:pPr>
    </w:p>
    <w:sectPr w:rsidR="00D867AC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037" w:rsidRDefault="00B95037">
      <w:r>
        <w:separator/>
      </w:r>
    </w:p>
  </w:endnote>
  <w:endnote w:type="continuationSeparator" w:id="0">
    <w:p w:rsidR="00B95037" w:rsidRDefault="00B95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037" w:rsidRDefault="00B95037">
      <w:r>
        <w:separator/>
      </w:r>
    </w:p>
  </w:footnote>
  <w:footnote w:type="continuationSeparator" w:id="0">
    <w:p w:rsidR="00B95037" w:rsidRDefault="00B950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037" w:rsidRDefault="00B95037">
    <w:pPr>
      <w:jc w:val="center"/>
    </w:pP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6A5BBD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6A5BBD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6A5BBD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轉入數決算審定總表</w:t>
    </w:r>
    <w:r w:rsidRPr="006A5BBD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037" w:rsidRDefault="00B95037">
    <w:pPr>
      <w:jc w:val="center"/>
      <w:rPr>
        <w:rFonts w:ascii="標楷體" w:eastAsia="標楷體" w:hAnsi="標楷體"/>
        <w:b/>
        <w:sz w:val="32"/>
      </w:rPr>
    </w:pP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6A5BBD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6A5BBD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6A5BBD">
      <w:rPr>
        <w:rFonts w:ascii="標楷體" w:eastAsia="標楷體" w:hAnsi="標楷體"/>
        <w:b/>
        <w:spacing w:val="60"/>
        <w:sz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97B"/>
    <w:rsid w:val="0001712C"/>
    <w:rsid w:val="000A3326"/>
    <w:rsid w:val="001214FD"/>
    <w:rsid w:val="001A4B2C"/>
    <w:rsid w:val="003F092B"/>
    <w:rsid w:val="004E0B7F"/>
    <w:rsid w:val="00590F7B"/>
    <w:rsid w:val="006A5BBD"/>
    <w:rsid w:val="00734FFE"/>
    <w:rsid w:val="00775C5D"/>
    <w:rsid w:val="008B0CCA"/>
    <w:rsid w:val="008B3AFD"/>
    <w:rsid w:val="008E605A"/>
    <w:rsid w:val="009D2E50"/>
    <w:rsid w:val="00AA7593"/>
    <w:rsid w:val="00AB6EA1"/>
    <w:rsid w:val="00B95037"/>
    <w:rsid w:val="00C85A2E"/>
    <w:rsid w:val="00CB797B"/>
    <w:rsid w:val="00CE74C9"/>
    <w:rsid w:val="00D867AC"/>
    <w:rsid w:val="00E27CE6"/>
    <w:rsid w:val="00EC414C"/>
    <w:rsid w:val="00F72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5C8BED09-B365-4FBA-A88C-8DB3F45C4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C85A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C85A2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ggKi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hggKi以前年度歲出決算審定表.dot</Template>
  <TotalTime>32</TotalTime>
  <Pages>1</Pages>
  <Words>837</Words>
  <Characters>3147</Characters>
  <Application>Microsoft Office Word</Application>
  <DocSecurity>0</DocSecurity>
  <Lines>26</Lines>
  <Paragraphs>7</Paragraphs>
  <ScaleCrop>false</ScaleCrop>
  <Company>N.A.O.</Company>
  <LinksUpToDate>false</LinksUpToDate>
  <CharactersWithSpaces>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謝佩蓉</dc:creator>
  <cp:keywords/>
  <cp:lastModifiedBy>謝佩蓉</cp:lastModifiedBy>
  <cp:revision>6</cp:revision>
  <cp:lastPrinted>2024-05-22T10:56:00Z</cp:lastPrinted>
  <dcterms:created xsi:type="dcterms:W3CDTF">2024-05-22T10:56:00Z</dcterms:created>
  <dcterms:modified xsi:type="dcterms:W3CDTF">2024-06-04T02:30:00Z</dcterms:modified>
</cp:coreProperties>
</file>