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44"/>
        <w:gridCol w:w="1480"/>
        <w:gridCol w:w="1479"/>
        <w:gridCol w:w="1503"/>
        <w:gridCol w:w="1505"/>
        <w:gridCol w:w="314"/>
        <w:gridCol w:w="1190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03E787F2" w14:textId="77777777" w:rsidTr="00F80314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7A7B196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99260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5BB2" w14:textId="77777777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8031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5673FE4D" w14:textId="77777777" w:rsidTr="00F80314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14:paraId="6456FEF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87F4DF2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6DE3A6B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1144A62" w14:textId="77777777" w:rsidTr="00754C5F">
        <w:trPr>
          <w:cantSplit/>
          <w:trHeight w:val="283"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3AEFAB3C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80" w:type="dxa"/>
            <w:vMerge w:val="restart"/>
            <w:tcBorders>
              <w:left w:val="nil"/>
            </w:tcBorders>
            <w:vAlign w:val="center"/>
          </w:tcPr>
          <w:p w14:paraId="1788FFC8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14:paraId="7DC94D1B" w14:textId="77777777" w:rsidR="00D46CDC" w:rsidRDefault="00D46CDC" w:rsidP="00814BD3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14:paraId="2EA00084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4B409D99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08EAC1AA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6FC27F42" w14:textId="77777777" w:rsidTr="00754C5F">
        <w:trPr>
          <w:cantSplit/>
          <w:trHeight w:val="283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72767135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44E1F5C4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14:paraId="2B9E2F4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14:paraId="6E879C4A" w14:textId="77777777" w:rsidR="00D46CDC" w:rsidRDefault="00D46CDC" w:rsidP="00754C5F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383AE41" w14:textId="77777777" w:rsidR="00D46CDC" w:rsidRDefault="00D46CDC" w:rsidP="00050480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05048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4DC0D8B1" w14:textId="77777777" w:rsidR="00D46CDC" w:rsidRDefault="00D46CDC" w:rsidP="00754C5F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7A45D969" w14:textId="77777777" w:rsidR="00D46CDC" w:rsidRDefault="00D46CDC" w:rsidP="00754C5F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64B28C8D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30C6DD5B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5826C79F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62C4F740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394E3FF2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09F7FDC2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09CEC2F6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5C1A15C8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6ECCA2A7" w14:textId="77777777" w:rsidTr="00754C5F">
        <w:trPr>
          <w:cantSplit/>
          <w:trHeight w:val="283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1398EC82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6CB5EF7F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AB1C4CA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754C5F">
              <w:rPr>
                <w:rFonts w:ascii="標楷體" w:eastAsia="標楷體" w:hAnsi="標楷體" w:hint="eastAsia"/>
                <w:spacing w:val="195"/>
                <w:kern w:val="0"/>
                <w:sz w:val="20"/>
                <w:fitText w:val="1400" w:id="-977555199"/>
              </w:rPr>
              <w:t>應收</w:t>
            </w:r>
            <w:r w:rsidRPr="00754C5F">
              <w:rPr>
                <w:rFonts w:ascii="標楷體" w:eastAsia="標楷體" w:hAnsi="標楷體" w:hint="eastAsia"/>
                <w:spacing w:val="15"/>
                <w:kern w:val="0"/>
                <w:sz w:val="20"/>
                <w:fitText w:val="1400" w:id="-977555199"/>
              </w:rPr>
              <w:t>數</w:t>
            </w:r>
            <w:proofErr w:type="gramEnd"/>
          </w:p>
        </w:tc>
        <w:tc>
          <w:tcPr>
            <w:tcW w:w="1503" w:type="dxa"/>
            <w:vAlign w:val="center"/>
          </w:tcPr>
          <w:p w14:paraId="30D7315B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A8D3DD5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278A030D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74A3C80F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A3EEC72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6B01BB23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3C7512DE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7261B0E0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8CB8699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22F773ED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0A27047F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15E434DC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76C05522" w14:textId="77777777" w:rsidTr="00754C5F">
        <w:trPr>
          <w:cantSplit/>
          <w:trHeight w:val="283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3B88CC7E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0A19BFF0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8E51C94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14:paraId="28860AB2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39551998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10C3A846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3D1B46EB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5A7C75C5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3BEDC95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7C212E0C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1FF06E2F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65BFC33C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08B1BD8D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5C17B27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A9E521A" w14:textId="77777777" w:rsidR="00D46CDC" w:rsidRDefault="00D46CDC" w:rsidP="00754C5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80314" w:rsidRPr="006F094B" w14:paraId="7153281D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B8EE134" w14:textId="77777777" w:rsidR="00F80314" w:rsidRPr="006F094B" w:rsidRDefault="00F80314" w:rsidP="00554CF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43625870" w14:textId="77777777" w:rsidR="00F80314" w:rsidRPr="006F094B" w:rsidRDefault="00F80314" w:rsidP="00554CF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94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EE7A4A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4,338,675,047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7A40D4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318,818,422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B9D631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2,002,855,037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FF0039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5C75AB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2,017,001,588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BF0705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213244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363B41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3010A0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9EAC4C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318,818,422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E8BC10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2,002,855,037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2795FB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58F8F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2,017,001,588</w:t>
            </w:r>
          </w:p>
        </w:tc>
      </w:tr>
      <w:tr w:rsidR="00F80314" w:rsidRPr="006F094B" w14:paraId="7F6BC387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E36D666" w14:textId="77777777" w:rsidR="00F80314" w:rsidRPr="006F094B" w:rsidRDefault="00F80314" w:rsidP="00554CF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38CBD641" w14:textId="77777777" w:rsidR="00F80314" w:rsidRPr="006F094B" w:rsidRDefault="00F80314" w:rsidP="00554CF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94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EE7553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875,329,049</w:t>
            </w:r>
          </w:p>
          <w:p w14:paraId="0BBD753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3,463,345,998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E460B5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39,296,553</w:t>
            </w:r>
          </w:p>
          <w:p w14:paraId="602E762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279,521,869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76A25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176,357,116</w:t>
            </w:r>
          </w:p>
          <w:p w14:paraId="6F3E889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1,826,497,921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D0C0B6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41,594,489</w:t>
            </w:r>
          </w:p>
          <w:p w14:paraId="621E984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- 41,594,489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AC4D38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701,269,869</w:t>
            </w:r>
          </w:p>
          <w:p w14:paraId="7BF3C5E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1,315,731,719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1FCCD7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A6258A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9F0722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78595BA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71DE2B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708E960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91DD8A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790CE69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EF8097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39,296,553</w:t>
            </w:r>
          </w:p>
          <w:p w14:paraId="0C904B4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279,521,869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A511C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176,357,116</w:t>
            </w:r>
          </w:p>
          <w:p w14:paraId="55A6D19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1,826,497,921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C425D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41,594,489</w:t>
            </w:r>
          </w:p>
          <w:p w14:paraId="2EED611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- 41,594,489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3B3302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701,269,869</w:t>
            </w:r>
          </w:p>
          <w:p w14:paraId="6C4A74B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2653B">
              <w:rPr>
                <w:rFonts w:ascii="新細明體" w:hAnsi="新細明體"/>
                <w:b/>
                <w:noProof/>
                <w:sz w:val="20"/>
              </w:rPr>
              <w:t>1,315,731,719</w:t>
            </w:r>
          </w:p>
        </w:tc>
      </w:tr>
      <w:tr w:rsidR="00F80314" w14:paraId="6A071C8C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438FD6A" w14:textId="77777777" w:rsidR="00F80314" w:rsidRDefault="00F80314" w:rsidP="00A16726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104－111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95EB095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0A9459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344,035,767</w:t>
            </w:r>
          </w:p>
          <w:p w14:paraId="38E0205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175,222,626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945FCC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37,031,360</w:t>
            </w:r>
          </w:p>
          <w:p w14:paraId="5CFE4CB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9,043,220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2D1985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85,299,089</w:t>
            </w:r>
          </w:p>
          <w:p w14:paraId="5DCF151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149,517,406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C69872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737F1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4DEB88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221,705,318</w:t>
            </w:r>
          </w:p>
          <w:p w14:paraId="3F599E2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16,662,000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1453B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DBA93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FF8270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FF302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1E65F5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E4886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3511A8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97286D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9AC37A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37,031,360</w:t>
            </w:r>
          </w:p>
          <w:p w14:paraId="0EE0E9E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9,043,220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57AE92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85,299,089</w:t>
            </w:r>
          </w:p>
          <w:p w14:paraId="374FAF5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149,517,406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706C0E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24048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5CEDDB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221,705,318</w:t>
            </w:r>
          </w:p>
          <w:p w14:paraId="4C1C056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16,662,000</w:t>
            </w:r>
          </w:p>
        </w:tc>
      </w:tr>
      <w:tr w:rsidR="00F80314" w14:paraId="02379DE2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DDF1D8C" w14:textId="77777777" w:rsidR="00F80314" w:rsidRDefault="00F80314" w:rsidP="00A16726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88</w:t>
            </w:r>
            <w:r w:rsidRPr="002800FE">
              <w:rPr>
                <w:rFonts w:ascii="標楷體" w:eastAsia="標楷體" w:hAnsi="標楷體" w:hint="eastAsia"/>
                <w:noProof/>
                <w:sz w:val="20"/>
              </w:rPr>
              <w:t>下及</w:t>
            </w:r>
            <w:r w:rsidRPr="00BC13FB">
              <w:rPr>
                <w:rFonts w:ascii="新細明體" w:hAnsi="新細明體" w:hint="eastAsia"/>
                <w:noProof/>
                <w:sz w:val="20"/>
              </w:rPr>
              <w:t>89－111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37D52E8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9E2805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445,564,310</w:t>
            </w:r>
          </w:p>
          <w:p w14:paraId="6161B52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50,435,651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C6FCAE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1,484,818</w:t>
            </w:r>
          </w:p>
          <w:p w14:paraId="67C7ADB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25F854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36,995,770</w:t>
            </w:r>
          </w:p>
          <w:p w14:paraId="5588685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7,720,576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6D183F3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41,594,489</w:t>
            </w:r>
          </w:p>
          <w:p w14:paraId="563D870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- 41,594,489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7303E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448,678,211</w:t>
            </w:r>
          </w:p>
          <w:p w14:paraId="046A346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120,586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69FC3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FD697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C345B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55FE0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CFE509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367989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8558E8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548C6C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3FF7B7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1,484,818</w:t>
            </w:r>
          </w:p>
          <w:p w14:paraId="5B2F772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6FA78C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36,995,770</w:t>
            </w:r>
          </w:p>
          <w:p w14:paraId="11F8DFF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7,720,576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3B5910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41,594,489</w:t>
            </w:r>
          </w:p>
          <w:p w14:paraId="3789822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- 41,594,489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152C60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448,678,211</w:t>
            </w:r>
          </w:p>
          <w:p w14:paraId="4F837BF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120,586</w:t>
            </w:r>
          </w:p>
        </w:tc>
      </w:tr>
      <w:tr w:rsidR="00F80314" w14:paraId="5F2B59F6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AB090D7" w14:textId="77777777" w:rsidR="00F80314" w:rsidRDefault="00F80314" w:rsidP="00F27F42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2B14240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547804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305,422</w:t>
            </w:r>
          </w:p>
          <w:p w14:paraId="53119E6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1,586,189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5F7AC1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4,000</w:t>
            </w:r>
          </w:p>
          <w:p w14:paraId="6990D44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2D7CC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301,422</w:t>
            </w:r>
          </w:p>
          <w:p w14:paraId="1019440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1,586,189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45370B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183B2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CA3229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9739EC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39F132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AFB23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754AE0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A5891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789919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A45F2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3E3EFB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709D1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D486CF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4,000</w:t>
            </w:r>
          </w:p>
          <w:p w14:paraId="0E898DF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E16DED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301,422</w:t>
            </w:r>
          </w:p>
          <w:p w14:paraId="5E70CAB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1,586,189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81D565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8670F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8A7BAD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5B8D76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80314" w14:paraId="0FF5F4D2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D271546" w14:textId="77777777" w:rsidR="00F80314" w:rsidRDefault="00F80314" w:rsidP="00F27F42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F67EF46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153504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426,864</w:t>
            </w:r>
          </w:p>
          <w:p w14:paraId="043AC95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2,640,749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E4A245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38,256</w:t>
            </w:r>
          </w:p>
          <w:p w14:paraId="5D61A18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7EBC8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387,227</w:t>
            </w:r>
          </w:p>
          <w:p w14:paraId="6A12F32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136,901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4084D1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D82E86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21A073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1,381</w:t>
            </w:r>
          </w:p>
          <w:p w14:paraId="5B9490F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2,503,848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D8948F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C0F64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3B51E2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5334B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118E82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8E098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B11AF6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82F76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B5932D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38,256</w:t>
            </w:r>
          </w:p>
          <w:p w14:paraId="47FFF31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11E824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387,227</w:t>
            </w:r>
          </w:p>
          <w:p w14:paraId="4A793A2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136,901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7B8F23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D31E29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DCF22F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1,381</w:t>
            </w:r>
          </w:p>
          <w:p w14:paraId="0E7DECE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2,503,848</w:t>
            </w:r>
          </w:p>
        </w:tc>
      </w:tr>
      <w:tr w:rsidR="00F80314" w14:paraId="685D5450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9BDD7C8" w14:textId="77777777" w:rsidR="00F80314" w:rsidRDefault="00F80314" w:rsidP="00A16726">
            <w:pPr>
              <w:jc w:val="center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30BF60A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CEAA41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A4F02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123,827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29CCE4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A2145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8F2584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3117A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123,827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2A65FBB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575D02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3C0397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6A8D3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2B9174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BFE36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82C42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AAC8D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E7589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83F529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04FE5E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433F5E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86EA6F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07529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BF7C83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BC9A92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123,827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26ADA5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46222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5990C0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6E7A7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80314" w14:paraId="161D2902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F787187" w14:textId="77777777" w:rsidR="00F80314" w:rsidRDefault="00F80314" w:rsidP="00F27F42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104－111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AA83A89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2DA623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84,796,686</w:t>
            </w:r>
          </w:p>
          <w:p w14:paraId="5EF7175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3,052,435,129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84787B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738,119</w:t>
            </w:r>
          </w:p>
          <w:p w14:paraId="7B2EAE9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259,779,422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ED477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53,173,608</w:t>
            </w:r>
          </w:p>
          <w:p w14:paraId="51DAEA3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1,581,736,203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657CE8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19A80F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F5128A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30,884,959</w:t>
            </w:r>
          </w:p>
          <w:p w14:paraId="0790F0E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1,210,919,504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E776EC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E2A79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4450C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DBC4F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52066C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132CA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5A5703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CDD9F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230EF7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738,119</w:t>
            </w:r>
          </w:p>
          <w:p w14:paraId="3A5E99C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259,779,422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A3ECF1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53,173,608</w:t>
            </w:r>
          </w:p>
          <w:p w14:paraId="369CB1F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1,581,736,203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463A16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D32C18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F3665B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30,884,959</w:t>
            </w:r>
          </w:p>
          <w:p w14:paraId="74E87D5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1,210,919,504</w:t>
            </w:r>
          </w:p>
        </w:tc>
      </w:tr>
      <w:tr w:rsidR="00F80314" w14:paraId="038DEE9F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7BAE067" w14:textId="77777777" w:rsidR="00F80314" w:rsidRDefault="00F80314" w:rsidP="00F27F42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73FD5D7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6FB6DD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200,000</w:t>
            </w:r>
          </w:p>
          <w:p w14:paraId="36B2086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139,892,505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6F85651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143C8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9,303,360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3634F2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200,000</w:t>
            </w:r>
          </w:p>
          <w:p w14:paraId="13E1516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73,122,253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45FCD76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DF5A7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69F345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A8D48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57,466,892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ED81A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94ACC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FB438F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FA0ED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717D69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8F8D0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6225EA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94D71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C0DA68A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BAD3B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9,303,360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59470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200,000</w:t>
            </w:r>
          </w:p>
          <w:p w14:paraId="7005F9A8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73,122,253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0478B6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3BAF11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BED11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678CB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57,466,892</w:t>
            </w:r>
          </w:p>
        </w:tc>
      </w:tr>
      <w:tr w:rsidR="00F80314" w14:paraId="22A86A0C" w14:textId="77777777" w:rsidTr="00F27F4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7080EB1" w14:textId="77777777" w:rsidR="00F80314" w:rsidRDefault="00F80314" w:rsidP="00F27F42">
            <w:pPr>
              <w:jc w:val="both"/>
              <w:rPr>
                <w:rFonts w:ascii="新細明體" w:hAnsi="新細明體"/>
                <w:sz w:val="20"/>
              </w:rPr>
            </w:pPr>
            <w:r w:rsidRPr="00BC13FB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B28A0B4" w14:textId="77777777" w:rsidR="00F80314" w:rsidRDefault="00F80314" w:rsidP="00554CF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C13FB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0A9CB5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CEBB4E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41,009,322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988075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8F67F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395,867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293EE83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31B63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12,554,566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0E2900C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10A39D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761A43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E688B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28,058,889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2176BB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8BE46F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CC73C74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2672EF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B80B6AE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3ED16F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996CED5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8997B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E8D6B17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25252F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395,867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B464A50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9DC4D2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12,554,566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994532C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47C99B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F0E0B36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D0F089" w14:textId="77777777" w:rsidR="00F80314" w:rsidRPr="0052653B" w:rsidRDefault="00F80314" w:rsidP="00554CF4">
            <w:pPr>
              <w:jc w:val="right"/>
              <w:rPr>
                <w:rFonts w:ascii="新細明體" w:hAnsi="新細明體"/>
                <w:sz w:val="20"/>
              </w:rPr>
            </w:pPr>
            <w:r w:rsidRPr="0052653B">
              <w:rPr>
                <w:rFonts w:ascii="新細明體" w:hAnsi="新細明體"/>
                <w:noProof/>
                <w:sz w:val="20"/>
              </w:rPr>
              <w:t>28,058,889</w:t>
            </w:r>
          </w:p>
        </w:tc>
      </w:tr>
    </w:tbl>
    <w:p w14:paraId="31F923A1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E9BE1" w14:textId="77777777" w:rsidR="00554CF4" w:rsidRDefault="00554CF4">
      <w:r>
        <w:separator/>
      </w:r>
    </w:p>
  </w:endnote>
  <w:endnote w:type="continuationSeparator" w:id="0">
    <w:p w14:paraId="5C86BCB8" w14:textId="77777777" w:rsidR="00554CF4" w:rsidRDefault="0055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88896" w14:textId="77777777" w:rsidR="00554CF4" w:rsidRDefault="00554CF4">
      <w:r>
        <w:separator/>
      </w:r>
    </w:p>
  </w:footnote>
  <w:footnote w:type="continuationSeparator" w:id="0">
    <w:p w14:paraId="7F7753D2" w14:textId="77777777" w:rsidR="00554CF4" w:rsidRDefault="0055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9D2BF" w14:textId="77777777" w:rsidR="00554CF4" w:rsidRDefault="00554CF4">
    <w:pPr>
      <w:jc w:val="center"/>
    </w:pP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554CF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54CF4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554CF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0B0E" w14:textId="77777777" w:rsidR="00554CF4" w:rsidRDefault="00554CF4">
    <w:pPr>
      <w:jc w:val="center"/>
      <w:rPr>
        <w:b/>
        <w:sz w:val="32"/>
      </w:rPr>
    </w:pP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554CF4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554CF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314"/>
    <w:rsid w:val="00050480"/>
    <w:rsid w:val="001021E7"/>
    <w:rsid w:val="001512E9"/>
    <w:rsid w:val="001F4CCA"/>
    <w:rsid w:val="002800FE"/>
    <w:rsid w:val="0052653B"/>
    <w:rsid w:val="00554CF4"/>
    <w:rsid w:val="005E1975"/>
    <w:rsid w:val="00754C5F"/>
    <w:rsid w:val="00814BD3"/>
    <w:rsid w:val="0085742D"/>
    <w:rsid w:val="009B470C"/>
    <w:rsid w:val="009E1C1B"/>
    <w:rsid w:val="00A16726"/>
    <w:rsid w:val="00B205E3"/>
    <w:rsid w:val="00B40E8D"/>
    <w:rsid w:val="00BB53F0"/>
    <w:rsid w:val="00CB1EE5"/>
    <w:rsid w:val="00D46CDC"/>
    <w:rsid w:val="00E666AA"/>
    <w:rsid w:val="00EA1B26"/>
    <w:rsid w:val="00F27F42"/>
    <w:rsid w:val="00F34B52"/>
    <w:rsid w:val="00F6535D"/>
    <w:rsid w:val="00F8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BA082CC"/>
  <w15:chartTrackingRefBased/>
  <w15:docId w15:val="{49B02F41-CDAE-435A-8734-DACBDAC0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F27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F27F4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HWK2xzp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eHWK2xzp以前年度歲入決算審定表</Template>
  <TotalTime>29</TotalTime>
  <Pages>1</Pages>
  <Words>273</Words>
  <Characters>1558</Characters>
  <Application>Microsoft Office Word</Application>
  <DocSecurity>0</DocSecurity>
  <Lines>12</Lines>
  <Paragraphs>3</Paragraphs>
  <ScaleCrop>false</ScaleCrop>
  <Company>N.A.O.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審計室 苗栗</cp:lastModifiedBy>
  <cp:revision>11</cp:revision>
  <cp:lastPrinted>2024-05-16T09:06:00Z</cp:lastPrinted>
  <dcterms:created xsi:type="dcterms:W3CDTF">2024-05-16T08:48:00Z</dcterms:created>
  <dcterms:modified xsi:type="dcterms:W3CDTF">2024-06-26T01:46:00Z</dcterms:modified>
</cp:coreProperties>
</file>