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"/>
        <w:gridCol w:w="628"/>
        <w:gridCol w:w="2405"/>
        <w:gridCol w:w="1548"/>
        <w:gridCol w:w="1441"/>
        <w:gridCol w:w="1075"/>
        <w:gridCol w:w="369"/>
        <w:gridCol w:w="1444"/>
        <w:gridCol w:w="1444"/>
        <w:gridCol w:w="1519"/>
        <w:gridCol w:w="1521"/>
        <w:gridCol w:w="1521"/>
        <w:gridCol w:w="1520"/>
        <w:gridCol w:w="708"/>
        <w:gridCol w:w="1526"/>
        <w:gridCol w:w="813"/>
        <w:gridCol w:w="1741"/>
        <w:gridCol w:w="603"/>
      </w:tblGrid>
      <w:tr w:rsidR="00E55EEF" w14:paraId="6967F019" w14:textId="77777777" w:rsidTr="004C56FA">
        <w:trPr>
          <w:gridBefore w:val="1"/>
          <w:wBefore w:w="42" w:type="dxa"/>
          <w:cantSplit/>
          <w:trHeight w:val="270"/>
          <w:tblHeader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540819B2" w14:textId="77777777" w:rsidR="00E55EEF" w:rsidRDefault="00E55EEF" w:rsidP="00542884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646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EA265" w14:textId="77777777" w:rsidR="00E55EEF" w:rsidRDefault="00E55EEF" w:rsidP="00542884">
            <w:pPr>
              <w:ind w:left="-42" w:right="8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門併計</w:t>
            </w:r>
          </w:p>
        </w:tc>
        <w:tc>
          <w:tcPr>
            <w:tcW w:w="14729" w:type="dxa"/>
            <w:gridSpan w:val="1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338E9A2" w14:textId="77777777" w:rsidR="00E55EEF" w:rsidRDefault="004C56FA" w:rsidP="004C56FA">
            <w:pPr>
              <w:tabs>
                <w:tab w:val="left" w:pos="12645"/>
              </w:tabs>
              <w:wordWrap w:val="0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單位</w:t>
            </w:r>
            <w:r>
              <w:rPr>
                <w:rFonts w:eastAsia="標楷體"/>
                <w:sz w:val="20"/>
              </w:rPr>
              <w:t>：</w:t>
            </w:r>
            <w:r>
              <w:rPr>
                <w:rFonts w:eastAsia="標楷體" w:hint="eastAsia"/>
                <w:sz w:val="20"/>
              </w:rPr>
              <w:t>新臺幣元</w:t>
            </w:r>
          </w:p>
        </w:tc>
      </w:tr>
      <w:tr w:rsidR="00E55EEF" w14:paraId="401F6655" w14:textId="77777777" w:rsidTr="004C56FA">
        <w:trPr>
          <w:gridBefore w:val="1"/>
          <w:wBefore w:w="42" w:type="dxa"/>
          <w:cantSplit/>
          <w:trHeight w:val="270"/>
          <w:tblHeader/>
        </w:trPr>
        <w:tc>
          <w:tcPr>
            <w:tcW w:w="628" w:type="dxa"/>
            <w:tcBorders>
              <w:top w:val="nil"/>
              <w:left w:val="nil"/>
              <w:right w:val="nil"/>
            </w:tcBorders>
          </w:tcPr>
          <w:p w14:paraId="5372DFD9" w14:textId="77777777" w:rsidR="00E55EEF" w:rsidRDefault="00E55EEF" w:rsidP="00542884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6469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79026FD4" w14:textId="77777777" w:rsidR="00E55EEF" w:rsidRDefault="00E55EEF" w:rsidP="00542884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4729" w:type="dxa"/>
            <w:gridSpan w:val="12"/>
            <w:vMerge/>
            <w:tcBorders>
              <w:left w:val="nil"/>
              <w:right w:val="nil"/>
            </w:tcBorders>
            <w:vAlign w:val="bottom"/>
          </w:tcPr>
          <w:p w14:paraId="6D891CB6" w14:textId="77777777" w:rsidR="00E55EEF" w:rsidRDefault="00E55EEF" w:rsidP="00542884">
            <w:pPr>
              <w:tabs>
                <w:tab w:val="left" w:pos="12882"/>
              </w:tabs>
              <w:ind w:right="7"/>
              <w:rPr>
                <w:rFonts w:eastAsia="標楷體"/>
                <w:sz w:val="20"/>
              </w:rPr>
            </w:pPr>
          </w:p>
        </w:tc>
      </w:tr>
      <w:tr w:rsidR="0019333D" w14:paraId="415CF073" w14:textId="77777777" w:rsidTr="00A37AD3">
        <w:trPr>
          <w:cantSplit/>
          <w:tblHeader/>
        </w:trPr>
        <w:tc>
          <w:tcPr>
            <w:tcW w:w="3075" w:type="dxa"/>
            <w:gridSpan w:val="3"/>
            <w:tcBorders>
              <w:left w:val="nil"/>
            </w:tcBorders>
            <w:vAlign w:val="center"/>
          </w:tcPr>
          <w:p w14:paraId="0FA59A3B" w14:textId="6F4FE15E" w:rsidR="0019333D" w:rsidRDefault="0033290A" w:rsidP="0033290A">
            <w:pPr>
              <w:ind w:right="71" w:firstLineChars="200" w:firstLine="40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</w:t>
            </w:r>
            <w:r>
              <w:rPr>
                <w:rFonts w:eastAsia="標楷體" w:hint="eastAsia"/>
                <w:sz w:val="20"/>
              </w:rPr>
              <w:t xml:space="preserve"> </w:t>
            </w:r>
            <w:r>
              <w:rPr>
                <w:rFonts w:eastAsia="標楷體"/>
                <w:sz w:val="20"/>
              </w:rPr>
              <w:t xml:space="preserve">                   </w:t>
            </w:r>
            <w:r w:rsidR="0019333D">
              <w:rPr>
                <w:rFonts w:eastAsia="標楷體" w:hint="eastAsia"/>
                <w:sz w:val="20"/>
              </w:rPr>
              <w:t>目</w:t>
            </w:r>
          </w:p>
        </w:tc>
        <w:tc>
          <w:tcPr>
            <w:tcW w:w="1548" w:type="dxa"/>
            <w:vMerge w:val="restart"/>
            <w:vAlign w:val="center"/>
          </w:tcPr>
          <w:p w14:paraId="5F1A8A9F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773" w:type="dxa"/>
            <w:gridSpan w:val="5"/>
            <w:vAlign w:val="center"/>
          </w:tcPr>
          <w:p w14:paraId="1844D0A7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89" w:type="dxa"/>
            <w:gridSpan w:val="5"/>
            <w:vAlign w:val="center"/>
          </w:tcPr>
          <w:p w14:paraId="230556CF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339" w:type="dxa"/>
            <w:gridSpan w:val="2"/>
            <w:vAlign w:val="center"/>
          </w:tcPr>
          <w:p w14:paraId="1EE00942" w14:textId="77777777" w:rsidR="00A16F7E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13CFFC73" w14:textId="77777777" w:rsidR="0019333D" w:rsidRDefault="0019333D" w:rsidP="00A16F7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2344" w:type="dxa"/>
            <w:gridSpan w:val="2"/>
            <w:tcBorders>
              <w:right w:val="nil"/>
            </w:tcBorders>
            <w:vAlign w:val="center"/>
          </w:tcPr>
          <w:p w14:paraId="2D148898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07C8E745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19333D" w14:paraId="4FA9D343" w14:textId="77777777" w:rsidTr="0009772C">
        <w:trPr>
          <w:cantSplit/>
          <w:tblHeader/>
        </w:trPr>
        <w:tc>
          <w:tcPr>
            <w:tcW w:w="670" w:type="dxa"/>
            <w:gridSpan w:val="2"/>
            <w:tcBorders>
              <w:left w:val="nil"/>
            </w:tcBorders>
            <w:vAlign w:val="center"/>
          </w:tcPr>
          <w:p w14:paraId="25812FF7" w14:textId="77777777" w:rsidR="0019333D" w:rsidRDefault="0019333D" w:rsidP="0009772C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405" w:type="dxa"/>
            <w:vAlign w:val="center"/>
          </w:tcPr>
          <w:p w14:paraId="6819D571" w14:textId="77777777" w:rsidR="0019333D" w:rsidRDefault="0019333D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48" w:type="dxa"/>
            <w:vMerge/>
            <w:vAlign w:val="center"/>
          </w:tcPr>
          <w:p w14:paraId="421E5187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41" w:type="dxa"/>
            <w:vAlign w:val="center"/>
          </w:tcPr>
          <w:p w14:paraId="202A7D17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44" w:type="dxa"/>
            <w:gridSpan w:val="2"/>
            <w:vAlign w:val="center"/>
          </w:tcPr>
          <w:p w14:paraId="190D950E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44" w:type="dxa"/>
            <w:vAlign w:val="center"/>
          </w:tcPr>
          <w:p w14:paraId="391BE851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44" w:type="dxa"/>
            <w:vAlign w:val="center"/>
          </w:tcPr>
          <w:p w14:paraId="7EAC4809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19" w:type="dxa"/>
            <w:vAlign w:val="center"/>
          </w:tcPr>
          <w:p w14:paraId="32546E97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21" w:type="dxa"/>
            <w:vAlign w:val="center"/>
          </w:tcPr>
          <w:p w14:paraId="6C23714B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521" w:type="dxa"/>
            <w:vAlign w:val="center"/>
          </w:tcPr>
          <w:p w14:paraId="26BE2D4E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20" w:type="dxa"/>
            <w:vAlign w:val="center"/>
          </w:tcPr>
          <w:p w14:paraId="68DCC1E8" w14:textId="77777777" w:rsidR="0019333D" w:rsidRDefault="0019333D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08" w:type="dxa"/>
            <w:vAlign w:val="center"/>
          </w:tcPr>
          <w:p w14:paraId="7807C070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526" w:type="dxa"/>
            <w:vAlign w:val="center"/>
          </w:tcPr>
          <w:p w14:paraId="5C6E7CC0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13" w:type="dxa"/>
            <w:vAlign w:val="center"/>
          </w:tcPr>
          <w:p w14:paraId="15B4B987" w14:textId="77777777" w:rsidR="0019333D" w:rsidRDefault="0019333D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741" w:type="dxa"/>
            <w:vAlign w:val="center"/>
          </w:tcPr>
          <w:p w14:paraId="513E3979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603" w:type="dxa"/>
            <w:tcBorders>
              <w:right w:val="nil"/>
            </w:tcBorders>
            <w:vAlign w:val="center"/>
          </w:tcPr>
          <w:p w14:paraId="5B2FB118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A37AD3" w:rsidRPr="009F5DE1" w14:paraId="1E90815A" w14:textId="77777777" w:rsidTr="000977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14:paraId="411AA09C" w14:textId="77777777" w:rsidR="00A37AD3" w:rsidRPr="009F5DE1" w:rsidRDefault="00A37AD3" w:rsidP="0009772C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05" w:type="dxa"/>
            <w:shd w:val="clear" w:color="auto" w:fill="auto"/>
            <w:vAlign w:val="center"/>
          </w:tcPr>
          <w:p w14:paraId="35905066" w14:textId="77777777" w:rsidR="00A37AD3" w:rsidRPr="009F5DE1" w:rsidRDefault="00A37AD3" w:rsidP="003C351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F5DE1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C6916B8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9772C">
              <w:rPr>
                <w:rFonts w:ascii="新細明體" w:hAnsi="新細明體"/>
                <w:b/>
                <w:noProof/>
                <w:sz w:val="20"/>
              </w:rPr>
              <w:t>30,259,417,000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6997D7D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9772C">
              <w:rPr>
                <w:rFonts w:ascii="新細明體" w:hAnsi="新細明體"/>
                <w:b/>
                <w:noProof/>
                <w:sz w:val="20"/>
              </w:rPr>
              <w:t>22,177,214,116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9700CF0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9772C">
              <w:rPr>
                <w:rFonts w:ascii="新細明體" w:hAnsi="新細明體"/>
                <w:b/>
                <w:noProof/>
                <w:sz w:val="20"/>
              </w:rPr>
              <w:t>763,570,442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AAD1593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9772C">
              <w:rPr>
                <w:rFonts w:ascii="新細明體" w:hAnsi="新細明體"/>
                <w:b/>
                <w:noProof/>
                <w:sz w:val="20"/>
              </w:rPr>
              <w:t>6,292,235,162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D217FB1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9772C">
              <w:rPr>
                <w:rFonts w:ascii="新細明體" w:hAnsi="新細明體"/>
                <w:b/>
                <w:noProof/>
                <w:sz w:val="20"/>
              </w:rPr>
              <w:t>29,233,019,720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92C9A98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9772C">
              <w:rPr>
                <w:rFonts w:ascii="新細明體" w:hAnsi="新細明體"/>
                <w:b/>
                <w:noProof/>
                <w:sz w:val="20"/>
              </w:rPr>
              <w:t>22,177,214,116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F338544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9772C">
              <w:rPr>
                <w:rFonts w:ascii="新細明體" w:hAnsi="新細明體"/>
                <w:b/>
                <w:noProof/>
                <w:sz w:val="20"/>
              </w:rPr>
              <w:t>763,570,442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68C8FEA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9772C">
              <w:rPr>
                <w:rFonts w:ascii="新細明體" w:hAnsi="新細明體"/>
                <w:b/>
                <w:noProof/>
                <w:sz w:val="20"/>
              </w:rPr>
              <w:t>6,207,362,344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979FAEC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9772C">
              <w:rPr>
                <w:rFonts w:ascii="新細明體" w:hAnsi="新細明體"/>
                <w:b/>
                <w:noProof/>
                <w:sz w:val="20"/>
              </w:rPr>
              <w:t>29,148,146,902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79BED67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9772C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23EF4EB4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9772C">
              <w:rPr>
                <w:rFonts w:ascii="新細明體" w:hAnsi="新細明體"/>
                <w:b/>
                <w:noProof/>
                <w:sz w:val="20"/>
              </w:rPr>
              <w:t>- 1,111,270,098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EAB1167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9772C">
              <w:rPr>
                <w:rFonts w:ascii="新細明體" w:hAnsi="新細明體"/>
                <w:b/>
                <w:noProof/>
                <w:sz w:val="20"/>
              </w:rPr>
              <w:t>- 3.67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73C7773A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9772C">
              <w:rPr>
                <w:rFonts w:ascii="新細明體" w:hAnsi="新細明體"/>
                <w:b/>
                <w:noProof/>
                <w:sz w:val="20"/>
              </w:rPr>
              <w:t>- 84,872,818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4635F1F8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9772C">
              <w:rPr>
                <w:rFonts w:ascii="新細明體" w:hAnsi="新細明體"/>
                <w:b/>
                <w:noProof/>
                <w:sz w:val="20"/>
              </w:rPr>
              <w:t>- 0.29</w:t>
            </w:r>
          </w:p>
        </w:tc>
      </w:tr>
      <w:tr w:rsidR="00A37AD3" w14:paraId="41BDC61F" w14:textId="77777777" w:rsidTr="000977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14:paraId="28BF0D66" w14:textId="77777777" w:rsidR="00A37AD3" w:rsidRDefault="00A37AD3" w:rsidP="0009772C">
            <w:pPr>
              <w:jc w:val="center"/>
              <w:rPr>
                <w:rFonts w:ascii="新細明體" w:hAnsi="新細明體"/>
                <w:sz w:val="20"/>
              </w:rPr>
            </w:pPr>
            <w:r w:rsidRPr="002E2238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4471C245" w14:textId="77777777" w:rsidR="00A37AD3" w:rsidRDefault="00A37AD3" w:rsidP="003C351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E2238">
              <w:rPr>
                <w:rFonts w:ascii="標楷體" w:eastAsia="標楷體" w:hAnsi="標楷體" w:hint="eastAsia"/>
                <w:noProof/>
                <w:sz w:val="20"/>
              </w:rPr>
              <w:t>縣議會主管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5B369E17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224,598,000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95BCE11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207,465,096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31FD49BA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3,907,881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D023F75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A495202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211,372,977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9DBDCC9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207,465,096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2B1DE7D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3,907,881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CB14897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83A80FB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211,372,977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772D288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0.73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3B0391D5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- 13,225,023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2FE7DD6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- 5.89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482E2BF8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2E59AFE6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37AD3" w14:paraId="73DE85BA" w14:textId="77777777" w:rsidTr="000977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14:paraId="28667C9D" w14:textId="77777777" w:rsidR="00A37AD3" w:rsidRDefault="00A37AD3" w:rsidP="0009772C">
            <w:pPr>
              <w:jc w:val="center"/>
              <w:rPr>
                <w:rFonts w:ascii="新細明體" w:hAnsi="新細明體"/>
                <w:sz w:val="20"/>
              </w:rPr>
            </w:pPr>
            <w:r w:rsidRPr="002E2238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7EC75558" w14:textId="77777777" w:rsidR="00A37AD3" w:rsidRDefault="00A37AD3" w:rsidP="003C351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E2238">
              <w:rPr>
                <w:rFonts w:ascii="標楷體" w:eastAsia="標楷體" w:hAnsi="標楷體" w:hint="eastAsia"/>
                <w:noProof/>
                <w:sz w:val="20"/>
              </w:rPr>
              <w:t>縣政府主管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402207A8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20,848,839,818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48C8714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15,394,334,232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4E26FC4E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656,132,645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8AA27DC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4,403,750,709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2C7EF80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20,454,217,586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B3BCD68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15,394,334,232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043C256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656,132,645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2830F86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4,386,666,213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8F73696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20,437,133,090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EF5E717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70.11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4AAF4BF3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- 411,706,728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42018703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- 1.97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4FA560D8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- 17,084,496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168127BF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- 0.08</w:t>
            </w:r>
          </w:p>
        </w:tc>
      </w:tr>
      <w:tr w:rsidR="00A37AD3" w14:paraId="3E74C991" w14:textId="77777777" w:rsidTr="000977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14:paraId="3ABD2B61" w14:textId="77777777" w:rsidR="00A37AD3" w:rsidRDefault="00A37AD3" w:rsidP="0009772C">
            <w:pPr>
              <w:jc w:val="center"/>
              <w:rPr>
                <w:rFonts w:ascii="新細明體" w:hAnsi="新細明體"/>
                <w:sz w:val="20"/>
              </w:rPr>
            </w:pPr>
            <w:r w:rsidRPr="002E2238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635F6FE" w14:textId="77777777" w:rsidR="00A37AD3" w:rsidRDefault="00A37AD3" w:rsidP="003C351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E2238">
              <w:rPr>
                <w:rFonts w:ascii="標楷體" w:eastAsia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5F511E13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195,550,000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5FBBAC2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184,668,860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653887FB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4C58A6A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95BE35D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184,668,860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52E6558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184,668,860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5FF28C6D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70218EC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6830215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184,668,860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AF3AC49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0.63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41251907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- 10,881,140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473DF756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- 5.56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2F467742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3D59F0B9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37AD3" w14:paraId="121A760D" w14:textId="77777777" w:rsidTr="000977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14:paraId="216589C8" w14:textId="77777777" w:rsidR="00A37AD3" w:rsidRDefault="00A37AD3" w:rsidP="0009772C">
            <w:pPr>
              <w:jc w:val="center"/>
              <w:rPr>
                <w:rFonts w:ascii="新細明體" w:hAnsi="新細明體"/>
                <w:sz w:val="20"/>
              </w:rPr>
            </w:pPr>
            <w:r w:rsidRPr="002E2238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4F6389C8" w14:textId="77777777" w:rsidR="00A37AD3" w:rsidRDefault="00A37AD3" w:rsidP="003C351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E2238">
              <w:rPr>
                <w:rFonts w:ascii="標楷體" w:eastAsia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38A9AC7A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17,782,000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04A9098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16,349,680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79A13FA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CFD21DB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608A5B2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16,349,680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4C9A762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16,349,680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7272F0D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544AE0A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6D55E78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16,349,680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295FB36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0.06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3ED30362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- 1,432,320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4035AC5B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- 8.05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6621EC28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3E6DB736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37AD3" w14:paraId="0F87B9F6" w14:textId="77777777" w:rsidTr="000977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14:paraId="1C2F85A0" w14:textId="77777777" w:rsidR="00A37AD3" w:rsidRDefault="00A37AD3" w:rsidP="0009772C">
            <w:pPr>
              <w:jc w:val="center"/>
              <w:rPr>
                <w:rFonts w:ascii="新細明體" w:hAnsi="新細明體"/>
                <w:sz w:val="20"/>
              </w:rPr>
            </w:pPr>
            <w:r w:rsidRPr="002E2238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62607BD" w14:textId="77777777" w:rsidR="00A37AD3" w:rsidRDefault="00A37AD3" w:rsidP="003C351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E2238">
              <w:rPr>
                <w:rFonts w:ascii="標楷體" w:eastAsia="標楷體" w:hAnsi="標楷體" w:hint="eastAsia"/>
                <w:noProof/>
                <w:sz w:val="20"/>
              </w:rPr>
              <w:t>農業處主管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5C03DBD7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81,933,000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B159C74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68,573,646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71FBD59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6,072,657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7AFC372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CE9A428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74,646,303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A4B9821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68,573,646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117FEBC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6,072,657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094367C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0FAF1C3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74,646,303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619A0F4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0.26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60409126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- 7,286,697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80D36D9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- 8.89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1DFDE6B8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3088EA0D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37AD3" w14:paraId="17668F62" w14:textId="77777777" w:rsidTr="000977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14:paraId="64F5BF8C" w14:textId="77777777" w:rsidR="00A37AD3" w:rsidRDefault="00A37AD3" w:rsidP="0009772C">
            <w:pPr>
              <w:jc w:val="center"/>
              <w:rPr>
                <w:rFonts w:ascii="新細明體" w:hAnsi="新細明體"/>
                <w:sz w:val="20"/>
              </w:rPr>
            </w:pPr>
            <w:r w:rsidRPr="002E2238">
              <w:rPr>
                <w:rFonts w:ascii="新細明體" w:hAnsi="新細明體"/>
                <w:noProof/>
                <w:sz w:val="20"/>
              </w:rPr>
              <w:t>7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42C24C01" w14:textId="77777777" w:rsidR="00A37AD3" w:rsidRDefault="00A37AD3" w:rsidP="003C351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E2238">
              <w:rPr>
                <w:rFonts w:ascii="標楷體" w:eastAsia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32EA9CA7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390,530,000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D8887C9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365,966,466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9CE110C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3,007,749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170C9E8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EFEAD3C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368,974,215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B48BC79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365,966,466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40735A74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3,007,749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461EE95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C0A86D2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368,974,215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AE30513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1.27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12467B21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- 21,555,785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4EE5092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- 5.52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3595B1A1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4ACC36FE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37AD3" w14:paraId="7E6E504D" w14:textId="77777777" w:rsidTr="000977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14:paraId="549765A9" w14:textId="77777777" w:rsidR="00A37AD3" w:rsidRDefault="00A37AD3" w:rsidP="0009772C">
            <w:pPr>
              <w:jc w:val="center"/>
              <w:rPr>
                <w:rFonts w:ascii="新細明體" w:hAnsi="新細明體"/>
                <w:sz w:val="20"/>
              </w:rPr>
            </w:pPr>
            <w:r w:rsidRPr="002E2238">
              <w:rPr>
                <w:rFonts w:ascii="新細明體" w:hAnsi="新細明體"/>
                <w:noProof/>
                <w:sz w:val="20"/>
              </w:rPr>
              <w:t>8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4F23F409" w14:textId="77777777" w:rsidR="00A37AD3" w:rsidRDefault="00A37AD3" w:rsidP="003C351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E2238">
              <w:rPr>
                <w:rFonts w:ascii="標楷體" w:eastAsia="標楷體" w:hAnsi="標楷體" w:hint="eastAsia"/>
                <w:noProof/>
                <w:sz w:val="20"/>
              </w:rPr>
              <w:t>稅務局主管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3155EFD6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242,949,000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8DEB42A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203,233,090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2B29DC7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1,102,175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95BB210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19,815,501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DCAD054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224,150,766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8A6E90D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203,233,090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6477CF3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1,102,175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F915F54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19,815,501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702E677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224,150,766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55051F9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0.77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3565A948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- 18,798,234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81BF13F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- 7.74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0302B94F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1A8BC0C0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37AD3" w14:paraId="5960079F" w14:textId="77777777" w:rsidTr="000977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14:paraId="690BA6E9" w14:textId="77777777" w:rsidR="00A37AD3" w:rsidRDefault="00A37AD3" w:rsidP="0009772C">
            <w:pPr>
              <w:jc w:val="center"/>
              <w:rPr>
                <w:rFonts w:ascii="新細明體" w:hAnsi="新細明體"/>
                <w:sz w:val="20"/>
              </w:rPr>
            </w:pPr>
            <w:r w:rsidRPr="002E2238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7F0F2C1B" w14:textId="77777777" w:rsidR="00A37AD3" w:rsidRDefault="00A37AD3" w:rsidP="003C351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E2238">
              <w:rPr>
                <w:rFonts w:ascii="標楷體" w:eastAsia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041C047E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2,397,879,000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1E512D7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1,917,278,008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0C109D5F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23,548,785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4720220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322,729,397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4C883CE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2,263,556,190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B754B2E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1,917,278,008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4DD1F947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23,548,785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B550345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322,729,397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76B25D0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2,263,556,190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4967BCC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7.77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5C1815C7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- 134,322,810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30856E0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- 5.60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11F99237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2E6AFC5B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37AD3" w14:paraId="1913C31E" w14:textId="77777777" w:rsidTr="000977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14:paraId="5411536D" w14:textId="77777777" w:rsidR="00A37AD3" w:rsidRDefault="00A37AD3" w:rsidP="0009772C">
            <w:pPr>
              <w:jc w:val="center"/>
              <w:rPr>
                <w:rFonts w:ascii="新細明體" w:hAnsi="新細明體"/>
                <w:sz w:val="20"/>
              </w:rPr>
            </w:pPr>
            <w:r w:rsidRPr="002E2238">
              <w:rPr>
                <w:rFonts w:ascii="新細明體" w:hAnsi="新細明體"/>
                <w:noProof/>
                <w:sz w:val="20"/>
              </w:rPr>
              <w:t>10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37BA4F52" w14:textId="77777777" w:rsidR="00A37AD3" w:rsidRDefault="00A37AD3" w:rsidP="003C351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E2238">
              <w:rPr>
                <w:rFonts w:ascii="標楷體" w:eastAsia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0181C4A6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917,565,000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A61CF32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776,348,138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4556A887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13,830,190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88C0F8C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80,772,797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03D32CC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870,951,125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6D273C7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776,348,138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2B097EC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13,830,190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BC11186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80,772,797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8CA24E2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870,951,125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DF5DED2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2.99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5C720DB5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- 46,613,875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E84B67E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- 5.08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6459BC2A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61948088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37AD3" w14:paraId="1AE043D1" w14:textId="77777777" w:rsidTr="000977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14:paraId="263103FB" w14:textId="77777777" w:rsidR="00A37AD3" w:rsidRDefault="00A37AD3" w:rsidP="0009772C">
            <w:pPr>
              <w:jc w:val="center"/>
              <w:rPr>
                <w:rFonts w:ascii="新細明體" w:hAnsi="新細明體"/>
                <w:sz w:val="20"/>
              </w:rPr>
            </w:pPr>
            <w:r w:rsidRPr="002E2238">
              <w:rPr>
                <w:rFonts w:ascii="新細明體" w:hAnsi="新細明體"/>
                <w:noProof/>
                <w:sz w:val="20"/>
              </w:rPr>
              <w:t>11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417282DC" w14:textId="77777777" w:rsidR="00A37AD3" w:rsidRDefault="00A37AD3" w:rsidP="003C351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E2238">
              <w:rPr>
                <w:rFonts w:ascii="標楷體" w:eastAsia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6113011F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2,079,830,450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11EDBE1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1,503,506,206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07E60382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23,409,147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E21519E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459,826,332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F44E77F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1,986,741,685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171EFD2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1,503,506,206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5B0A085B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23,409,147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AEF6653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392,038,010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D353AC5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1,918,953,363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E1C6F62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6.58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63E9D7F1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- 160,877,087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D0E347C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- 7.74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45003D28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- 67,788,322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353705A4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- 3.41</w:t>
            </w:r>
          </w:p>
        </w:tc>
      </w:tr>
      <w:tr w:rsidR="00A37AD3" w14:paraId="39F40289" w14:textId="77777777" w:rsidTr="000977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14:paraId="2896573C" w14:textId="77777777" w:rsidR="00A37AD3" w:rsidRDefault="00A37AD3" w:rsidP="0009772C">
            <w:pPr>
              <w:jc w:val="center"/>
              <w:rPr>
                <w:rFonts w:ascii="新細明體" w:hAnsi="新細明體"/>
                <w:sz w:val="20"/>
              </w:rPr>
            </w:pPr>
            <w:r w:rsidRPr="002E2238">
              <w:rPr>
                <w:rFonts w:ascii="新細明體" w:hAnsi="新細明體"/>
                <w:noProof/>
                <w:sz w:val="20"/>
              </w:rPr>
              <w:t>12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2A9D5604" w14:textId="77777777" w:rsidR="00A37AD3" w:rsidRDefault="00A37AD3" w:rsidP="003C351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E2238">
              <w:rPr>
                <w:rFonts w:ascii="標楷體" w:eastAsia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0F99A49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356,244,000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2A0E39F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294,966,743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61492366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1,113,698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DDFFBB0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40,581,170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4C75D8A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336,661,611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F5C3F5E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294,966,743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0F7B085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1,113,698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93BC113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40,581,170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46AB8D1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336,661,611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D40E545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1.16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2DA85C83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- 19,582,389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EF1DC44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- 5.50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0F9BEBE8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6BB5D688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37AD3" w14:paraId="60F2429E" w14:textId="77777777" w:rsidTr="000977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14:paraId="61122798" w14:textId="77777777" w:rsidR="00A37AD3" w:rsidRDefault="00A37AD3" w:rsidP="0009772C">
            <w:pPr>
              <w:jc w:val="center"/>
              <w:rPr>
                <w:rFonts w:ascii="新細明體" w:hAnsi="新細明體"/>
                <w:sz w:val="20"/>
              </w:rPr>
            </w:pPr>
            <w:r w:rsidRPr="002E2238">
              <w:rPr>
                <w:rFonts w:ascii="新細明體" w:hAnsi="新細明體"/>
                <w:noProof/>
                <w:sz w:val="20"/>
              </w:rPr>
              <w:t>13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1085ECA8" w14:textId="77777777" w:rsidR="00A37AD3" w:rsidRDefault="00A37AD3" w:rsidP="003C351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E2238">
              <w:rPr>
                <w:rFonts w:ascii="標楷體" w:eastAsia="標楷體" w:hAnsi="標楷體" w:hint="eastAsia"/>
                <w:noProof/>
                <w:sz w:val="20"/>
              </w:rPr>
              <w:t>文化觀光局主管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CD494DC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919,207,000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25FC618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274,003,060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F3F3819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17,522,246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757E576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604,165,024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20AAA31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895,690,330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E302133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274,003,060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7765DB2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17,522,246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52F54A08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604,165,024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72602FA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895,690,330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84D0423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3.07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3DA4B251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- 23,516,670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259B426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- 2.56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76611721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05C13A9D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37AD3" w14:paraId="12E257CD" w14:textId="77777777" w:rsidTr="000977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14:paraId="48F2A055" w14:textId="77777777" w:rsidR="00A37AD3" w:rsidRDefault="00A37AD3" w:rsidP="0009772C">
            <w:pPr>
              <w:jc w:val="center"/>
              <w:rPr>
                <w:rFonts w:ascii="新細明體" w:hAnsi="新細明體"/>
                <w:sz w:val="20"/>
              </w:rPr>
            </w:pPr>
            <w:r w:rsidRPr="002E2238">
              <w:rPr>
                <w:rFonts w:ascii="新細明體" w:hAnsi="新細明體"/>
                <w:noProof/>
                <w:sz w:val="20"/>
              </w:rPr>
              <w:t>14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1EFDBD2A" w14:textId="77777777" w:rsidR="00A37AD3" w:rsidRDefault="00A37AD3" w:rsidP="003C351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E2238">
              <w:rPr>
                <w:rFonts w:ascii="標楷體" w:eastAsia="標楷體" w:hAnsi="標楷體" w:hint="eastAsia"/>
                <w:noProof/>
                <w:sz w:val="20"/>
              </w:rPr>
              <w:t>原住民族事務中心主管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074EB766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426,242,000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1DE6DF0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233,313,330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7D2C7EA1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13,923,269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F02DCCD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164,689,190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BDD771F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411,925,789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A2FA127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233,313,330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046142F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13,923,269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B811FB3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164,689,190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3A9DA95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411,925,789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6338E0C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1.41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12DD4F62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- 14,316,211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4F3B2117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- 3.36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2A715BEE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59E07481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37AD3" w14:paraId="354EE674" w14:textId="77777777" w:rsidTr="000977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14:paraId="104F0C46" w14:textId="77777777" w:rsidR="00A37AD3" w:rsidRDefault="00A37AD3" w:rsidP="0009772C">
            <w:pPr>
              <w:jc w:val="center"/>
              <w:rPr>
                <w:rFonts w:ascii="新細明體" w:hAnsi="新細明體"/>
                <w:sz w:val="20"/>
              </w:rPr>
            </w:pPr>
            <w:r w:rsidRPr="002E2238">
              <w:rPr>
                <w:rFonts w:ascii="新細明體" w:hAnsi="新細明體"/>
                <w:noProof/>
                <w:sz w:val="20"/>
              </w:rPr>
              <w:t>15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439680C4" w14:textId="77777777" w:rsidR="00A37AD3" w:rsidRDefault="00A37AD3" w:rsidP="003C351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E2238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FD6C6E6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1,155,838,000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D9974BD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737,207,561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33207B5C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0294647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195,905,042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A79BAB4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933,112,603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AFC6BFA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737,207,561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0C71CDB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1AAB886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195,905,042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D75EB03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933,112,603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FC59A8B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3.20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0AC6B924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- 222,725,397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4B94A43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- 19.27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536297F2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086C142E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37AD3" w14:paraId="213E033C" w14:textId="77777777" w:rsidTr="0009772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14:paraId="2EEBBD65" w14:textId="77777777" w:rsidR="00A37AD3" w:rsidRDefault="00A37AD3" w:rsidP="0009772C">
            <w:pPr>
              <w:jc w:val="center"/>
              <w:rPr>
                <w:rFonts w:ascii="新細明體" w:hAnsi="新細明體"/>
                <w:sz w:val="20"/>
              </w:rPr>
            </w:pPr>
            <w:r w:rsidRPr="002E2238">
              <w:rPr>
                <w:rFonts w:ascii="新細明體" w:hAnsi="新細明體"/>
                <w:noProof/>
                <w:sz w:val="20"/>
              </w:rPr>
              <w:t>16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24CD8996" w14:textId="77777777" w:rsidR="00A37AD3" w:rsidRDefault="00A37AD3" w:rsidP="003C351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E2238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C23F450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4,429,732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A60A371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386ADBA0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6785E17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2BE97D0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4D2B8FD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30FA51F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A3E4D43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326C342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11D831F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743C2A24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- 4,429,732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4329A28F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- 100.00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2F4E2EFA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656CFD4B" w14:textId="77777777" w:rsidR="00A37AD3" w:rsidRPr="0009772C" w:rsidRDefault="00A37AD3" w:rsidP="003C351D">
            <w:pPr>
              <w:jc w:val="right"/>
              <w:rPr>
                <w:rFonts w:ascii="新細明體" w:hAnsi="新細明體"/>
                <w:sz w:val="20"/>
              </w:rPr>
            </w:pPr>
            <w:r w:rsidRPr="0009772C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</w:tbl>
    <w:p w14:paraId="630ED83B" w14:textId="2092714F" w:rsidR="00AE2EA2" w:rsidRDefault="00A37AD3">
      <w:pPr>
        <w:ind w:right="414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註：</w:t>
      </w:r>
      <w:r w:rsidR="00554A13">
        <w:rPr>
          <w:rFonts w:ascii="標楷體" w:eastAsia="標楷體" w:hAnsi="標楷體" w:hint="eastAsia"/>
          <w:sz w:val="20"/>
        </w:rPr>
        <w:t>112</w:t>
      </w:r>
      <w:r>
        <w:rPr>
          <w:rFonts w:ascii="標楷體" w:eastAsia="標楷體" w:hAnsi="標楷體" w:hint="eastAsia"/>
          <w:sz w:val="20"/>
        </w:rPr>
        <w:t>年度第二預備金原編列預算數</w:t>
      </w:r>
      <w:r w:rsidR="00554A13">
        <w:rPr>
          <w:rFonts w:ascii="標楷體" w:eastAsia="標楷體" w:hAnsi="標楷體" w:hint="eastAsia"/>
          <w:sz w:val="20"/>
        </w:rPr>
        <w:t>5</w:t>
      </w:r>
      <w:r w:rsidR="008E7308">
        <w:rPr>
          <w:rFonts w:ascii="標楷體" w:eastAsia="標楷體" w:hAnsi="標楷體"/>
          <w:sz w:val="20"/>
        </w:rPr>
        <w:t>0</w:t>
      </w:r>
      <w:r w:rsidR="00554A13">
        <w:rPr>
          <w:rFonts w:ascii="標楷體" w:eastAsia="標楷體" w:hAnsi="標楷體" w:hint="eastAsia"/>
          <w:sz w:val="20"/>
        </w:rPr>
        <w:t>,00</w:t>
      </w:r>
      <w:r>
        <w:rPr>
          <w:rFonts w:ascii="標楷體" w:eastAsia="標楷體" w:hAnsi="標楷體" w:hint="eastAsia"/>
          <w:sz w:val="20"/>
        </w:rPr>
        <w:t>0</w:t>
      </w:r>
      <w:r w:rsidR="00DF0F60">
        <w:rPr>
          <w:rFonts w:ascii="標楷體" w:eastAsia="標楷體" w:hAnsi="標楷體" w:hint="eastAsia"/>
          <w:sz w:val="20"/>
        </w:rPr>
        <w:t>,000</w:t>
      </w:r>
      <w:r w:rsidR="00554A13">
        <w:rPr>
          <w:rFonts w:ascii="標楷體" w:eastAsia="標楷體" w:hAnsi="標楷體" w:hint="eastAsia"/>
          <w:sz w:val="20"/>
        </w:rPr>
        <w:t>元</w:t>
      </w:r>
      <w:r>
        <w:rPr>
          <w:rFonts w:ascii="標楷體" w:eastAsia="標楷體" w:hAnsi="標楷體" w:hint="eastAsia"/>
          <w:sz w:val="20"/>
        </w:rPr>
        <w:t>，經</w:t>
      </w:r>
      <w:r w:rsidR="00554A13">
        <w:rPr>
          <w:rFonts w:ascii="標楷體" w:eastAsia="標楷體" w:hAnsi="標楷體" w:hint="eastAsia"/>
          <w:sz w:val="20"/>
        </w:rPr>
        <w:t>苗栗</w:t>
      </w:r>
      <w:r>
        <w:rPr>
          <w:rFonts w:ascii="標楷體" w:eastAsia="標楷體" w:hAnsi="標楷體" w:hint="eastAsia"/>
          <w:sz w:val="20"/>
        </w:rPr>
        <w:t>縣政府核准動支</w:t>
      </w:r>
      <w:r w:rsidR="00554A13">
        <w:rPr>
          <w:rFonts w:ascii="標楷體" w:eastAsia="標楷體" w:hAnsi="標楷體" w:hint="eastAsia"/>
          <w:sz w:val="20"/>
        </w:rPr>
        <w:t>4</w:t>
      </w:r>
      <w:r w:rsidR="00DF0F60">
        <w:rPr>
          <w:rFonts w:ascii="標楷體" w:eastAsia="標楷體" w:hAnsi="標楷體" w:hint="eastAsia"/>
          <w:sz w:val="20"/>
        </w:rPr>
        <w:t>5</w:t>
      </w:r>
      <w:r w:rsidR="00554A13">
        <w:rPr>
          <w:rFonts w:ascii="標楷體" w:eastAsia="標楷體" w:hAnsi="標楷體" w:hint="eastAsia"/>
          <w:sz w:val="20"/>
        </w:rPr>
        <w:t>,57</w:t>
      </w:r>
      <w:r w:rsidR="00DF0F60">
        <w:rPr>
          <w:rFonts w:ascii="標楷體" w:eastAsia="標楷體" w:hAnsi="標楷體" w:hint="eastAsia"/>
          <w:sz w:val="20"/>
        </w:rPr>
        <w:t>0,268</w:t>
      </w:r>
      <w:r w:rsidR="00554A13">
        <w:rPr>
          <w:rFonts w:ascii="標楷體" w:eastAsia="標楷體" w:hAnsi="標楷體" w:hint="eastAsia"/>
          <w:sz w:val="20"/>
        </w:rPr>
        <w:t>元</w:t>
      </w:r>
      <w:r>
        <w:rPr>
          <w:rFonts w:ascii="標楷體" w:eastAsia="標楷體" w:hAnsi="標楷體" w:hint="eastAsia"/>
          <w:sz w:val="20"/>
        </w:rPr>
        <w:t>，賸餘</w:t>
      </w:r>
      <w:r w:rsidR="00554A13">
        <w:rPr>
          <w:rFonts w:ascii="標楷體" w:eastAsia="標楷體" w:hAnsi="標楷體" w:hint="eastAsia"/>
          <w:sz w:val="20"/>
        </w:rPr>
        <w:t>4</w:t>
      </w:r>
      <w:r w:rsidR="00DF0F60">
        <w:rPr>
          <w:rFonts w:ascii="標楷體" w:eastAsia="標楷體" w:hAnsi="標楷體" w:hint="eastAsia"/>
          <w:sz w:val="20"/>
        </w:rPr>
        <w:t>,</w:t>
      </w:r>
      <w:r w:rsidR="00554A13">
        <w:rPr>
          <w:rFonts w:ascii="標楷體" w:eastAsia="標楷體" w:hAnsi="標楷體" w:hint="eastAsia"/>
          <w:sz w:val="20"/>
        </w:rPr>
        <w:t>42</w:t>
      </w:r>
      <w:r w:rsidR="00DF0F60">
        <w:rPr>
          <w:rFonts w:ascii="標楷體" w:eastAsia="標楷體" w:hAnsi="標楷體" w:hint="eastAsia"/>
          <w:sz w:val="20"/>
        </w:rPr>
        <w:t>9,7</w:t>
      </w:r>
      <w:r w:rsidR="008E7308">
        <w:rPr>
          <w:rFonts w:ascii="標楷體" w:eastAsia="標楷體" w:hAnsi="標楷體"/>
          <w:sz w:val="20"/>
        </w:rPr>
        <w:t>3</w:t>
      </w:r>
      <w:r w:rsidR="00DF0F60">
        <w:rPr>
          <w:rFonts w:ascii="標楷體" w:eastAsia="標楷體" w:hAnsi="標楷體" w:hint="eastAsia"/>
          <w:sz w:val="20"/>
        </w:rPr>
        <w:t>2</w:t>
      </w:r>
      <w:r>
        <w:rPr>
          <w:rFonts w:ascii="標楷體" w:eastAsia="標楷體" w:hAnsi="標楷體" w:hint="eastAsia"/>
          <w:sz w:val="20"/>
        </w:rPr>
        <w:t>元。</w:t>
      </w:r>
    </w:p>
    <w:sectPr w:rsidR="00AE2E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9F57FC" w14:textId="77777777" w:rsidR="00A37AD3" w:rsidRDefault="00A37AD3">
      <w:r>
        <w:separator/>
      </w:r>
    </w:p>
  </w:endnote>
  <w:endnote w:type="continuationSeparator" w:id="0">
    <w:p w14:paraId="12F2FB63" w14:textId="77777777" w:rsidR="00A37AD3" w:rsidRDefault="00A37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C480D" w14:textId="77777777" w:rsidR="00187FC9" w:rsidRDefault="00187FC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DA160" w14:textId="77777777" w:rsidR="00187FC9" w:rsidRDefault="00187FC9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3A2EF0" w14:textId="77777777" w:rsidR="00187FC9" w:rsidRDefault="00187FC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1B948D" w14:textId="77777777" w:rsidR="00A37AD3" w:rsidRDefault="00A37AD3">
      <w:r>
        <w:separator/>
      </w:r>
    </w:p>
  </w:footnote>
  <w:footnote w:type="continuationSeparator" w:id="0">
    <w:p w14:paraId="318D2B72" w14:textId="77777777" w:rsidR="00A37AD3" w:rsidRDefault="00A37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6EFDC" w14:textId="77777777" w:rsidR="00187FC9" w:rsidRDefault="00187FC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C91DE2" w14:textId="77777777" w:rsidR="0019333D" w:rsidRDefault="0019333D">
    <w:pPr>
      <w:pStyle w:val="a3"/>
      <w:jc w:val="center"/>
    </w:pPr>
    <w:r w:rsidRPr="00A82B7C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="001C571B" w:rsidRPr="001C571B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r w:rsidRPr="00A82B7C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1C571B" w:rsidRPr="001C571B">
      <w:rPr>
        <w:rFonts w:ascii="標楷體" w:eastAsia="標楷體" w:hAnsi="標楷體" w:hint="eastAsia"/>
        <w:b/>
        <w:spacing w:val="60"/>
        <w:sz w:val="32"/>
        <w:szCs w:val="32"/>
        <w:u w:val="single"/>
      </w:rPr>
      <w:t>苗栗縣</w:t>
    </w:r>
    <w:r w:rsidRPr="00A82B7C">
      <w:rPr>
        <w:rFonts w:ascii="標楷體" w:eastAsia="標楷體" w:hint="eastAsia"/>
        <w:b/>
        <w:spacing w:val="60"/>
        <w:sz w:val="32"/>
        <w:szCs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Pr="00A82B7C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1C571B" w:rsidRPr="001C571B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00E215" w14:textId="77777777" w:rsidR="0019333D" w:rsidRDefault="0019333D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中華民國</w:t>
    </w:r>
    <w:r w:rsidR="001C571B" w:rsidRPr="001C571B">
      <w:rPr>
        <w:rFonts w:ascii="標楷體" w:eastAsia="標楷體" w:hAnsi="標楷體" w:hint="eastAsia"/>
        <w:b/>
        <w:spacing w:val="60"/>
        <w:sz w:val="32"/>
        <w:u w:val="single"/>
      </w:rPr>
      <w:t>112</w:t>
    </w:r>
    <w:r>
      <w:rPr>
        <w:rFonts w:ascii="標楷體" w:eastAsia="標楷體" w:hint="eastAsia"/>
        <w:b/>
        <w:spacing w:val="60"/>
        <w:sz w:val="32"/>
        <w:u w:val="single"/>
      </w:rPr>
      <w:t>年度</w:t>
    </w:r>
    <w:r w:rsidR="001C571B" w:rsidRPr="001C571B">
      <w:rPr>
        <w:rFonts w:ascii="標楷體" w:eastAsia="標楷體" w:hAnsi="標楷體" w:hint="eastAsia"/>
        <w:b/>
        <w:spacing w:val="60"/>
        <w:sz w:val="32"/>
        <w:u w:val="single"/>
      </w:rPr>
      <w:t>苗栗縣</w:t>
    </w:r>
    <w:r>
      <w:rPr>
        <w:rFonts w:ascii="標楷體" w:eastAsia="標楷體" w:hint="eastAsia"/>
        <w:b/>
        <w:spacing w:val="60"/>
        <w:sz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u w:val="single"/>
      </w:rPr>
      <w:t>總</w:t>
    </w:r>
    <w:r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1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AD3"/>
    <w:rsid w:val="0009772C"/>
    <w:rsid w:val="00126D1C"/>
    <w:rsid w:val="00187FC9"/>
    <w:rsid w:val="0019333D"/>
    <w:rsid w:val="001B52B0"/>
    <w:rsid w:val="001C571B"/>
    <w:rsid w:val="00314D54"/>
    <w:rsid w:val="0033290A"/>
    <w:rsid w:val="00347C9C"/>
    <w:rsid w:val="0042792A"/>
    <w:rsid w:val="004C56FA"/>
    <w:rsid w:val="00542884"/>
    <w:rsid w:val="00554A13"/>
    <w:rsid w:val="005A6295"/>
    <w:rsid w:val="006B7B27"/>
    <w:rsid w:val="008A18BA"/>
    <w:rsid w:val="008E7308"/>
    <w:rsid w:val="00A16F7E"/>
    <w:rsid w:val="00A37AD3"/>
    <w:rsid w:val="00A82B7C"/>
    <w:rsid w:val="00AC062C"/>
    <w:rsid w:val="00AE2EA2"/>
    <w:rsid w:val="00B10560"/>
    <w:rsid w:val="00D33987"/>
    <w:rsid w:val="00D3753B"/>
    <w:rsid w:val="00DA741F"/>
    <w:rsid w:val="00DF0F60"/>
    <w:rsid w:val="00E0026A"/>
    <w:rsid w:val="00E55EEF"/>
    <w:rsid w:val="00EB180D"/>
    <w:rsid w:val="00F14484"/>
    <w:rsid w:val="00F61AA2"/>
    <w:rsid w:val="00FC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2E7629"/>
  <w15:chartTrackingRefBased/>
  <w15:docId w15:val="{0550B43D-791C-41F0-9DD2-5E36CEFDB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lShbim6&#27506;&#20986;&#27231;&#38364;&#21029;&#27770;&#31639;&#23529;&#23450;&#34920;&#20027;&#31649;&#21029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lShbim6歲出機關別決算審定表主管別</Template>
  <TotalTime>10</TotalTime>
  <Pages>1</Pages>
  <Words>492</Words>
  <Characters>1896</Characters>
  <Application>Microsoft Office Word</Application>
  <DocSecurity>0</DocSecurity>
  <Lines>15</Lines>
  <Paragraphs>4</Paragraphs>
  <ScaleCrop>false</ScaleCrop>
  <Company>N.A.O.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許之毓</dc:creator>
  <cp:keywords/>
  <cp:lastModifiedBy>審計室 苗栗</cp:lastModifiedBy>
  <cp:revision>9</cp:revision>
  <cp:lastPrinted>2024-05-21T05:59:00Z</cp:lastPrinted>
  <dcterms:created xsi:type="dcterms:W3CDTF">2024-06-04T02:45:00Z</dcterms:created>
  <dcterms:modified xsi:type="dcterms:W3CDTF">2024-06-27T00:57:00Z</dcterms:modified>
</cp:coreProperties>
</file>