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83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"/>
        <w:gridCol w:w="238"/>
        <w:gridCol w:w="2163"/>
        <w:gridCol w:w="1485"/>
        <w:gridCol w:w="1486"/>
        <w:gridCol w:w="1486"/>
        <w:gridCol w:w="148"/>
        <w:gridCol w:w="1338"/>
        <w:gridCol w:w="1486"/>
        <w:gridCol w:w="1486"/>
        <w:gridCol w:w="1485"/>
        <w:gridCol w:w="1486"/>
        <w:gridCol w:w="1486"/>
        <w:gridCol w:w="1486"/>
        <w:gridCol w:w="1486"/>
        <w:gridCol w:w="1486"/>
        <w:gridCol w:w="1491"/>
      </w:tblGrid>
      <w:tr w:rsidR="00975682" w:rsidTr="001F4592">
        <w:trPr>
          <w:cantSplit/>
          <w:trHeight w:val="270"/>
          <w:tblHeader/>
        </w:trPr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 w:rsidP="001F4592">
            <w:pPr>
              <w:ind w:right="-28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55233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1F4592">
        <w:trPr>
          <w:cantSplit/>
          <w:trHeight w:val="270"/>
          <w:tblHeader/>
        </w:trPr>
        <w:tc>
          <w:tcPr>
            <w:tcW w:w="116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06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1F4592" w:rsidTr="001F4592">
        <w:trPr>
          <w:cantSplit/>
          <w:trHeight w:val="397"/>
          <w:tblHeader/>
        </w:trPr>
        <w:tc>
          <w:tcPr>
            <w:tcW w:w="2517" w:type="dxa"/>
            <w:gridSpan w:val="3"/>
            <w:tcBorders>
              <w:left w:val="nil"/>
            </w:tcBorders>
            <w:vAlign w:val="center"/>
          </w:tcPr>
          <w:p w:rsidR="001F4592" w:rsidRDefault="001F4592" w:rsidP="001F4592">
            <w:pPr>
              <w:spacing w:line="240" w:lineRule="exact"/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85" w:type="dxa"/>
            <w:vMerge w:val="restart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44" w:type="dxa"/>
            <w:gridSpan w:val="5"/>
            <w:vAlign w:val="center"/>
          </w:tcPr>
          <w:p w:rsidR="001F4592" w:rsidRDefault="001F4592" w:rsidP="001F4592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457" w:type="dxa"/>
            <w:gridSpan w:val="3"/>
            <w:vAlign w:val="center"/>
          </w:tcPr>
          <w:p w:rsidR="001F4592" w:rsidRDefault="001F4592" w:rsidP="001F4592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44" w:type="dxa"/>
            <w:gridSpan w:val="4"/>
            <w:vAlign w:val="center"/>
          </w:tcPr>
          <w:p w:rsidR="001F4592" w:rsidRDefault="001F4592" w:rsidP="001F4592">
            <w:pPr>
              <w:spacing w:line="240" w:lineRule="exact"/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491" w:type="dxa"/>
            <w:vMerge w:val="restart"/>
            <w:tcBorders>
              <w:right w:val="nil"/>
            </w:tcBorders>
            <w:vAlign w:val="center"/>
          </w:tcPr>
          <w:p w:rsidR="00076ECC" w:rsidRDefault="001F4592" w:rsidP="001F4592">
            <w:pPr>
              <w:spacing w:line="240" w:lineRule="exact"/>
              <w:ind w:left="-6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1F4592" w:rsidRDefault="001F4592" w:rsidP="00076ECC">
            <w:pPr>
              <w:spacing w:line="240" w:lineRule="exact"/>
              <w:ind w:left="-6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1F4592" w:rsidTr="001F4592">
        <w:trPr>
          <w:cantSplit/>
          <w:trHeight w:val="397"/>
          <w:tblHeader/>
        </w:trPr>
        <w:tc>
          <w:tcPr>
            <w:tcW w:w="354" w:type="dxa"/>
            <w:gridSpan w:val="2"/>
            <w:tcBorders>
              <w:left w:val="nil"/>
            </w:tcBorders>
            <w:vAlign w:val="center"/>
          </w:tcPr>
          <w:p w:rsidR="001F4592" w:rsidRDefault="001F459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3" w:type="dxa"/>
            <w:vAlign w:val="center"/>
          </w:tcPr>
          <w:p w:rsidR="001F4592" w:rsidRDefault="001F4592" w:rsidP="001F4592">
            <w:pPr>
              <w:spacing w:line="240" w:lineRule="exact"/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85" w:type="dxa"/>
            <w:vMerge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gridSpan w:val="2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5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:rsidR="001F4592" w:rsidRDefault="001F4592" w:rsidP="001F4592">
            <w:pPr>
              <w:spacing w:line="240" w:lineRule="exact"/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91" w:type="dxa"/>
            <w:vMerge/>
            <w:tcBorders>
              <w:right w:val="nil"/>
            </w:tcBorders>
            <w:vAlign w:val="center"/>
          </w:tcPr>
          <w:p w:rsidR="001F4592" w:rsidRDefault="001F459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552337" w:rsidRPr="003B36B5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B36B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8,201,081,360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2,241,597,088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134,011,512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5,585,740,926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7,961,349,526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- 17,084,496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2,241,597,088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134,011,512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5,568,656,430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7,944,265,030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- 256,816,330</w:t>
            </w:r>
          </w:p>
        </w:tc>
      </w:tr>
      <w:tr w:rsidR="00552337" w:rsidRPr="003B36B5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B36B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646,956,910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177,429,743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7,749,732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447,754,866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632,934,341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177,429,743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7,749,732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447,754,866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632,934,341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- 14,022,569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56,243,000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16,529,029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36,435,678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52,964,707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16,529,029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36,435,678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52,964,707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- 3,278,293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7,200,000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4,111,383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7,111,383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4,111,383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7,111,383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- 88,617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161,896,307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69,273,255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2,924,950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86,700,308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158,898,513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69,273,255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2,924,950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86,700,308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158,898,513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- 2,997,794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397,049,000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83,244,001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1,435,776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305,007,787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389,687,564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83,244,001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1,435,776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305,007,787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389,687,564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- 7,361,436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24,568,603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4,272,075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389,006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19,611,093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24,272,174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4,272,075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389,006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19,611,093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24,272,174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- 296,429</w:t>
            </w:r>
          </w:p>
        </w:tc>
      </w:tr>
      <w:tr w:rsidR="00552337" w:rsidRPr="003B36B5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B36B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1,527,955,000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499,258,984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118,649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1,019,486,804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1,518,864,437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499,258,984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118,649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1,019,486,804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1,518,864,437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- 9,090,563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955,771,000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449,555,912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502,289,861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951,845,773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449,555,912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502,289,861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951,845,773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- 3,925,227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572,184,000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49,703,072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118,649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517,196,943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567,018,664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49,703,072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118,649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517,196,943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567,018,664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- 5,165,336</w:t>
            </w:r>
          </w:p>
        </w:tc>
      </w:tr>
      <w:tr w:rsidR="00552337" w:rsidRPr="003B36B5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B36B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4,056,929,000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904,382,235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124,859,429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2,831,092,692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3,860,334,356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- 10,323,093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904,382,235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124,859,429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2,820,769,599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3,850,011,263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- 206,917,737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919,759,000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289,258,406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77,765,209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419,250,635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786,274,250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- 5,358,780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289,258,406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77,765,209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413,891,855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780,915,470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- 138,843,530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8,105,000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111,443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7,844,406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7,955,849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111,443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7,844,406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7,955,849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- 149,151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2,779,515,000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530,044,204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27,784,872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2,169,345,025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2,727,174,101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- 4,964,313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530,044,204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27,784,872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2,164,380,712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2,722,209,788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- 57,305,212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349,550,000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84,968,182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19,309,348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234,652,626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338,930,156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84,968,182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19,309,348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234,652,626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338,930,156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- 10,619,844</w:t>
            </w:r>
          </w:p>
        </w:tc>
      </w:tr>
      <w:tr w:rsidR="00552337" w:rsidRPr="003B36B5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B36B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291,995,450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57,240,836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1,091,304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227,023,347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285,355,487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57,240,836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1,091,304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227,023,347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285,355,487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- 6,639,963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37,150,000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31,340,792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5,300,600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36,741,392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31,340,792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5,300,600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36,741,392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- 408,608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453,000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346,812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94,660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441,472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346,812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94,660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441,472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- 11,528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254,392,450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25,553,232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991,304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221,628,087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248,172,623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25,553,232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991,304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221,628,087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248,172,623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- 6,219,827</w:t>
            </w:r>
          </w:p>
        </w:tc>
      </w:tr>
      <w:tr w:rsidR="00552337" w:rsidRPr="003B36B5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B36B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1,447,245,000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580,162,330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192,398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864,478,175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1,444,832,903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- 6,761,403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580,162,330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192,398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857,716,772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1,438,071,500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- 9,173,500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983,115,000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486,276,140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93,698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494,543,941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980,913,779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- 6,761,403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486,276,140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93,698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487,782,538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974,152,376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- 8,962,624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464,130,000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93,886,190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98,700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369,934,234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463,919,124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93,886,190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98,700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369,934,234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463,919,124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- 210,876</w:t>
            </w:r>
          </w:p>
        </w:tc>
      </w:tr>
      <w:tr w:rsidR="00552337" w:rsidRPr="003B36B5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552337" w:rsidRPr="003B36B5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B36B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230,000,000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23,122,960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195,905,042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219,028,002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23,122,960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195,905,042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219,028,002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1F4592">
              <w:rPr>
                <w:rFonts w:ascii="新細明體" w:hAnsi="新細明體"/>
                <w:b/>
                <w:noProof/>
                <w:sz w:val="20"/>
              </w:rPr>
              <w:t>- 10,971,998</w:t>
            </w:r>
          </w:p>
        </w:tc>
      </w:tr>
      <w:tr w:rsidR="00552337" w:rsidTr="001F45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54" w:type="dxa"/>
            <w:gridSpan w:val="2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473CA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552337" w:rsidRDefault="00552337" w:rsidP="001F4592">
            <w:pPr>
              <w:snapToGrid w:val="0"/>
              <w:spacing w:line="2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473C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230,000,000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23,122,960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195,905,042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219,028,002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23,122,960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195,905,042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219,028,002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52337" w:rsidRPr="001F4592" w:rsidRDefault="00552337" w:rsidP="001F4592">
            <w:pPr>
              <w:snapToGrid w:val="0"/>
              <w:spacing w:line="24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1F4592">
              <w:rPr>
                <w:rFonts w:ascii="新細明體" w:hAnsi="新細明體"/>
                <w:noProof/>
                <w:sz w:val="20"/>
              </w:rPr>
              <w:t>- 10,971,998</w:t>
            </w:r>
          </w:p>
        </w:tc>
      </w:tr>
    </w:tbl>
    <w:p w:rsidR="00975682" w:rsidRDefault="00975682" w:rsidP="001F4592">
      <w:pPr>
        <w:pStyle w:val="a3"/>
        <w:tabs>
          <w:tab w:val="clear" w:pos="4153"/>
          <w:tab w:val="clear" w:pos="8306"/>
        </w:tabs>
        <w:snapToGrid/>
        <w:spacing w:line="20" w:lineRule="exact"/>
        <w:rPr>
          <w:rFonts w:ascii="標楷體" w:hAnsi="標楷體"/>
        </w:rPr>
      </w:pPr>
    </w:p>
    <w:sectPr w:rsidR="009756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592" w:rsidRDefault="001F4592">
      <w:r>
        <w:separator/>
      </w:r>
    </w:p>
  </w:endnote>
  <w:endnote w:type="continuationSeparator" w:id="0">
    <w:p w:rsidR="001F4592" w:rsidRDefault="001F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592" w:rsidRDefault="001F4592">
      <w:r>
        <w:separator/>
      </w:r>
    </w:p>
  </w:footnote>
  <w:footnote w:type="continuationSeparator" w:id="0">
    <w:p w:rsidR="001F4592" w:rsidRDefault="001F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592" w:rsidRDefault="001F4592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238C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238CD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A238CD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A238CD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592" w:rsidRDefault="001F4592">
    <w:pPr>
      <w:pStyle w:val="a3"/>
      <w:jc w:val="center"/>
      <w:rPr>
        <w:b/>
        <w:sz w:val="32"/>
      </w:rPr>
    </w:pP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A238CD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A238CD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A238CD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337"/>
    <w:rsid w:val="00076ECC"/>
    <w:rsid w:val="00187730"/>
    <w:rsid w:val="001F4592"/>
    <w:rsid w:val="004B41BD"/>
    <w:rsid w:val="00552337"/>
    <w:rsid w:val="0062286D"/>
    <w:rsid w:val="006A11BB"/>
    <w:rsid w:val="00725752"/>
    <w:rsid w:val="00975682"/>
    <w:rsid w:val="00A238CD"/>
    <w:rsid w:val="00B26D79"/>
    <w:rsid w:val="00E05496"/>
    <w:rsid w:val="00E7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6BA454F-0AC6-4651-81C6-64046E7D0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sUPTbOi7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6sUPTbOi7歲出政事別總表.dot</Template>
  <TotalTime>9</TotalTime>
  <Pages>1</Pages>
  <Words>560</Words>
  <Characters>2567</Characters>
  <Application>Microsoft Office Word</Application>
  <DocSecurity>0</DocSecurity>
  <Lines>21</Lines>
  <Paragraphs>6</Paragraphs>
  <ScaleCrop>false</ScaleCrop>
  <Company>N.A.O.</Company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謝佩蓉</dc:creator>
  <cp:keywords/>
  <cp:lastModifiedBy>謝佩蓉</cp:lastModifiedBy>
  <cp:revision>4</cp:revision>
  <dcterms:created xsi:type="dcterms:W3CDTF">2024-05-21T08:28:00Z</dcterms:created>
  <dcterms:modified xsi:type="dcterms:W3CDTF">2024-05-27T02:25:00Z</dcterms:modified>
</cp:coreProperties>
</file>