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21802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"/>
        <w:gridCol w:w="307"/>
        <w:gridCol w:w="2113"/>
        <w:gridCol w:w="1403"/>
        <w:gridCol w:w="1489"/>
        <w:gridCol w:w="1490"/>
        <w:gridCol w:w="186"/>
        <w:gridCol w:w="1304"/>
        <w:gridCol w:w="1489"/>
        <w:gridCol w:w="1490"/>
        <w:gridCol w:w="1490"/>
        <w:gridCol w:w="1490"/>
        <w:gridCol w:w="9"/>
        <w:gridCol w:w="1480"/>
        <w:gridCol w:w="1490"/>
        <w:gridCol w:w="1490"/>
        <w:gridCol w:w="1494"/>
        <w:gridCol w:w="1475"/>
      </w:tblGrid>
      <w:tr w:rsidR="00975682" w14:paraId="6681296C" w14:textId="77777777" w:rsidTr="00AD6527">
        <w:trPr>
          <w:cantSplit/>
          <w:trHeight w:val="270"/>
          <w:tblHeader/>
        </w:trPr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57B182CD" w14:textId="77777777" w:rsidR="00975682" w:rsidRDefault="00975682">
            <w:pPr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6988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F3CF3C" w14:textId="77777777" w:rsidR="00975682" w:rsidRDefault="00975682">
            <w:pPr>
              <w:ind w:left="-42" w:right="80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4701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205B1" w14:textId="77777777" w:rsidR="00975682" w:rsidRDefault="00975682" w:rsidP="00481712">
            <w:pPr>
              <w:ind w:rightChars="-10" w:right="-24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FC00E9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975682" w14:paraId="365C4215" w14:textId="77777777" w:rsidTr="00AD6527">
        <w:trPr>
          <w:cantSplit/>
          <w:trHeight w:val="270"/>
          <w:tblHeader/>
        </w:trPr>
        <w:tc>
          <w:tcPr>
            <w:tcW w:w="113" w:type="dxa"/>
            <w:tcBorders>
              <w:top w:val="nil"/>
              <w:left w:val="nil"/>
              <w:right w:val="nil"/>
            </w:tcBorders>
          </w:tcPr>
          <w:p w14:paraId="041EF113" w14:textId="77777777" w:rsidR="00975682" w:rsidRDefault="00975682">
            <w:pPr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6988" w:type="dxa"/>
            <w:gridSpan w:val="6"/>
            <w:vMerge/>
            <w:tcBorders>
              <w:top w:val="nil"/>
              <w:left w:val="nil"/>
              <w:right w:val="nil"/>
            </w:tcBorders>
          </w:tcPr>
          <w:p w14:paraId="32131B67" w14:textId="77777777" w:rsidR="00975682" w:rsidRDefault="00975682">
            <w:pPr>
              <w:ind w:right="-186"/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4701" w:type="dxa"/>
            <w:gridSpan w:val="11"/>
            <w:vMerge/>
            <w:tcBorders>
              <w:top w:val="nil"/>
              <w:left w:val="nil"/>
              <w:right w:val="nil"/>
            </w:tcBorders>
          </w:tcPr>
          <w:p w14:paraId="220F0C6C" w14:textId="77777777" w:rsidR="00975682" w:rsidRDefault="00975682">
            <w:pPr>
              <w:ind w:right="-186"/>
              <w:jc w:val="right"/>
              <w:rPr>
                <w:rFonts w:ascii="標楷體" w:eastAsia="標楷體" w:hAnsi="標楷體"/>
                <w:sz w:val="22"/>
              </w:rPr>
            </w:pPr>
          </w:p>
        </w:tc>
      </w:tr>
      <w:tr w:rsidR="002F70E9" w14:paraId="1297E988" w14:textId="77777777" w:rsidTr="00AD6527">
        <w:trPr>
          <w:cantSplit/>
          <w:trHeight w:val="397"/>
          <w:tblHeader/>
        </w:trPr>
        <w:tc>
          <w:tcPr>
            <w:tcW w:w="2533" w:type="dxa"/>
            <w:gridSpan w:val="3"/>
            <w:tcBorders>
              <w:left w:val="nil"/>
            </w:tcBorders>
            <w:vAlign w:val="center"/>
          </w:tcPr>
          <w:p w14:paraId="0C5FF7F9" w14:textId="77777777" w:rsidR="002F70E9" w:rsidRDefault="002F70E9" w:rsidP="00D92D35">
            <w:pPr>
              <w:spacing w:line="240" w:lineRule="exact"/>
              <w:ind w:left="360" w:right="2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1403" w:type="dxa"/>
            <w:vMerge w:val="restart"/>
            <w:vAlign w:val="center"/>
          </w:tcPr>
          <w:p w14:paraId="58B8C4DA" w14:textId="77777777" w:rsidR="002F70E9" w:rsidRDefault="002F70E9" w:rsidP="00D92D35">
            <w:pPr>
              <w:spacing w:line="240" w:lineRule="exact"/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5958" w:type="dxa"/>
            <w:gridSpan w:val="5"/>
            <w:vAlign w:val="center"/>
          </w:tcPr>
          <w:p w14:paraId="4364BE48" w14:textId="77777777" w:rsidR="002F70E9" w:rsidRDefault="002F70E9" w:rsidP="00D92D35">
            <w:pPr>
              <w:spacing w:line="240" w:lineRule="exact"/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4479" w:type="dxa"/>
            <w:gridSpan w:val="4"/>
            <w:vAlign w:val="center"/>
          </w:tcPr>
          <w:p w14:paraId="0AE496E4" w14:textId="77777777" w:rsidR="002F70E9" w:rsidRDefault="002F70E9" w:rsidP="00D92D35">
            <w:pPr>
              <w:spacing w:line="240" w:lineRule="exact"/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5954" w:type="dxa"/>
            <w:gridSpan w:val="4"/>
            <w:vAlign w:val="center"/>
          </w:tcPr>
          <w:p w14:paraId="7E7D6E48" w14:textId="77777777" w:rsidR="002F70E9" w:rsidRDefault="002F70E9" w:rsidP="00D92D35">
            <w:pPr>
              <w:spacing w:line="240" w:lineRule="exact"/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  <w:tc>
          <w:tcPr>
            <w:tcW w:w="1475" w:type="dxa"/>
            <w:vMerge w:val="restart"/>
            <w:tcBorders>
              <w:right w:val="nil"/>
            </w:tcBorders>
            <w:vAlign w:val="center"/>
          </w:tcPr>
          <w:p w14:paraId="2CFCCEF9" w14:textId="77777777" w:rsidR="00AB6A50" w:rsidRDefault="002F70E9" w:rsidP="00D92D35">
            <w:pPr>
              <w:spacing w:line="240" w:lineRule="exact"/>
              <w:ind w:left="-6" w:rightChars="6" w:right="14"/>
              <w:jc w:val="distribute"/>
              <w:rPr>
                <w:rFonts w:ascii="標楷體" w:eastAsia="標楷體" w:hAnsi="標楷體"/>
                <w:spacing w:val="-14"/>
                <w:sz w:val="20"/>
              </w:rPr>
            </w:pPr>
            <w:r>
              <w:rPr>
                <w:rFonts w:ascii="標楷體" w:eastAsia="標楷體" w:hAnsi="標楷體" w:hint="eastAsia"/>
                <w:spacing w:val="-14"/>
                <w:sz w:val="20"/>
              </w:rPr>
              <w:t>決算審定數與</w:t>
            </w:r>
          </w:p>
          <w:p w14:paraId="799CE206" w14:textId="77777777" w:rsidR="002F70E9" w:rsidRDefault="002F70E9" w:rsidP="00AB6A50">
            <w:pPr>
              <w:spacing w:line="240" w:lineRule="exact"/>
              <w:ind w:left="-6" w:rightChars="6" w:right="14"/>
              <w:jc w:val="distribute"/>
              <w:rPr>
                <w:rFonts w:ascii="標楷體" w:eastAsia="標楷體" w:hAnsi="標楷體"/>
                <w:spacing w:val="-14"/>
                <w:sz w:val="20"/>
              </w:rPr>
            </w:pPr>
            <w:r>
              <w:rPr>
                <w:rFonts w:ascii="標楷體" w:eastAsia="標楷體" w:hAnsi="標楷體" w:hint="eastAsia"/>
                <w:spacing w:val="-14"/>
                <w:sz w:val="20"/>
              </w:rPr>
              <w:t>預算數比較增減</w:t>
            </w:r>
          </w:p>
        </w:tc>
      </w:tr>
      <w:tr w:rsidR="002F70E9" w14:paraId="259D4C9D" w14:textId="77777777" w:rsidTr="00AD6527">
        <w:trPr>
          <w:cantSplit/>
          <w:trHeight w:val="397"/>
          <w:tblHeader/>
        </w:trPr>
        <w:tc>
          <w:tcPr>
            <w:tcW w:w="420" w:type="dxa"/>
            <w:gridSpan w:val="2"/>
            <w:tcBorders>
              <w:left w:val="nil"/>
            </w:tcBorders>
            <w:vAlign w:val="center"/>
          </w:tcPr>
          <w:p w14:paraId="68E6C8DE" w14:textId="77777777" w:rsidR="002F70E9" w:rsidRDefault="002F70E9" w:rsidP="00D92D3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2113" w:type="dxa"/>
            <w:tcBorders>
              <w:left w:val="nil"/>
            </w:tcBorders>
            <w:vAlign w:val="center"/>
          </w:tcPr>
          <w:p w14:paraId="78B4CAE8" w14:textId="77777777" w:rsidR="002F70E9" w:rsidRDefault="002F70E9" w:rsidP="00D92D35">
            <w:pPr>
              <w:spacing w:line="240" w:lineRule="exact"/>
              <w:ind w:left="140" w:right="146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1403" w:type="dxa"/>
            <w:vMerge/>
            <w:vAlign w:val="center"/>
          </w:tcPr>
          <w:p w14:paraId="4AD91374" w14:textId="77777777" w:rsidR="002F70E9" w:rsidRDefault="002F70E9" w:rsidP="00D92D35">
            <w:pPr>
              <w:spacing w:line="240" w:lineRule="exact"/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89" w:type="dxa"/>
            <w:vAlign w:val="center"/>
          </w:tcPr>
          <w:p w14:paraId="04CC15A5" w14:textId="77777777" w:rsidR="002F70E9" w:rsidRDefault="002F70E9" w:rsidP="00D92D35">
            <w:pPr>
              <w:spacing w:line="240" w:lineRule="exact"/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90" w:type="dxa"/>
            <w:vAlign w:val="center"/>
          </w:tcPr>
          <w:p w14:paraId="24671FE1" w14:textId="77777777" w:rsidR="002F70E9" w:rsidRDefault="002F70E9" w:rsidP="00D92D35">
            <w:pPr>
              <w:spacing w:line="240" w:lineRule="exact"/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90" w:type="dxa"/>
            <w:gridSpan w:val="2"/>
            <w:vAlign w:val="center"/>
          </w:tcPr>
          <w:p w14:paraId="233EB269" w14:textId="77777777" w:rsidR="002F70E9" w:rsidRDefault="002F70E9" w:rsidP="00D92D35">
            <w:pPr>
              <w:spacing w:line="240" w:lineRule="exact"/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89" w:type="dxa"/>
            <w:vAlign w:val="center"/>
          </w:tcPr>
          <w:p w14:paraId="374F3E69" w14:textId="77777777" w:rsidR="002F70E9" w:rsidRDefault="002F70E9" w:rsidP="00D92D35">
            <w:pPr>
              <w:spacing w:line="240" w:lineRule="exact"/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490" w:type="dxa"/>
            <w:vAlign w:val="center"/>
          </w:tcPr>
          <w:p w14:paraId="761A1AEE" w14:textId="77777777" w:rsidR="002F70E9" w:rsidRDefault="002F70E9" w:rsidP="00D92D35">
            <w:pPr>
              <w:spacing w:line="240" w:lineRule="exact"/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90" w:type="dxa"/>
            <w:vAlign w:val="center"/>
          </w:tcPr>
          <w:p w14:paraId="62882607" w14:textId="77777777" w:rsidR="002F70E9" w:rsidRDefault="002F70E9" w:rsidP="00D92D35">
            <w:pPr>
              <w:spacing w:line="240" w:lineRule="exact"/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90" w:type="dxa"/>
            <w:vAlign w:val="center"/>
          </w:tcPr>
          <w:p w14:paraId="1C27C744" w14:textId="77777777" w:rsidR="002F70E9" w:rsidRDefault="002F70E9" w:rsidP="00D92D35">
            <w:pPr>
              <w:spacing w:line="240" w:lineRule="exact"/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89" w:type="dxa"/>
            <w:gridSpan w:val="2"/>
            <w:vAlign w:val="center"/>
          </w:tcPr>
          <w:p w14:paraId="3D1444AF" w14:textId="77777777" w:rsidR="002F70E9" w:rsidRDefault="002F70E9" w:rsidP="00D92D35">
            <w:pPr>
              <w:spacing w:line="240" w:lineRule="exact"/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90" w:type="dxa"/>
            <w:vAlign w:val="center"/>
          </w:tcPr>
          <w:p w14:paraId="4D9BC444" w14:textId="77777777" w:rsidR="002F70E9" w:rsidRDefault="002F70E9" w:rsidP="00D92D35">
            <w:pPr>
              <w:spacing w:line="240" w:lineRule="exact"/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90" w:type="dxa"/>
            <w:vAlign w:val="center"/>
          </w:tcPr>
          <w:p w14:paraId="6BC5449C" w14:textId="77777777" w:rsidR="002F70E9" w:rsidRDefault="002F70E9" w:rsidP="00D92D35">
            <w:pPr>
              <w:spacing w:line="240" w:lineRule="exact"/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94" w:type="dxa"/>
            <w:vAlign w:val="center"/>
          </w:tcPr>
          <w:p w14:paraId="09E601B2" w14:textId="77777777" w:rsidR="002F70E9" w:rsidRDefault="002F70E9" w:rsidP="00D92D35">
            <w:pPr>
              <w:spacing w:line="240" w:lineRule="exact"/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475" w:type="dxa"/>
            <w:vMerge/>
            <w:tcBorders>
              <w:right w:val="nil"/>
            </w:tcBorders>
            <w:vAlign w:val="center"/>
          </w:tcPr>
          <w:p w14:paraId="57DBC83A" w14:textId="77777777" w:rsidR="002F70E9" w:rsidRDefault="002F70E9" w:rsidP="00D92D35">
            <w:pPr>
              <w:ind w:left="-7" w:rightChars="6" w:right="14"/>
              <w:jc w:val="distribute"/>
              <w:rPr>
                <w:rFonts w:ascii="標楷體" w:eastAsia="標楷體" w:hAnsi="標楷體"/>
                <w:spacing w:val="-14"/>
                <w:sz w:val="20"/>
              </w:rPr>
            </w:pPr>
          </w:p>
        </w:tc>
      </w:tr>
      <w:tr w:rsidR="007F0610" w:rsidRPr="00FA3C9B" w14:paraId="4D673544" w14:textId="77777777" w:rsidTr="00AD652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420" w:type="dxa"/>
            <w:gridSpan w:val="2"/>
            <w:shd w:val="clear" w:color="auto" w:fill="auto"/>
            <w:vAlign w:val="center"/>
          </w:tcPr>
          <w:p w14:paraId="1E90D9F6" w14:textId="77777777" w:rsidR="00FC00E9" w:rsidRPr="00FA3C9B" w:rsidRDefault="00FC00E9" w:rsidP="00D92D35">
            <w:pPr>
              <w:snapToGrid w:val="0"/>
              <w:spacing w:line="24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13" w:type="dxa"/>
            <w:shd w:val="clear" w:color="auto" w:fill="auto"/>
            <w:vAlign w:val="center"/>
          </w:tcPr>
          <w:p w14:paraId="36066B50" w14:textId="77777777" w:rsidR="00FC00E9" w:rsidRPr="00FA3C9B" w:rsidRDefault="00FC00E9" w:rsidP="002F70E9">
            <w:pPr>
              <w:snapToGrid w:val="0"/>
              <w:spacing w:line="24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FA3C9B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經常門合計</w:t>
            </w:r>
          </w:p>
        </w:tc>
        <w:tc>
          <w:tcPr>
            <w:tcW w:w="1403" w:type="dxa"/>
            <w:shd w:val="clear" w:color="auto" w:fill="auto"/>
            <w:vAlign w:val="center"/>
          </w:tcPr>
          <w:p w14:paraId="2F4FB7B3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F70E9">
              <w:rPr>
                <w:rFonts w:ascii="新細明體" w:hAnsi="新細明體"/>
                <w:b/>
                <w:noProof/>
                <w:sz w:val="20"/>
              </w:rPr>
              <w:t>22,058,335,640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20472D7D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F70E9">
              <w:rPr>
                <w:rFonts w:ascii="新細明體" w:hAnsi="新細明體"/>
                <w:b/>
                <w:noProof/>
                <w:sz w:val="20"/>
              </w:rPr>
              <w:t>19,935,617,028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65A8D79E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F70E9">
              <w:rPr>
                <w:rFonts w:ascii="新細明體" w:hAnsi="新細明體"/>
                <w:b/>
                <w:noProof/>
                <w:sz w:val="20"/>
              </w:rPr>
              <w:t>629,558,930</w:t>
            </w:r>
          </w:p>
        </w:tc>
        <w:tc>
          <w:tcPr>
            <w:tcW w:w="1490" w:type="dxa"/>
            <w:gridSpan w:val="2"/>
            <w:shd w:val="clear" w:color="auto" w:fill="auto"/>
            <w:vAlign w:val="center"/>
          </w:tcPr>
          <w:p w14:paraId="1964C5FB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F70E9">
              <w:rPr>
                <w:rFonts w:ascii="新細明體" w:hAnsi="新細明體"/>
                <w:b/>
                <w:noProof/>
                <w:sz w:val="20"/>
              </w:rPr>
              <w:t>706,494,236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4A0BF225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F70E9">
              <w:rPr>
                <w:rFonts w:ascii="新細明體" w:hAnsi="新細明體"/>
                <w:b/>
                <w:noProof/>
                <w:sz w:val="20"/>
              </w:rPr>
              <w:t>21,271,670,194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4755459D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F70E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2D5C7F83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F70E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50949882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F70E9">
              <w:rPr>
                <w:rFonts w:ascii="新細明體" w:hAnsi="新細明體"/>
                <w:b/>
                <w:noProof/>
                <w:sz w:val="20"/>
              </w:rPr>
              <w:t>- 67,788,322</w:t>
            </w:r>
          </w:p>
        </w:tc>
        <w:tc>
          <w:tcPr>
            <w:tcW w:w="1489" w:type="dxa"/>
            <w:gridSpan w:val="2"/>
            <w:shd w:val="clear" w:color="auto" w:fill="auto"/>
            <w:vAlign w:val="center"/>
          </w:tcPr>
          <w:p w14:paraId="6FAB9DD9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F70E9">
              <w:rPr>
                <w:rFonts w:ascii="新細明體" w:hAnsi="新細明體"/>
                <w:b/>
                <w:noProof/>
                <w:sz w:val="20"/>
              </w:rPr>
              <w:t>19,935,617,028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25D379E1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F70E9">
              <w:rPr>
                <w:rFonts w:ascii="新細明體" w:hAnsi="新細明體"/>
                <w:b/>
                <w:noProof/>
                <w:sz w:val="20"/>
              </w:rPr>
              <w:t>629,558,930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3CF783E1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F70E9">
              <w:rPr>
                <w:rFonts w:ascii="新細明體" w:hAnsi="新細明體"/>
                <w:b/>
                <w:noProof/>
                <w:sz w:val="20"/>
              </w:rPr>
              <w:t>638,705,914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7E8B3217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F70E9">
              <w:rPr>
                <w:rFonts w:ascii="新細明體" w:hAnsi="新細明體"/>
                <w:b/>
                <w:noProof/>
                <w:sz w:val="20"/>
              </w:rPr>
              <w:t>21,203,881,872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3D0D9703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F70E9">
              <w:rPr>
                <w:rFonts w:ascii="新細明體" w:hAnsi="新細明體"/>
                <w:b/>
                <w:noProof/>
                <w:sz w:val="20"/>
              </w:rPr>
              <w:t>- 854,453,768</w:t>
            </w:r>
          </w:p>
        </w:tc>
      </w:tr>
      <w:tr w:rsidR="007F0610" w:rsidRPr="00FA3C9B" w14:paraId="3977DF11" w14:textId="77777777" w:rsidTr="00AD652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420" w:type="dxa"/>
            <w:gridSpan w:val="2"/>
            <w:shd w:val="clear" w:color="auto" w:fill="auto"/>
            <w:vAlign w:val="center"/>
          </w:tcPr>
          <w:p w14:paraId="0B73501E" w14:textId="77777777" w:rsidR="00FC00E9" w:rsidRPr="00FA3C9B" w:rsidRDefault="00FC00E9" w:rsidP="00D92D35">
            <w:pPr>
              <w:snapToGrid w:val="0"/>
              <w:spacing w:line="24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13" w:type="dxa"/>
            <w:shd w:val="clear" w:color="auto" w:fill="auto"/>
            <w:vAlign w:val="center"/>
          </w:tcPr>
          <w:p w14:paraId="61D53D47" w14:textId="77777777" w:rsidR="00FC00E9" w:rsidRPr="00FA3C9B" w:rsidRDefault="00FC00E9" w:rsidP="00D92D35">
            <w:pPr>
              <w:snapToGrid w:val="0"/>
              <w:spacing w:line="24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FA3C9B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一般政務支出</w:t>
            </w:r>
          </w:p>
        </w:tc>
        <w:tc>
          <w:tcPr>
            <w:tcW w:w="1403" w:type="dxa"/>
            <w:shd w:val="clear" w:color="auto" w:fill="auto"/>
            <w:vAlign w:val="center"/>
          </w:tcPr>
          <w:p w14:paraId="4C9CB757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F70E9">
              <w:rPr>
                <w:rFonts w:ascii="新細明體" w:hAnsi="新細明體"/>
                <w:b/>
                <w:noProof/>
                <w:sz w:val="20"/>
              </w:rPr>
              <w:t>4,691,206,097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333269AF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F70E9">
              <w:rPr>
                <w:rFonts w:ascii="新細明體" w:hAnsi="新細明體"/>
                <w:b/>
                <w:noProof/>
                <w:sz w:val="20"/>
              </w:rPr>
              <w:t>4,274,809,579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300D39B0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F70E9">
              <w:rPr>
                <w:rFonts w:ascii="新細明體" w:hAnsi="新細明體"/>
                <w:b/>
                <w:noProof/>
                <w:sz w:val="20"/>
              </w:rPr>
              <w:t>55,009,789</w:t>
            </w:r>
          </w:p>
        </w:tc>
        <w:tc>
          <w:tcPr>
            <w:tcW w:w="1490" w:type="dxa"/>
            <w:gridSpan w:val="2"/>
            <w:shd w:val="clear" w:color="auto" w:fill="auto"/>
            <w:vAlign w:val="center"/>
          </w:tcPr>
          <w:p w14:paraId="066AE9FC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F70E9">
              <w:rPr>
                <w:rFonts w:ascii="新細明體" w:hAnsi="新細明體"/>
                <w:b/>
                <w:noProof/>
                <w:sz w:val="20"/>
              </w:rPr>
              <w:t>77,714,813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4E9F223E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F70E9">
              <w:rPr>
                <w:rFonts w:ascii="新細明體" w:hAnsi="新細明體"/>
                <w:b/>
                <w:noProof/>
                <w:sz w:val="20"/>
              </w:rPr>
              <w:t>4,407,534,181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49F1791E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F70E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4FC05082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F70E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1FDD788D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F70E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89" w:type="dxa"/>
            <w:gridSpan w:val="2"/>
            <w:shd w:val="clear" w:color="auto" w:fill="auto"/>
            <w:vAlign w:val="center"/>
          </w:tcPr>
          <w:p w14:paraId="0E666D3A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F70E9">
              <w:rPr>
                <w:rFonts w:ascii="新細明體" w:hAnsi="新細明體"/>
                <w:b/>
                <w:noProof/>
                <w:sz w:val="20"/>
              </w:rPr>
              <w:t>4,274,809,579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0A78FFCC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F70E9">
              <w:rPr>
                <w:rFonts w:ascii="新細明體" w:hAnsi="新細明體"/>
                <w:b/>
                <w:noProof/>
                <w:sz w:val="20"/>
              </w:rPr>
              <w:t>55,009,789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5EF9F1A6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F70E9">
              <w:rPr>
                <w:rFonts w:ascii="新細明體" w:hAnsi="新細明體"/>
                <w:b/>
                <w:noProof/>
                <w:sz w:val="20"/>
              </w:rPr>
              <w:t>77,714,813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35B86484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F70E9">
              <w:rPr>
                <w:rFonts w:ascii="新細明體" w:hAnsi="新細明體"/>
                <w:b/>
                <w:noProof/>
                <w:sz w:val="20"/>
              </w:rPr>
              <w:t>4,407,534,181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7DF4F56A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F70E9">
              <w:rPr>
                <w:rFonts w:ascii="新細明體" w:hAnsi="新細明體"/>
                <w:b/>
                <w:noProof/>
                <w:sz w:val="20"/>
              </w:rPr>
              <w:t>- 283,671,916</w:t>
            </w:r>
          </w:p>
        </w:tc>
      </w:tr>
      <w:tr w:rsidR="007F0610" w14:paraId="5905F050" w14:textId="77777777" w:rsidTr="00AD652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420" w:type="dxa"/>
            <w:gridSpan w:val="2"/>
            <w:shd w:val="clear" w:color="auto" w:fill="auto"/>
            <w:vAlign w:val="center"/>
          </w:tcPr>
          <w:p w14:paraId="46B556E2" w14:textId="77777777" w:rsidR="00FC00E9" w:rsidRDefault="00FC00E9" w:rsidP="00D92D35">
            <w:pPr>
              <w:snapToGrid w:val="0"/>
              <w:spacing w:line="2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CE544E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5D2EF6C" w14:textId="77777777" w:rsidR="00FC00E9" w:rsidRDefault="00FC00E9" w:rsidP="00D92D35">
            <w:pPr>
              <w:snapToGrid w:val="0"/>
              <w:spacing w:line="2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CE544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行政支出</w:t>
            </w:r>
          </w:p>
        </w:tc>
        <w:tc>
          <w:tcPr>
            <w:tcW w:w="1403" w:type="dxa"/>
            <w:shd w:val="clear" w:color="auto" w:fill="auto"/>
            <w:vAlign w:val="center"/>
          </w:tcPr>
          <w:p w14:paraId="7837DB79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394,149,000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11EB979D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345,757,129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16240FD2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1,383,758</w:t>
            </w:r>
          </w:p>
        </w:tc>
        <w:tc>
          <w:tcPr>
            <w:tcW w:w="1490" w:type="dxa"/>
            <w:gridSpan w:val="2"/>
            <w:shd w:val="clear" w:color="auto" w:fill="auto"/>
            <w:vAlign w:val="center"/>
          </w:tcPr>
          <w:p w14:paraId="007F9E18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26,196,594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3AE0B80A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373,337,481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5A012FC0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7A91AF10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41F6029B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9" w:type="dxa"/>
            <w:gridSpan w:val="2"/>
            <w:shd w:val="clear" w:color="auto" w:fill="auto"/>
            <w:vAlign w:val="center"/>
          </w:tcPr>
          <w:p w14:paraId="15CECFA6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345,757,129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3A00D6E4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1,383,758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4D40BC86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26,196,594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478D3666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373,337,481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0F6CB91B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- 20,811,519</w:t>
            </w:r>
          </w:p>
        </w:tc>
      </w:tr>
      <w:tr w:rsidR="007F0610" w14:paraId="7605B873" w14:textId="77777777" w:rsidTr="00AD652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420" w:type="dxa"/>
            <w:gridSpan w:val="2"/>
            <w:shd w:val="clear" w:color="auto" w:fill="auto"/>
            <w:vAlign w:val="center"/>
          </w:tcPr>
          <w:p w14:paraId="53E10D0B" w14:textId="77777777" w:rsidR="00FC00E9" w:rsidRDefault="00FC00E9" w:rsidP="00D92D35">
            <w:pPr>
              <w:snapToGrid w:val="0"/>
              <w:spacing w:line="2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CE544E">
              <w:rPr>
                <w:rFonts w:ascii="新細明體" w:hAnsi="新細明體"/>
                <w:noProof/>
                <w:spacing w:val="-10"/>
                <w:sz w:val="20"/>
              </w:rPr>
              <w:t>2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BBE52FB" w14:textId="77777777" w:rsidR="00FC00E9" w:rsidRDefault="00FC00E9" w:rsidP="00D92D35">
            <w:pPr>
              <w:snapToGrid w:val="0"/>
              <w:spacing w:line="2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CE544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立法支出</w:t>
            </w:r>
          </w:p>
        </w:tc>
        <w:tc>
          <w:tcPr>
            <w:tcW w:w="1403" w:type="dxa"/>
            <w:shd w:val="clear" w:color="auto" w:fill="auto"/>
            <w:vAlign w:val="center"/>
          </w:tcPr>
          <w:p w14:paraId="4F826E47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217,398,000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59CD86D0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203,353,713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3CB9BE6B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907,881</w:t>
            </w:r>
          </w:p>
        </w:tc>
        <w:tc>
          <w:tcPr>
            <w:tcW w:w="1490" w:type="dxa"/>
            <w:gridSpan w:val="2"/>
            <w:shd w:val="clear" w:color="auto" w:fill="auto"/>
            <w:vAlign w:val="center"/>
          </w:tcPr>
          <w:p w14:paraId="3CCAD514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4C5D41AC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204,261,594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30AD426B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01D9E209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1EC11A9C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9" w:type="dxa"/>
            <w:gridSpan w:val="2"/>
            <w:shd w:val="clear" w:color="auto" w:fill="auto"/>
            <w:vAlign w:val="center"/>
          </w:tcPr>
          <w:p w14:paraId="71269402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203,353,713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7009108D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907,881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26CCECEE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1EAA3C1B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204,261,594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03D0A2E4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- 13,136,406</w:t>
            </w:r>
          </w:p>
        </w:tc>
      </w:tr>
      <w:tr w:rsidR="007F0610" w14:paraId="4B5FFB77" w14:textId="77777777" w:rsidTr="00AD652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420" w:type="dxa"/>
            <w:gridSpan w:val="2"/>
            <w:shd w:val="clear" w:color="auto" w:fill="auto"/>
            <w:vAlign w:val="center"/>
          </w:tcPr>
          <w:p w14:paraId="548219C0" w14:textId="77777777" w:rsidR="00FC00E9" w:rsidRDefault="00FC00E9" w:rsidP="00D92D35">
            <w:pPr>
              <w:snapToGrid w:val="0"/>
              <w:spacing w:line="2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CE544E">
              <w:rPr>
                <w:rFonts w:ascii="新細明體" w:hAnsi="新細明體"/>
                <w:noProof/>
                <w:spacing w:val="-10"/>
                <w:sz w:val="20"/>
              </w:rPr>
              <w:t>3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E22ABE6" w14:textId="77777777" w:rsidR="00FC00E9" w:rsidRDefault="00FC00E9" w:rsidP="00D92D35">
            <w:pPr>
              <w:snapToGrid w:val="0"/>
              <w:spacing w:line="2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CE544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民政支出</w:t>
            </w:r>
          </w:p>
        </w:tc>
        <w:tc>
          <w:tcPr>
            <w:tcW w:w="1403" w:type="dxa"/>
            <w:shd w:val="clear" w:color="auto" w:fill="auto"/>
            <w:vAlign w:val="center"/>
          </w:tcPr>
          <w:p w14:paraId="33296588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1,812,517,700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5628D71D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1,648,443,525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77D16306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29,885,846</w:t>
            </w:r>
          </w:p>
        </w:tc>
        <w:tc>
          <w:tcPr>
            <w:tcW w:w="1490" w:type="dxa"/>
            <w:gridSpan w:val="2"/>
            <w:shd w:val="clear" w:color="auto" w:fill="auto"/>
            <w:vAlign w:val="center"/>
          </w:tcPr>
          <w:p w14:paraId="36D0E82C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32,107,301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0767B7BB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1,710,436,672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310028F2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6E2FA59A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34F0EF0B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9" w:type="dxa"/>
            <w:gridSpan w:val="2"/>
            <w:shd w:val="clear" w:color="auto" w:fill="auto"/>
            <w:vAlign w:val="center"/>
          </w:tcPr>
          <w:p w14:paraId="1A0F5AA1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1,648,443,525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5A149FF6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29,885,846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64499986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32,107,301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76939EDD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1,710,436,672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184287C9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- 102,081,028</w:t>
            </w:r>
          </w:p>
        </w:tc>
      </w:tr>
      <w:tr w:rsidR="007F0610" w14:paraId="3B10A63D" w14:textId="77777777" w:rsidTr="00AD652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420" w:type="dxa"/>
            <w:gridSpan w:val="2"/>
            <w:shd w:val="clear" w:color="auto" w:fill="auto"/>
            <w:vAlign w:val="center"/>
          </w:tcPr>
          <w:p w14:paraId="3C3EEF14" w14:textId="77777777" w:rsidR="00FC00E9" w:rsidRDefault="00FC00E9" w:rsidP="00D92D35">
            <w:pPr>
              <w:snapToGrid w:val="0"/>
              <w:spacing w:line="2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CE544E">
              <w:rPr>
                <w:rFonts w:ascii="新細明體" w:hAnsi="新細明體"/>
                <w:noProof/>
                <w:spacing w:val="-10"/>
                <w:sz w:val="20"/>
              </w:rPr>
              <w:t>4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566ACDA" w14:textId="77777777" w:rsidR="00FC00E9" w:rsidRDefault="00FC00E9" w:rsidP="00D92D35">
            <w:pPr>
              <w:snapToGrid w:val="0"/>
              <w:spacing w:line="2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CE544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警政支出</w:t>
            </w:r>
          </w:p>
        </w:tc>
        <w:tc>
          <w:tcPr>
            <w:tcW w:w="1403" w:type="dxa"/>
            <w:shd w:val="clear" w:color="auto" w:fill="auto"/>
            <w:vAlign w:val="center"/>
          </w:tcPr>
          <w:p w14:paraId="5F021830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2,000,830,000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6E66BFFA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1,834,034,007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76DFD227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22,113,009</w:t>
            </w:r>
          </w:p>
        </w:tc>
        <w:tc>
          <w:tcPr>
            <w:tcW w:w="1490" w:type="dxa"/>
            <w:gridSpan w:val="2"/>
            <w:shd w:val="clear" w:color="auto" w:fill="auto"/>
            <w:vAlign w:val="center"/>
          </w:tcPr>
          <w:p w14:paraId="038E1796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17,721,610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7D2B7AE1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1,873,868,626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0815FC15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4E746C4C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636B8210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9" w:type="dxa"/>
            <w:gridSpan w:val="2"/>
            <w:shd w:val="clear" w:color="auto" w:fill="auto"/>
            <w:vAlign w:val="center"/>
          </w:tcPr>
          <w:p w14:paraId="2E699394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1,834,034,007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234F6098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22,113,009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37397A2A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17,721,610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33107A05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1,873,868,626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1A25E6B6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- 126,961,374</w:t>
            </w:r>
          </w:p>
        </w:tc>
      </w:tr>
      <w:tr w:rsidR="007F0610" w14:paraId="080868E3" w14:textId="77777777" w:rsidTr="00AD652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420" w:type="dxa"/>
            <w:gridSpan w:val="2"/>
            <w:shd w:val="clear" w:color="auto" w:fill="auto"/>
            <w:vAlign w:val="center"/>
          </w:tcPr>
          <w:p w14:paraId="08C64F00" w14:textId="77777777" w:rsidR="00FC00E9" w:rsidRDefault="00FC00E9" w:rsidP="00D92D35">
            <w:pPr>
              <w:snapToGrid w:val="0"/>
              <w:spacing w:line="2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CE544E">
              <w:rPr>
                <w:rFonts w:ascii="新細明體" w:hAnsi="新細明體"/>
                <w:noProof/>
                <w:spacing w:val="-10"/>
                <w:sz w:val="20"/>
              </w:rPr>
              <w:t>5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AD16880" w14:textId="77777777" w:rsidR="00FC00E9" w:rsidRDefault="00FC00E9" w:rsidP="00D92D35">
            <w:pPr>
              <w:snapToGrid w:val="0"/>
              <w:spacing w:line="2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CE544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財務支出</w:t>
            </w:r>
          </w:p>
        </w:tc>
        <w:tc>
          <w:tcPr>
            <w:tcW w:w="1403" w:type="dxa"/>
            <w:shd w:val="clear" w:color="auto" w:fill="auto"/>
            <w:vAlign w:val="center"/>
          </w:tcPr>
          <w:p w14:paraId="0EA2C481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266,311,397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15593FB7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243,221,205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1BEE0176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719,295</w:t>
            </w:r>
          </w:p>
        </w:tc>
        <w:tc>
          <w:tcPr>
            <w:tcW w:w="1490" w:type="dxa"/>
            <w:gridSpan w:val="2"/>
            <w:shd w:val="clear" w:color="auto" w:fill="auto"/>
            <w:vAlign w:val="center"/>
          </w:tcPr>
          <w:p w14:paraId="14BAC544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1,689,308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5C2E7A6C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245,629,808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7E1B6E54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7D647856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126963C5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9" w:type="dxa"/>
            <w:gridSpan w:val="2"/>
            <w:shd w:val="clear" w:color="auto" w:fill="auto"/>
            <w:vAlign w:val="center"/>
          </w:tcPr>
          <w:p w14:paraId="70253F06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243,221,205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5FEFCDCD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719,295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0DB71ECC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1,689,308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45252C1C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245,629,808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3E1A0A42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- 20,681,589</w:t>
            </w:r>
          </w:p>
        </w:tc>
      </w:tr>
      <w:tr w:rsidR="007F0610" w:rsidRPr="00FA3C9B" w14:paraId="0F5AEB0A" w14:textId="77777777" w:rsidTr="00AD652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420" w:type="dxa"/>
            <w:gridSpan w:val="2"/>
            <w:shd w:val="clear" w:color="auto" w:fill="auto"/>
            <w:vAlign w:val="center"/>
          </w:tcPr>
          <w:p w14:paraId="45AC76F3" w14:textId="77777777" w:rsidR="00FC00E9" w:rsidRPr="00FA3C9B" w:rsidRDefault="00FC00E9" w:rsidP="00D92D35">
            <w:pPr>
              <w:snapToGrid w:val="0"/>
              <w:spacing w:line="24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13" w:type="dxa"/>
            <w:shd w:val="clear" w:color="auto" w:fill="auto"/>
            <w:vAlign w:val="center"/>
          </w:tcPr>
          <w:p w14:paraId="045C21BF" w14:textId="77777777" w:rsidR="00FC00E9" w:rsidRPr="00FA3C9B" w:rsidRDefault="00FC00E9" w:rsidP="00D92D35">
            <w:pPr>
              <w:snapToGrid w:val="0"/>
              <w:spacing w:line="24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FA3C9B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教育科學文化支出</w:t>
            </w:r>
          </w:p>
        </w:tc>
        <w:tc>
          <w:tcPr>
            <w:tcW w:w="1403" w:type="dxa"/>
            <w:shd w:val="clear" w:color="auto" w:fill="auto"/>
            <w:vAlign w:val="center"/>
          </w:tcPr>
          <w:p w14:paraId="5D874B37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F70E9">
              <w:rPr>
                <w:rFonts w:ascii="新細明體" w:hAnsi="新細明體"/>
                <w:b/>
                <w:noProof/>
                <w:sz w:val="20"/>
              </w:rPr>
              <w:t>8,315,130,000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2A5D6AFA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F70E9">
              <w:rPr>
                <w:rFonts w:ascii="新細明體" w:hAnsi="新細明體"/>
                <w:b/>
                <w:noProof/>
                <w:sz w:val="20"/>
              </w:rPr>
              <w:t>8,166,463,668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5CDDC52C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F70E9">
              <w:rPr>
                <w:rFonts w:ascii="新細明體" w:hAnsi="新細明體"/>
                <w:b/>
                <w:noProof/>
                <w:sz w:val="20"/>
              </w:rPr>
              <w:t>17,403,597</w:t>
            </w:r>
          </w:p>
        </w:tc>
        <w:tc>
          <w:tcPr>
            <w:tcW w:w="1490" w:type="dxa"/>
            <w:gridSpan w:val="2"/>
            <w:shd w:val="clear" w:color="auto" w:fill="auto"/>
            <w:vAlign w:val="center"/>
          </w:tcPr>
          <w:p w14:paraId="42E20658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F70E9">
              <w:rPr>
                <w:rFonts w:ascii="新細明體" w:hAnsi="新細明體"/>
                <w:b/>
                <w:noProof/>
                <w:sz w:val="20"/>
              </w:rPr>
              <w:t>111,478,832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741A443E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F70E9">
              <w:rPr>
                <w:rFonts w:ascii="新細明體" w:hAnsi="新細明體"/>
                <w:b/>
                <w:noProof/>
                <w:sz w:val="20"/>
              </w:rPr>
              <w:t>8,295,346,097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2EB8FC68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F70E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09B7DB41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F70E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6D630C4D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F70E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89" w:type="dxa"/>
            <w:gridSpan w:val="2"/>
            <w:shd w:val="clear" w:color="auto" w:fill="auto"/>
            <w:vAlign w:val="center"/>
          </w:tcPr>
          <w:p w14:paraId="0BDBCEF3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F70E9">
              <w:rPr>
                <w:rFonts w:ascii="新細明體" w:hAnsi="新細明體"/>
                <w:b/>
                <w:noProof/>
                <w:sz w:val="20"/>
              </w:rPr>
              <w:t>8,166,463,668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0A9F0630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F70E9">
              <w:rPr>
                <w:rFonts w:ascii="新細明體" w:hAnsi="新細明體"/>
                <w:b/>
                <w:noProof/>
                <w:sz w:val="20"/>
              </w:rPr>
              <w:t>17,403,597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11BD24F9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F70E9">
              <w:rPr>
                <w:rFonts w:ascii="新細明體" w:hAnsi="新細明體"/>
                <w:b/>
                <w:noProof/>
                <w:sz w:val="20"/>
              </w:rPr>
              <w:t>111,478,832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20402D84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F70E9">
              <w:rPr>
                <w:rFonts w:ascii="新細明體" w:hAnsi="新細明體"/>
                <w:b/>
                <w:noProof/>
                <w:sz w:val="20"/>
              </w:rPr>
              <w:t>8,295,346,097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591ED840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F70E9">
              <w:rPr>
                <w:rFonts w:ascii="新細明體" w:hAnsi="新細明體"/>
                <w:b/>
                <w:noProof/>
                <w:sz w:val="20"/>
              </w:rPr>
              <w:t>- 19,783,903</w:t>
            </w:r>
          </w:p>
        </w:tc>
      </w:tr>
      <w:tr w:rsidR="007F0610" w14:paraId="68DF01DC" w14:textId="77777777" w:rsidTr="00AD652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420" w:type="dxa"/>
            <w:gridSpan w:val="2"/>
            <w:shd w:val="clear" w:color="auto" w:fill="auto"/>
            <w:vAlign w:val="center"/>
          </w:tcPr>
          <w:p w14:paraId="2DF7A5AB" w14:textId="77777777" w:rsidR="00FC00E9" w:rsidRDefault="00FC00E9" w:rsidP="00D92D35">
            <w:pPr>
              <w:snapToGrid w:val="0"/>
              <w:spacing w:line="2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CE544E">
              <w:rPr>
                <w:rFonts w:ascii="新細明體" w:hAnsi="新細明體"/>
                <w:noProof/>
                <w:spacing w:val="-10"/>
                <w:sz w:val="20"/>
              </w:rPr>
              <w:t>6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09B4C18" w14:textId="77777777" w:rsidR="00FC00E9" w:rsidRDefault="00FC00E9" w:rsidP="00D92D35">
            <w:pPr>
              <w:snapToGrid w:val="0"/>
              <w:spacing w:line="2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CE544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教育支出</w:t>
            </w:r>
          </w:p>
        </w:tc>
        <w:tc>
          <w:tcPr>
            <w:tcW w:w="1403" w:type="dxa"/>
            <w:shd w:val="clear" w:color="auto" w:fill="auto"/>
            <w:vAlign w:val="center"/>
          </w:tcPr>
          <w:p w14:paraId="30C2E653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7,950,325,000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400ABB12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7,925,814,000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76B76EDD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0" w:type="dxa"/>
            <w:gridSpan w:val="2"/>
            <w:shd w:val="clear" w:color="auto" w:fill="auto"/>
            <w:vAlign w:val="center"/>
          </w:tcPr>
          <w:p w14:paraId="7624FF81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24,510,751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046AF55F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7,950,324,751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1653FA95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2EC0DB08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379F7E86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9" w:type="dxa"/>
            <w:gridSpan w:val="2"/>
            <w:shd w:val="clear" w:color="auto" w:fill="auto"/>
            <w:vAlign w:val="center"/>
          </w:tcPr>
          <w:p w14:paraId="7CC5B27E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7,925,814,000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475D877B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6A234F53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24,510,751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67A71497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7,950,324,751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0FCDE536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- 249</w:t>
            </w:r>
          </w:p>
        </w:tc>
      </w:tr>
      <w:tr w:rsidR="007F0610" w14:paraId="1FDB9F98" w14:textId="77777777" w:rsidTr="00AD652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420" w:type="dxa"/>
            <w:gridSpan w:val="2"/>
            <w:shd w:val="clear" w:color="auto" w:fill="auto"/>
            <w:vAlign w:val="center"/>
          </w:tcPr>
          <w:p w14:paraId="4E574C6F" w14:textId="77777777" w:rsidR="00FC00E9" w:rsidRDefault="00FC00E9" w:rsidP="00D92D35">
            <w:pPr>
              <w:snapToGrid w:val="0"/>
              <w:spacing w:line="2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CE544E">
              <w:rPr>
                <w:rFonts w:ascii="新細明體" w:hAnsi="新細明體"/>
                <w:noProof/>
                <w:spacing w:val="-10"/>
                <w:sz w:val="20"/>
              </w:rPr>
              <w:t>7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61C0D4D" w14:textId="77777777" w:rsidR="00FC00E9" w:rsidRDefault="00FC00E9" w:rsidP="00D92D35">
            <w:pPr>
              <w:snapToGrid w:val="0"/>
              <w:spacing w:line="2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CE544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文化支出</w:t>
            </w:r>
          </w:p>
        </w:tc>
        <w:tc>
          <w:tcPr>
            <w:tcW w:w="1403" w:type="dxa"/>
            <w:shd w:val="clear" w:color="auto" w:fill="auto"/>
            <w:vAlign w:val="center"/>
          </w:tcPr>
          <w:p w14:paraId="7D3707AE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364,805,000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432E8DB4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240,649,668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6BFF1704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17,403,597</w:t>
            </w:r>
          </w:p>
        </w:tc>
        <w:tc>
          <w:tcPr>
            <w:tcW w:w="1490" w:type="dxa"/>
            <w:gridSpan w:val="2"/>
            <w:shd w:val="clear" w:color="auto" w:fill="auto"/>
            <w:vAlign w:val="center"/>
          </w:tcPr>
          <w:p w14:paraId="3422F27C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86,968,081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3BBD469B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345,021,346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674A6DB1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2D5F00C9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30ADDE8F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9" w:type="dxa"/>
            <w:gridSpan w:val="2"/>
            <w:shd w:val="clear" w:color="auto" w:fill="auto"/>
            <w:vAlign w:val="center"/>
          </w:tcPr>
          <w:p w14:paraId="193FEEFD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240,649,668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44C02DFC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17,403,597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1BB100BB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86,968,081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7075B3C9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345,021,346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6E7F2C83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- 19,783,654</w:t>
            </w:r>
          </w:p>
        </w:tc>
      </w:tr>
      <w:tr w:rsidR="007F0610" w:rsidRPr="00FA3C9B" w14:paraId="27A94B03" w14:textId="77777777" w:rsidTr="00AD652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420" w:type="dxa"/>
            <w:gridSpan w:val="2"/>
            <w:shd w:val="clear" w:color="auto" w:fill="auto"/>
            <w:vAlign w:val="center"/>
          </w:tcPr>
          <w:p w14:paraId="47864364" w14:textId="77777777" w:rsidR="00FC00E9" w:rsidRPr="00FA3C9B" w:rsidRDefault="00FC00E9" w:rsidP="00D92D35">
            <w:pPr>
              <w:snapToGrid w:val="0"/>
              <w:spacing w:line="24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13" w:type="dxa"/>
            <w:shd w:val="clear" w:color="auto" w:fill="auto"/>
            <w:vAlign w:val="center"/>
          </w:tcPr>
          <w:p w14:paraId="04D41D83" w14:textId="77777777" w:rsidR="00FC00E9" w:rsidRPr="00FA3C9B" w:rsidRDefault="00FC00E9" w:rsidP="00D92D35">
            <w:pPr>
              <w:snapToGrid w:val="0"/>
              <w:spacing w:line="24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FA3C9B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經濟發展支出</w:t>
            </w:r>
          </w:p>
        </w:tc>
        <w:tc>
          <w:tcPr>
            <w:tcW w:w="1403" w:type="dxa"/>
            <w:shd w:val="clear" w:color="auto" w:fill="auto"/>
            <w:vAlign w:val="center"/>
          </w:tcPr>
          <w:p w14:paraId="587CD752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F70E9">
              <w:rPr>
                <w:rFonts w:ascii="新細明體" w:hAnsi="新細明體"/>
                <w:b/>
                <w:noProof/>
                <w:sz w:val="20"/>
              </w:rPr>
              <w:t>927,719,811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485D4F7D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F70E9">
              <w:rPr>
                <w:rFonts w:ascii="新細明體" w:hAnsi="新細明體"/>
                <w:b/>
                <w:noProof/>
                <w:sz w:val="20"/>
              </w:rPr>
              <w:t>549,537,646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3EBF3B10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F70E9">
              <w:rPr>
                <w:rFonts w:ascii="新細明體" w:hAnsi="新細明體"/>
                <w:b/>
                <w:noProof/>
                <w:sz w:val="20"/>
              </w:rPr>
              <w:t>90,077,773</w:t>
            </w:r>
          </w:p>
        </w:tc>
        <w:tc>
          <w:tcPr>
            <w:tcW w:w="1490" w:type="dxa"/>
            <w:gridSpan w:val="2"/>
            <w:shd w:val="clear" w:color="auto" w:fill="auto"/>
            <w:vAlign w:val="center"/>
          </w:tcPr>
          <w:p w14:paraId="4949A7AF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F70E9">
              <w:rPr>
                <w:rFonts w:ascii="新細明體" w:hAnsi="新細明體"/>
                <w:b/>
                <w:noProof/>
                <w:sz w:val="20"/>
              </w:rPr>
              <w:t>223,826,588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29B2BA5E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F70E9">
              <w:rPr>
                <w:rFonts w:ascii="新細明體" w:hAnsi="新細明體"/>
                <w:b/>
                <w:noProof/>
                <w:sz w:val="20"/>
              </w:rPr>
              <w:t>863,442,007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48A4812A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F70E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69FBFA01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F70E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02B2D8BA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F70E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89" w:type="dxa"/>
            <w:gridSpan w:val="2"/>
            <w:shd w:val="clear" w:color="auto" w:fill="auto"/>
            <w:vAlign w:val="center"/>
          </w:tcPr>
          <w:p w14:paraId="2230FB50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F70E9">
              <w:rPr>
                <w:rFonts w:ascii="新細明體" w:hAnsi="新細明體"/>
                <w:b/>
                <w:noProof/>
                <w:sz w:val="20"/>
              </w:rPr>
              <w:t>549,537,646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4C25F831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F70E9">
              <w:rPr>
                <w:rFonts w:ascii="新細明體" w:hAnsi="新細明體"/>
                <w:b/>
                <w:noProof/>
                <w:sz w:val="20"/>
              </w:rPr>
              <w:t>90,077,773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67AF4F42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F70E9">
              <w:rPr>
                <w:rFonts w:ascii="新細明體" w:hAnsi="新細明體"/>
                <w:b/>
                <w:noProof/>
                <w:sz w:val="20"/>
              </w:rPr>
              <w:t>223,826,588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4B80808D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F70E9">
              <w:rPr>
                <w:rFonts w:ascii="新細明體" w:hAnsi="新細明體"/>
                <w:b/>
                <w:noProof/>
                <w:sz w:val="20"/>
              </w:rPr>
              <w:t>863,442,007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1BD07871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F70E9">
              <w:rPr>
                <w:rFonts w:ascii="新細明體" w:hAnsi="新細明體"/>
                <w:b/>
                <w:noProof/>
                <w:sz w:val="20"/>
              </w:rPr>
              <w:t>- 64,277,804</w:t>
            </w:r>
          </w:p>
        </w:tc>
      </w:tr>
      <w:tr w:rsidR="007F0610" w14:paraId="20DC77D4" w14:textId="77777777" w:rsidTr="00AD652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420" w:type="dxa"/>
            <w:gridSpan w:val="2"/>
            <w:shd w:val="clear" w:color="auto" w:fill="auto"/>
            <w:vAlign w:val="center"/>
          </w:tcPr>
          <w:p w14:paraId="24AF8244" w14:textId="77777777" w:rsidR="00FC00E9" w:rsidRDefault="00FC00E9" w:rsidP="00D92D35">
            <w:pPr>
              <w:snapToGrid w:val="0"/>
              <w:spacing w:line="2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CE544E">
              <w:rPr>
                <w:rFonts w:ascii="新細明體" w:hAnsi="新細明體"/>
                <w:noProof/>
                <w:spacing w:val="-10"/>
                <w:sz w:val="20"/>
              </w:rPr>
              <w:t>8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C252BD0" w14:textId="77777777" w:rsidR="00FC00E9" w:rsidRDefault="00FC00E9" w:rsidP="00D92D35">
            <w:pPr>
              <w:snapToGrid w:val="0"/>
              <w:spacing w:line="2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CE544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農業支出</w:t>
            </w:r>
          </w:p>
        </w:tc>
        <w:tc>
          <w:tcPr>
            <w:tcW w:w="1403" w:type="dxa"/>
            <w:shd w:val="clear" w:color="auto" w:fill="auto"/>
            <w:vAlign w:val="center"/>
          </w:tcPr>
          <w:p w14:paraId="390EC4D9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514,131,351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06A27D18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343,325,440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22A5C767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70,532,728</w:t>
            </w:r>
          </w:p>
        </w:tc>
        <w:tc>
          <w:tcPr>
            <w:tcW w:w="1490" w:type="dxa"/>
            <w:gridSpan w:val="2"/>
            <w:shd w:val="clear" w:color="auto" w:fill="auto"/>
            <w:vAlign w:val="center"/>
          </w:tcPr>
          <w:p w14:paraId="4CDF9169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55,040,228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37DA3E90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468,898,396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4A9EF6D9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4F70C92F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34E2EE8F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9" w:type="dxa"/>
            <w:gridSpan w:val="2"/>
            <w:shd w:val="clear" w:color="auto" w:fill="auto"/>
            <w:vAlign w:val="center"/>
          </w:tcPr>
          <w:p w14:paraId="00E6BFAA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343,325,440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2F539CD3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70,532,728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35B409BE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55,040,228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56E6A11D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468,898,396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68BFCB05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- 45,232,955</w:t>
            </w:r>
          </w:p>
        </w:tc>
      </w:tr>
      <w:tr w:rsidR="007F0610" w14:paraId="745BB67A" w14:textId="77777777" w:rsidTr="00AD652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420" w:type="dxa"/>
            <w:gridSpan w:val="2"/>
            <w:shd w:val="clear" w:color="auto" w:fill="auto"/>
            <w:vAlign w:val="center"/>
          </w:tcPr>
          <w:p w14:paraId="44EDC0E7" w14:textId="77777777" w:rsidR="00FC00E9" w:rsidRDefault="00FC00E9" w:rsidP="00D92D35">
            <w:pPr>
              <w:snapToGrid w:val="0"/>
              <w:spacing w:line="2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CE544E">
              <w:rPr>
                <w:rFonts w:ascii="新細明體" w:hAnsi="新細明體"/>
                <w:noProof/>
                <w:spacing w:val="-10"/>
                <w:sz w:val="20"/>
              </w:rPr>
              <w:t>9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00E434B" w14:textId="77777777" w:rsidR="00FC00E9" w:rsidRDefault="00FC00E9" w:rsidP="00D92D35">
            <w:pPr>
              <w:snapToGrid w:val="0"/>
              <w:spacing w:line="2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CE544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工業支出</w:t>
            </w:r>
          </w:p>
        </w:tc>
        <w:tc>
          <w:tcPr>
            <w:tcW w:w="1403" w:type="dxa"/>
            <w:shd w:val="clear" w:color="auto" w:fill="auto"/>
            <w:vAlign w:val="center"/>
          </w:tcPr>
          <w:p w14:paraId="6E388B3B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133,839,000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0A42415C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67,736,026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2AD221B1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100,000</w:t>
            </w:r>
          </w:p>
        </w:tc>
        <w:tc>
          <w:tcPr>
            <w:tcW w:w="1490" w:type="dxa"/>
            <w:gridSpan w:val="2"/>
            <w:shd w:val="clear" w:color="auto" w:fill="auto"/>
            <w:vAlign w:val="center"/>
          </w:tcPr>
          <w:p w14:paraId="5A6350C6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55,277,440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2F1EB517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123,113,466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4816022E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0F5E7BDA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36C20534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9" w:type="dxa"/>
            <w:gridSpan w:val="2"/>
            <w:shd w:val="clear" w:color="auto" w:fill="auto"/>
            <w:vAlign w:val="center"/>
          </w:tcPr>
          <w:p w14:paraId="4C4E7FC5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67,736,026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7A888746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100,000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62BA790C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55,277,440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26C29B80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123,113,466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12D444AF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- 10,725,534</w:t>
            </w:r>
          </w:p>
        </w:tc>
      </w:tr>
      <w:tr w:rsidR="007F0610" w14:paraId="5E303AB0" w14:textId="77777777" w:rsidTr="00AD652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420" w:type="dxa"/>
            <w:gridSpan w:val="2"/>
            <w:shd w:val="clear" w:color="auto" w:fill="auto"/>
            <w:vAlign w:val="center"/>
          </w:tcPr>
          <w:p w14:paraId="7D745C67" w14:textId="77777777" w:rsidR="00FC00E9" w:rsidRDefault="00FC00E9" w:rsidP="00D92D35">
            <w:pPr>
              <w:snapToGrid w:val="0"/>
              <w:spacing w:line="2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CE544E">
              <w:rPr>
                <w:rFonts w:ascii="新細明體" w:hAnsi="新細明體"/>
                <w:noProof/>
                <w:spacing w:val="-10"/>
                <w:sz w:val="20"/>
              </w:rPr>
              <w:t>10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409E5CF" w14:textId="77777777" w:rsidR="00FC00E9" w:rsidRDefault="00FC00E9" w:rsidP="00D92D35">
            <w:pPr>
              <w:snapToGrid w:val="0"/>
              <w:spacing w:line="2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CE544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交通支出</w:t>
            </w:r>
          </w:p>
        </w:tc>
        <w:tc>
          <w:tcPr>
            <w:tcW w:w="1403" w:type="dxa"/>
            <w:shd w:val="clear" w:color="auto" w:fill="auto"/>
            <w:vAlign w:val="center"/>
          </w:tcPr>
          <w:p w14:paraId="3AC222EC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133,479,460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44C280CA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65,876,468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74D3A30A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18,798,264</w:t>
            </w:r>
          </w:p>
        </w:tc>
        <w:tc>
          <w:tcPr>
            <w:tcW w:w="1490" w:type="dxa"/>
            <w:gridSpan w:val="2"/>
            <w:shd w:val="clear" w:color="auto" w:fill="auto"/>
            <w:vAlign w:val="center"/>
          </w:tcPr>
          <w:p w14:paraId="7622B8C8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46,868,968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2D17BE21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131,543,700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02E5BA01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421D6CD0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7DE44718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9" w:type="dxa"/>
            <w:gridSpan w:val="2"/>
            <w:shd w:val="clear" w:color="auto" w:fill="auto"/>
            <w:vAlign w:val="center"/>
          </w:tcPr>
          <w:p w14:paraId="39886B44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65,876,468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4187D9CF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18,798,264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13BBA654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46,868,968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20E8ACF9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131,543,700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194098BD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- 1,935,760</w:t>
            </w:r>
          </w:p>
        </w:tc>
      </w:tr>
      <w:tr w:rsidR="007F0610" w14:paraId="29922444" w14:textId="77777777" w:rsidTr="00AD652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420" w:type="dxa"/>
            <w:gridSpan w:val="2"/>
            <w:shd w:val="clear" w:color="auto" w:fill="auto"/>
            <w:vAlign w:val="center"/>
          </w:tcPr>
          <w:p w14:paraId="7B485C55" w14:textId="77777777" w:rsidR="00FC00E9" w:rsidRDefault="00FC00E9" w:rsidP="00D92D35">
            <w:pPr>
              <w:snapToGrid w:val="0"/>
              <w:spacing w:line="2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CE544E">
              <w:rPr>
                <w:rFonts w:ascii="新細明體" w:hAnsi="新細明體"/>
                <w:noProof/>
                <w:spacing w:val="-10"/>
                <w:sz w:val="20"/>
              </w:rPr>
              <w:t>11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20B2663" w14:textId="77777777" w:rsidR="00FC00E9" w:rsidRDefault="00FC00E9" w:rsidP="00D92D35">
            <w:pPr>
              <w:snapToGrid w:val="0"/>
              <w:spacing w:line="2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CE544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其他經濟服務支出</w:t>
            </w:r>
          </w:p>
        </w:tc>
        <w:tc>
          <w:tcPr>
            <w:tcW w:w="1403" w:type="dxa"/>
            <w:shd w:val="clear" w:color="auto" w:fill="auto"/>
            <w:vAlign w:val="center"/>
          </w:tcPr>
          <w:p w14:paraId="20CC6109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146,270,000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5BB34B2B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72,599,712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0857939B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646,781</w:t>
            </w:r>
          </w:p>
        </w:tc>
        <w:tc>
          <w:tcPr>
            <w:tcW w:w="1490" w:type="dxa"/>
            <w:gridSpan w:val="2"/>
            <w:shd w:val="clear" w:color="auto" w:fill="auto"/>
            <w:vAlign w:val="center"/>
          </w:tcPr>
          <w:p w14:paraId="22C652C3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66,639,952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2D61D82F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139,886,445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1DAF58A5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6AE8760D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7305AED4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9" w:type="dxa"/>
            <w:gridSpan w:val="2"/>
            <w:shd w:val="clear" w:color="auto" w:fill="auto"/>
            <w:vAlign w:val="center"/>
          </w:tcPr>
          <w:p w14:paraId="3C11009D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72,599,712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73515BC7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646,781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133ACBD8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66,639,952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51AADC55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139,886,445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22D391EE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- 6,383,555</w:t>
            </w:r>
          </w:p>
        </w:tc>
      </w:tr>
      <w:tr w:rsidR="007F0610" w:rsidRPr="00FA3C9B" w14:paraId="277E1270" w14:textId="77777777" w:rsidTr="00AD652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420" w:type="dxa"/>
            <w:gridSpan w:val="2"/>
            <w:shd w:val="clear" w:color="auto" w:fill="auto"/>
            <w:vAlign w:val="center"/>
          </w:tcPr>
          <w:p w14:paraId="6685FF25" w14:textId="77777777" w:rsidR="00FC00E9" w:rsidRPr="00FA3C9B" w:rsidRDefault="00FC00E9" w:rsidP="00D92D35">
            <w:pPr>
              <w:snapToGrid w:val="0"/>
              <w:spacing w:line="24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13" w:type="dxa"/>
            <w:shd w:val="clear" w:color="auto" w:fill="auto"/>
            <w:vAlign w:val="center"/>
          </w:tcPr>
          <w:p w14:paraId="3D9A225B" w14:textId="77777777" w:rsidR="00FC00E9" w:rsidRPr="00FA3C9B" w:rsidRDefault="00FC00E9" w:rsidP="00D92D35">
            <w:pPr>
              <w:snapToGrid w:val="0"/>
              <w:spacing w:line="24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FA3C9B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社會福利支出</w:t>
            </w:r>
          </w:p>
        </w:tc>
        <w:tc>
          <w:tcPr>
            <w:tcW w:w="1403" w:type="dxa"/>
            <w:shd w:val="clear" w:color="auto" w:fill="auto"/>
            <w:vAlign w:val="center"/>
          </w:tcPr>
          <w:p w14:paraId="5D24D6D2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F70E9">
              <w:rPr>
                <w:rFonts w:ascii="新細明體" w:hAnsi="新細明體"/>
                <w:b/>
                <w:noProof/>
                <w:sz w:val="20"/>
              </w:rPr>
              <w:t>4,707,928,000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6952275B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F70E9">
              <w:rPr>
                <w:rFonts w:ascii="新細明體" w:hAnsi="新細明體"/>
                <w:b/>
                <w:noProof/>
                <w:sz w:val="20"/>
              </w:rPr>
              <w:t>3,799,279,121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0FBCAB93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F70E9">
              <w:rPr>
                <w:rFonts w:ascii="新細明體" w:hAnsi="新細明體"/>
                <w:b/>
                <w:noProof/>
                <w:sz w:val="20"/>
              </w:rPr>
              <w:t>465,405,756</w:t>
            </w:r>
          </w:p>
        </w:tc>
        <w:tc>
          <w:tcPr>
            <w:tcW w:w="1490" w:type="dxa"/>
            <w:gridSpan w:val="2"/>
            <w:shd w:val="clear" w:color="auto" w:fill="auto"/>
            <w:vAlign w:val="center"/>
          </w:tcPr>
          <w:p w14:paraId="540ECDE3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F70E9">
              <w:rPr>
                <w:rFonts w:ascii="新細明體" w:hAnsi="新細明體"/>
                <w:b/>
                <w:noProof/>
                <w:sz w:val="20"/>
              </w:rPr>
              <w:t>261,343,445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56FD731A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F70E9">
              <w:rPr>
                <w:rFonts w:ascii="新細明體" w:hAnsi="新細明體"/>
                <w:b/>
                <w:noProof/>
                <w:sz w:val="20"/>
              </w:rPr>
              <w:t>4,526,028,322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54358D07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F70E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2570248E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F70E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5A371B59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F70E9">
              <w:rPr>
                <w:rFonts w:ascii="新細明體" w:hAnsi="新細明體"/>
                <w:b/>
                <w:noProof/>
                <w:sz w:val="20"/>
              </w:rPr>
              <w:t>- 67,788,322</w:t>
            </w:r>
          </w:p>
        </w:tc>
        <w:tc>
          <w:tcPr>
            <w:tcW w:w="1489" w:type="dxa"/>
            <w:gridSpan w:val="2"/>
            <w:shd w:val="clear" w:color="auto" w:fill="auto"/>
            <w:vAlign w:val="center"/>
          </w:tcPr>
          <w:p w14:paraId="0F211547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F70E9">
              <w:rPr>
                <w:rFonts w:ascii="新細明體" w:hAnsi="新細明體"/>
                <w:b/>
                <w:noProof/>
                <w:sz w:val="20"/>
              </w:rPr>
              <w:t>3,799,279,121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033A0682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F70E9">
              <w:rPr>
                <w:rFonts w:ascii="新細明體" w:hAnsi="新細明體"/>
                <w:b/>
                <w:noProof/>
                <w:sz w:val="20"/>
              </w:rPr>
              <w:t>465,405,756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6418682A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F70E9">
              <w:rPr>
                <w:rFonts w:ascii="新細明體" w:hAnsi="新細明體"/>
                <w:b/>
                <w:noProof/>
                <w:sz w:val="20"/>
              </w:rPr>
              <w:t>193,555,123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17610348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F70E9">
              <w:rPr>
                <w:rFonts w:ascii="新細明體" w:hAnsi="新細明體"/>
                <w:b/>
                <w:noProof/>
                <w:sz w:val="20"/>
              </w:rPr>
              <w:t>4,458,240,000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7FC79A79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F70E9">
              <w:rPr>
                <w:rFonts w:ascii="新細明體" w:hAnsi="新細明體"/>
                <w:b/>
                <w:noProof/>
                <w:sz w:val="20"/>
              </w:rPr>
              <w:t>- 249,688,000</w:t>
            </w:r>
          </w:p>
        </w:tc>
      </w:tr>
      <w:tr w:rsidR="007F0610" w14:paraId="6E4C1C9C" w14:textId="77777777" w:rsidTr="00AD652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420" w:type="dxa"/>
            <w:gridSpan w:val="2"/>
            <w:shd w:val="clear" w:color="auto" w:fill="auto"/>
            <w:vAlign w:val="center"/>
          </w:tcPr>
          <w:p w14:paraId="2A961D8B" w14:textId="77777777" w:rsidR="00FC00E9" w:rsidRDefault="00FC00E9" w:rsidP="00D92D35">
            <w:pPr>
              <w:snapToGrid w:val="0"/>
              <w:spacing w:line="2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CE544E">
              <w:rPr>
                <w:rFonts w:ascii="新細明體" w:hAnsi="新細明體"/>
                <w:noProof/>
                <w:spacing w:val="-10"/>
                <w:sz w:val="20"/>
              </w:rPr>
              <w:t>12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BF82294" w14:textId="77777777" w:rsidR="00FC00E9" w:rsidRDefault="00FC00E9" w:rsidP="00D92D35">
            <w:pPr>
              <w:snapToGrid w:val="0"/>
              <w:spacing w:line="2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CE544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社會保險支出</w:t>
            </w:r>
          </w:p>
        </w:tc>
        <w:tc>
          <w:tcPr>
            <w:tcW w:w="1403" w:type="dxa"/>
            <w:shd w:val="clear" w:color="auto" w:fill="auto"/>
            <w:vAlign w:val="center"/>
          </w:tcPr>
          <w:p w14:paraId="595373BC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139,236,000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718BE9AE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136,736,350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1F90B81E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0" w:type="dxa"/>
            <w:gridSpan w:val="2"/>
            <w:shd w:val="clear" w:color="auto" w:fill="auto"/>
            <w:vAlign w:val="center"/>
          </w:tcPr>
          <w:p w14:paraId="0DF40CC6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669AD268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136,736,350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5C86CEC0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3AB675F7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04D852E2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9" w:type="dxa"/>
            <w:gridSpan w:val="2"/>
            <w:shd w:val="clear" w:color="auto" w:fill="auto"/>
            <w:vAlign w:val="center"/>
          </w:tcPr>
          <w:p w14:paraId="79F06CE2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136,736,350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178E1091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401E44E5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6445E433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136,736,350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68505EA7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- 2,499,650</w:t>
            </w:r>
          </w:p>
        </w:tc>
      </w:tr>
      <w:tr w:rsidR="007F0610" w14:paraId="0E54AA43" w14:textId="77777777" w:rsidTr="00AD652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420" w:type="dxa"/>
            <w:gridSpan w:val="2"/>
            <w:shd w:val="clear" w:color="auto" w:fill="auto"/>
            <w:vAlign w:val="center"/>
          </w:tcPr>
          <w:p w14:paraId="78F274BE" w14:textId="77777777" w:rsidR="00FC00E9" w:rsidRDefault="00FC00E9" w:rsidP="00D92D35">
            <w:pPr>
              <w:snapToGrid w:val="0"/>
              <w:spacing w:line="2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CE544E">
              <w:rPr>
                <w:rFonts w:ascii="新細明體" w:hAnsi="新細明體"/>
                <w:noProof/>
                <w:spacing w:val="-10"/>
                <w:sz w:val="20"/>
              </w:rPr>
              <w:t>13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875A8C5" w14:textId="77777777" w:rsidR="00FC00E9" w:rsidRDefault="00FC00E9" w:rsidP="00D92D35">
            <w:pPr>
              <w:snapToGrid w:val="0"/>
              <w:spacing w:line="2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CE544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社會救助支出</w:t>
            </w:r>
          </w:p>
        </w:tc>
        <w:tc>
          <w:tcPr>
            <w:tcW w:w="1403" w:type="dxa"/>
            <w:shd w:val="clear" w:color="auto" w:fill="auto"/>
            <w:vAlign w:val="center"/>
          </w:tcPr>
          <w:p w14:paraId="24D837E7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286,157,000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15E56473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260,848,504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1C4B46DA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16,400,000</w:t>
            </w:r>
          </w:p>
        </w:tc>
        <w:tc>
          <w:tcPr>
            <w:tcW w:w="1490" w:type="dxa"/>
            <w:gridSpan w:val="2"/>
            <w:shd w:val="clear" w:color="auto" w:fill="auto"/>
            <w:vAlign w:val="center"/>
          </w:tcPr>
          <w:p w14:paraId="0EE9E015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3D4632A9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277,248,504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49125D9A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609DBF79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1EC77FB1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9" w:type="dxa"/>
            <w:gridSpan w:val="2"/>
            <w:shd w:val="clear" w:color="auto" w:fill="auto"/>
            <w:vAlign w:val="center"/>
          </w:tcPr>
          <w:p w14:paraId="667A7101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260,848,504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024E2D0D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16,400,000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0C22FE9A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358E1A3D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277,248,504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27915AC9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- 8,908,496</w:t>
            </w:r>
          </w:p>
        </w:tc>
      </w:tr>
      <w:tr w:rsidR="007F0610" w14:paraId="387EB2F1" w14:textId="77777777" w:rsidTr="00AD652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420" w:type="dxa"/>
            <w:gridSpan w:val="2"/>
            <w:shd w:val="clear" w:color="auto" w:fill="auto"/>
            <w:vAlign w:val="center"/>
          </w:tcPr>
          <w:p w14:paraId="61148CA0" w14:textId="77777777" w:rsidR="00FC00E9" w:rsidRDefault="00FC00E9" w:rsidP="00D92D35">
            <w:pPr>
              <w:snapToGrid w:val="0"/>
              <w:spacing w:line="2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CE544E">
              <w:rPr>
                <w:rFonts w:ascii="新細明體" w:hAnsi="新細明體"/>
                <w:noProof/>
                <w:spacing w:val="-10"/>
                <w:sz w:val="20"/>
              </w:rPr>
              <w:t>14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C63D07B" w14:textId="77777777" w:rsidR="00FC00E9" w:rsidRDefault="00FC00E9" w:rsidP="00D92D35">
            <w:pPr>
              <w:snapToGrid w:val="0"/>
              <w:spacing w:line="2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CE544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福利服務支出</w:t>
            </w:r>
          </w:p>
        </w:tc>
        <w:tc>
          <w:tcPr>
            <w:tcW w:w="1403" w:type="dxa"/>
            <w:shd w:val="clear" w:color="auto" w:fill="auto"/>
            <w:vAlign w:val="center"/>
          </w:tcPr>
          <w:p w14:paraId="4C41F046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2,277,466,000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18AB955C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1,809,628,422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098D9B6E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419,406,513</w:t>
            </w:r>
          </w:p>
        </w:tc>
        <w:tc>
          <w:tcPr>
            <w:tcW w:w="1490" w:type="dxa"/>
            <w:gridSpan w:val="2"/>
            <w:shd w:val="clear" w:color="auto" w:fill="auto"/>
            <w:vAlign w:val="center"/>
          </w:tcPr>
          <w:p w14:paraId="1890767F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6,060,462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791EAE11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2,235,095,397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2908AA67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4C7DFE5E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18944AE5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9" w:type="dxa"/>
            <w:gridSpan w:val="2"/>
            <w:shd w:val="clear" w:color="auto" w:fill="auto"/>
            <w:vAlign w:val="center"/>
          </w:tcPr>
          <w:p w14:paraId="0C09F881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1,809,628,422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758F2103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419,406,513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0EF25A1E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6,060,462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0277E547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2,235,095,397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4CA386FF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- 42,370,603</w:t>
            </w:r>
          </w:p>
        </w:tc>
      </w:tr>
      <w:tr w:rsidR="007F0610" w14:paraId="29A9B854" w14:textId="77777777" w:rsidTr="00AD652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420" w:type="dxa"/>
            <w:gridSpan w:val="2"/>
            <w:shd w:val="clear" w:color="auto" w:fill="auto"/>
            <w:vAlign w:val="center"/>
          </w:tcPr>
          <w:p w14:paraId="6FA38AE9" w14:textId="77777777" w:rsidR="00FC00E9" w:rsidRDefault="00FC00E9" w:rsidP="00D92D35">
            <w:pPr>
              <w:snapToGrid w:val="0"/>
              <w:spacing w:line="2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CE544E">
              <w:rPr>
                <w:rFonts w:ascii="新細明體" w:hAnsi="新細明體"/>
                <w:noProof/>
                <w:spacing w:val="-10"/>
                <w:sz w:val="20"/>
              </w:rPr>
              <w:t>15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014F1CC" w14:textId="77777777" w:rsidR="00FC00E9" w:rsidRDefault="00FC00E9" w:rsidP="00D92D35">
            <w:pPr>
              <w:snapToGrid w:val="0"/>
              <w:spacing w:line="2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CE544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國民就業支出</w:t>
            </w:r>
          </w:p>
        </w:tc>
        <w:tc>
          <w:tcPr>
            <w:tcW w:w="1403" w:type="dxa"/>
            <w:shd w:val="clear" w:color="auto" w:fill="auto"/>
            <w:vAlign w:val="center"/>
          </w:tcPr>
          <w:p w14:paraId="6E8D0156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179,631,000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3279458A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114,112,871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716D9E5D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7,181,400</w:t>
            </w:r>
          </w:p>
        </w:tc>
        <w:tc>
          <w:tcPr>
            <w:tcW w:w="1490" w:type="dxa"/>
            <w:gridSpan w:val="2"/>
            <w:shd w:val="clear" w:color="auto" w:fill="auto"/>
            <w:vAlign w:val="center"/>
          </w:tcPr>
          <w:p w14:paraId="156150D2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17,084,738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516645A8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138,379,009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5B8B0ECD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00C3C756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71C2E131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9" w:type="dxa"/>
            <w:gridSpan w:val="2"/>
            <w:shd w:val="clear" w:color="auto" w:fill="auto"/>
            <w:vAlign w:val="center"/>
          </w:tcPr>
          <w:p w14:paraId="5C46026C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114,112,871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04D7C4BA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7,181,400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64A2BEBA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17,084,738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527BD763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138,379,009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7402C76E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- 41,251,991</w:t>
            </w:r>
          </w:p>
        </w:tc>
      </w:tr>
      <w:tr w:rsidR="007F0610" w14:paraId="2D9678DC" w14:textId="77777777" w:rsidTr="00AD652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420" w:type="dxa"/>
            <w:gridSpan w:val="2"/>
            <w:shd w:val="clear" w:color="auto" w:fill="auto"/>
            <w:vAlign w:val="center"/>
          </w:tcPr>
          <w:p w14:paraId="6F11419C" w14:textId="77777777" w:rsidR="00FC00E9" w:rsidRDefault="00FC00E9" w:rsidP="00D92D35">
            <w:pPr>
              <w:snapToGrid w:val="0"/>
              <w:spacing w:line="2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CE544E">
              <w:rPr>
                <w:rFonts w:ascii="新細明體" w:hAnsi="新細明體"/>
                <w:noProof/>
                <w:spacing w:val="-10"/>
                <w:sz w:val="20"/>
              </w:rPr>
              <w:t>16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40EE860" w14:textId="77777777" w:rsidR="00FC00E9" w:rsidRDefault="00FC00E9" w:rsidP="00D92D35">
            <w:pPr>
              <w:snapToGrid w:val="0"/>
              <w:spacing w:line="2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CE544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醫療保健支出</w:t>
            </w:r>
          </w:p>
        </w:tc>
        <w:tc>
          <w:tcPr>
            <w:tcW w:w="1403" w:type="dxa"/>
            <w:shd w:val="clear" w:color="auto" w:fill="auto"/>
            <w:vAlign w:val="center"/>
          </w:tcPr>
          <w:p w14:paraId="4AF5512A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1,825,438,000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40378B21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1,477,952,974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2DE146C8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22,417,843</w:t>
            </w:r>
          </w:p>
        </w:tc>
        <w:tc>
          <w:tcPr>
            <w:tcW w:w="1490" w:type="dxa"/>
            <w:gridSpan w:val="2"/>
            <w:shd w:val="clear" w:color="auto" w:fill="auto"/>
            <w:vAlign w:val="center"/>
          </w:tcPr>
          <w:p w14:paraId="36653FAC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238,198,245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65487B3B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1,738,569,062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28AC66CB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78F043D9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3467CE53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- 67,788,322</w:t>
            </w:r>
          </w:p>
        </w:tc>
        <w:tc>
          <w:tcPr>
            <w:tcW w:w="1489" w:type="dxa"/>
            <w:gridSpan w:val="2"/>
            <w:shd w:val="clear" w:color="auto" w:fill="auto"/>
            <w:vAlign w:val="center"/>
          </w:tcPr>
          <w:p w14:paraId="0D630E9D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1,477,952,974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2C3442F3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22,417,843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6BF93AAB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170,409,923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534C9C85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1,670,780,740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3D1D7175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- 154,657,260</w:t>
            </w:r>
          </w:p>
        </w:tc>
      </w:tr>
      <w:tr w:rsidR="007F0610" w:rsidRPr="00FA3C9B" w14:paraId="4AD93324" w14:textId="77777777" w:rsidTr="00AD652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420" w:type="dxa"/>
            <w:gridSpan w:val="2"/>
            <w:shd w:val="clear" w:color="auto" w:fill="auto"/>
            <w:vAlign w:val="center"/>
          </w:tcPr>
          <w:p w14:paraId="00A76438" w14:textId="77777777" w:rsidR="00FC00E9" w:rsidRPr="00FA3C9B" w:rsidRDefault="00FC00E9" w:rsidP="00D92D35">
            <w:pPr>
              <w:snapToGrid w:val="0"/>
              <w:spacing w:line="24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13" w:type="dxa"/>
            <w:shd w:val="clear" w:color="auto" w:fill="auto"/>
            <w:vAlign w:val="center"/>
          </w:tcPr>
          <w:p w14:paraId="30BC7915" w14:textId="77777777" w:rsidR="00FC00E9" w:rsidRPr="00FA3C9B" w:rsidRDefault="00FC00E9" w:rsidP="00D92D35">
            <w:pPr>
              <w:snapToGrid w:val="0"/>
              <w:spacing w:line="24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FA3C9B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社區發展及環境保護支出</w:t>
            </w:r>
          </w:p>
        </w:tc>
        <w:tc>
          <w:tcPr>
            <w:tcW w:w="1403" w:type="dxa"/>
            <w:shd w:val="clear" w:color="auto" w:fill="auto"/>
            <w:vAlign w:val="center"/>
          </w:tcPr>
          <w:p w14:paraId="497DF212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F70E9">
              <w:rPr>
                <w:rFonts w:ascii="新細明體" w:hAnsi="新細明體"/>
                <w:b/>
                <w:noProof/>
                <w:sz w:val="20"/>
              </w:rPr>
              <w:t>202,322,000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7FBC80E7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F70E9">
              <w:rPr>
                <w:rFonts w:ascii="新細明體" w:hAnsi="新細明體"/>
                <w:b/>
                <w:noProof/>
                <w:sz w:val="20"/>
              </w:rPr>
              <w:t>147,884,342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7DAA16B3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F70E9">
              <w:rPr>
                <w:rFonts w:ascii="新細明體" w:hAnsi="新細明體"/>
                <w:b/>
                <w:noProof/>
                <w:sz w:val="20"/>
              </w:rPr>
              <w:t>1,662,015</w:t>
            </w:r>
          </w:p>
        </w:tc>
        <w:tc>
          <w:tcPr>
            <w:tcW w:w="1490" w:type="dxa"/>
            <w:gridSpan w:val="2"/>
            <w:shd w:val="clear" w:color="auto" w:fill="auto"/>
            <w:vAlign w:val="center"/>
          </w:tcPr>
          <w:p w14:paraId="0135C9BE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F70E9">
              <w:rPr>
                <w:rFonts w:ascii="新細明體" w:hAnsi="新細明體"/>
                <w:b/>
                <w:noProof/>
                <w:sz w:val="20"/>
              </w:rPr>
              <w:t>32,130,558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0789231E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F70E9">
              <w:rPr>
                <w:rFonts w:ascii="新細明體" w:hAnsi="新細明體"/>
                <w:b/>
                <w:noProof/>
                <w:sz w:val="20"/>
              </w:rPr>
              <w:t>181,676,915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3314E601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F70E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43C88ADE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F70E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7F844850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F70E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89" w:type="dxa"/>
            <w:gridSpan w:val="2"/>
            <w:shd w:val="clear" w:color="auto" w:fill="auto"/>
            <w:vAlign w:val="center"/>
          </w:tcPr>
          <w:p w14:paraId="10D72F88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F70E9">
              <w:rPr>
                <w:rFonts w:ascii="新細明體" w:hAnsi="新細明體"/>
                <w:b/>
                <w:noProof/>
                <w:sz w:val="20"/>
              </w:rPr>
              <w:t>147,884,342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2A4741A9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F70E9">
              <w:rPr>
                <w:rFonts w:ascii="新細明體" w:hAnsi="新細明體"/>
                <w:b/>
                <w:noProof/>
                <w:sz w:val="20"/>
              </w:rPr>
              <w:t>1,662,015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0AAEAE4A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F70E9">
              <w:rPr>
                <w:rFonts w:ascii="新細明體" w:hAnsi="新細明體"/>
                <w:b/>
                <w:noProof/>
                <w:sz w:val="20"/>
              </w:rPr>
              <w:t>32,130,558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6A6101B4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F70E9">
              <w:rPr>
                <w:rFonts w:ascii="新細明體" w:hAnsi="新細明體"/>
                <w:b/>
                <w:noProof/>
                <w:sz w:val="20"/>
              </w:rPr>
              <w:t>181,676,915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268B58C5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F70E9">
              <w:rPr>
                <w:rFonts w:ascii="新細明體" w:hAnsi="新細明體"/>
                <w:b/>
                <w:noProof/>
                <w:sz w:val="20"/>
              </w:rPr>
              <w:t>- 20,645,085</w:t>
            </w:r>
          </w:p>
        </w:tc>
      </w:tr>
      <w:tr w:rsidR="007F0610" w14:paraId="14118C6E" w14:textId="77777777" w:rsidTr="00AD652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420" w:type="dxa"/>
            <w:gridSpan w:val="2"/>
            <w:shd w:val="clear" w:color="auto" w:fill="auto"/>
            <w:vAlign w:val="center"/>
          </w:tcPr>
          <w:p w14:paraId="098BC10D" w14:textId="77777777" w:rsidR="00FC00E9" w:rsidRDefault="00FC00E9" w:rsidP="00D92D35">
            <w:pPr>
              <w:snapToGrid w:val="0"/>
              <w:spacing w:line="2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CE544E">
              <w:rPr>
                <w:rFonts w:ascii="新細明體" w:hAnsi="新細明體"/>
                <w:noProof/>
                <w:spacing w:val="-10"/>
                <w:sz w:val="20"/>
              </w:rPr>
              <w:t>17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179C273" w14:textId="77777777" w:rsidR="00FC00E9" w:rsidRDefault="00FC00E9" w:rsidP="00D92D35">
            <w:pPr>
              <w:snapToGrid w:val="0"/>
              <w:spacing w:line="2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CE544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環境保護支出</w:t>
            </w:r>
          </w:p>
        </w:tc>
        <w:tc>
          <w:tcPr>
            <w:tcW w:w="1403" w:type="dxa"/>
            <w:shd w:val="clear" w:color="auto" w:fill="auto"/>
            <w:vAlign w:val="center"/>
          </w:tcPr>
          <w:p w14:paraId="47258E7E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183,630,000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06D85404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132,025,295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341BC192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1,662,015</w:t>
            </w:r>
          </w:p>
        </w:tc>
        <w:tc>
          <w:tcPr>
            <w:tcW w:w="1490" w:type="dxa"/>
            <w:gridSpan w:val="2"/>
            <w:shd w:val="clear" w:color="auto" w:fill="auto"/>
            <w:vAlign w:val="center"/>
          </w:tcPr>
          <w:p w14:paraId="27DDC6A5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29,950,578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021A8229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163,637,888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4E0006AE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720D2C5C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7E6BAC85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9" w:type="dxa"/>
            <w:gridSpan w:val="2"/>
            <w:shd w:val="clear" w:color="auto" w:fill="auto"/>
            <w:vAlign w:val="center"/>
          </w:tcPr>
          <w:p w14:paraId="03C66820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132,025,295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6D954633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1,662,015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12B303AC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29,950,578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78A09BBF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163,637,888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4483EC6B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- 19,992,112</w:t>
            </w:r>
          </w:p>
        </w:tc>
      </w:tr>
      <w:tr w:rsidR="007F0610" w14:paraId="79D2CEBB" w14:textId="77777777" w:rsidTr="00AD652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420" w:type="dxa"/>
            <w:gridSpan w:val="2"/>
            <w:shd w:val="clear" w:color="auto" w:fill="auto"/>
            <w:vAlign w:val="center"/>
          </w:tcPr>
          <w:p w14:paraId="00451D59" w14:textId="77777777" w:rsidR="00FC00E9" w:rsidRDefault="00FC00E9" w:rsidP="00D92D35">
            <w:pPr>
              <w:snapToGrid w:val="0"/>
              <w:spacing w:line="2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CE544E">
              <w:rPr>
                <w:rFonts w:ascii="新細明體" w:hAnsi="新細明體"/>
                <w:noProof/>
                <w:spacing w:val="-10"/>
                <w:sz w:val="20"/>
              </w:rPr>
              <w:t>18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6839A73" w14:textId="77777777" w:rsidR="00FC00E9" w:rsidRDefault="00FC00E9" w:rsidP="00D92D35">
            <w:pPr>
              <w:snapToGrid w:val="0"/>
              <w:spacing w:line="2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CE544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社區發展支出</w:t>
            </w:r>
          </w:p>
        </w:tc>
        <w:tc>
          <w:tcPr>
            <w:tcW w:w="1403" w:type="dxa"/>
            <w:shd w:val="clear" w:color="auto" w:fill="auto"/>
            <w:vAlign w:val="center"/>
          </w:tcPr>
          <w:p w14:paraId="31C913AF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18,692,000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0A04E3A3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15,859,047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789DAD7E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0" w:type="dxa"/>
            <w:gridSpan w:val="2"/>
            <w:shd w:val="clear" w:color="auto" w:fill="auto"/>
            <w:vAlign w:val="center"/>
          </w:tcPr>
          <w:p w14:paraId="5415AD57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2,179,980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5EA7B21A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18,039,027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626884EE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5EC09778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1D7FBDD9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9" w:type="dxa"/>
            <w:gridSpan w:val="2"/>
            <w:shd w:val="clear" w:color="auto" w:fill="auto"/>
            <w:vAlign w:val="center"/>
          </w:tcPr>
          <w:p w14:paraId="48A2ECD9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15,859,047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2D651175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195B7A11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2,179,980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6566995E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18,039,027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2C169805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- 652,973</w:t>
            </w:r>
          </w:p>
        </w:tc>
      </w:tr>
      <w:tr w:rsidR="007F0610" w:rsidRPr="00FA3C9B" w14:paraId="0E85B49E" w14:textId="77777777" w:rsidTr="00AD652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420" w:type="dxa"/>
            <w:gridSpan w:val="2"/>
            <w:shd w:val="clear" w:color="auto" w:fill="auto"/>
            <w:vAlign w:val="center"/>
          </w:tcPr>
          <w:p w14:paraId="2751D0C0" w14:textId="77777777" w:rsidR="00FC00E9" w:rsidRPr="00FA3C9B" w:rsidRDefault="00FC00E9" w:rsidP="00D92D35">
            <w:pPr>
              <w:snapToGrid w:val="0"/>
              <w:spacing w:line="24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13" w:type="dxa"/>
            <w:shd w:val="clear" w:color="auto" w:fill="auto"/>
            <w:vAlign w:val="center"/>
          </w:tcPr>
          <w:p w14:paraId="08C2101F" w14:textId="77777777" w:rsidR="00FC00E9" w:rsidRPr="00FA3C9B" w:rsidRDefault="00FC00E9" w:rsidP="00D92D35">
            <w:pPr>
              <w:snapToGrid w:val="0"/>
              <w:spacing w:line="24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FA3C9B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退休撫卹支出</w:t>
            </w:r>
          </w:p>
        </w:tc>
        <w:tc>
          <w:tcPr>
            <w:tcW w:w="1403" w:type="dxa"/>
            <w:shd w:val="clear" w:color="auto" w:fill="auto"/>
            <w:vAlign w:val="center"/>
          </w:tcPr>
          <w:p w14:paraId="17F13BD9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F70E9">
              <w:rPr>
                <w:rFonts w:ascii="新細明體" w:hAnsi="新細明體"/>
                <w:b/>
                <w:noProof/>
                <w:sz w:val="20"/>
              </w:rPr>
              <w:t>2,558,585,000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1C91AB5B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F70E9">
              <w:rPr>
                <w:rFonts w:ascii="新細明體" w:hAnsi="新細明體"/>
                <w:b/>
                <w:noProof/>
                <w:sz w:val="20"/>
              </w:rPr>
              <w:t>2,411,171,712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1B678C64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F70E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90" w:type="dxa"/>
            <w:gridSpan w:val="2"/>
            <w:shd w:val="clear" w:color="auto" w:fill="auto"/>
            <w:vAlign w:val="center"/>
          </w:tcPr>
          <w:p w14:paraId="6E8192FF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F70E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7BF12317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F70E9">
              <w:rPr>
                <w:rFonts w:ascii="新細明體" w:hAnsi="新細明體"/>
                <w:b/>
                <w:noProof/>
                <w:sz w:val="20"/>
              </w:rPr>
              <w:t>2,411,171,712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6CDC1D44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F70E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535BB9E8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F70E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00F7CB08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F70E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89" w:type="dxa"/>
            <w:gridSpan w:val="2"/>
            <w:shd w:val="clear" w:color="auto" w:fill="auto"/>
            <w:vAlign w:val="center"/>
          </w:tcPr>
          <w:p w14:paraId="3D34ABE7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F70E9">
              <w:rPr>
                <w:rFonts w:ascii="新細明體" w:hAnsi="新細明體"/>
                <w:b/>
                <w:noProof/>
                <w:sz w:val="20"/>
              </w:rPr>
              <w:t>2,411,171,712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28B38706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F70E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0A4FC8C6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F70E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31D6145F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F70E9">
              <w:rPr>
                <w:rFonts w:ascii="新細明體" w:hAnsi="新細明體"/>
                <w:b/>
                <w:noProof/>
                <w:sz w:val="20"/>
              </w:rPr>
              <w:t>2,411,171,712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7CD83C14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F70E9">
              <w:rPr>
                <w:rFonts w:ascii="新細明體" w:hAnsi="新細明體"/>
                <w:b/>
                <w:noProof/>
                <w:sz w:val="20"/>
              </w:rPr>
              <w:t>- 147,413,288</w:t>
            </w:r>
          </w:p>
        </w:tc>
      </w:tr>
      <w:tr w:rsidR="007F0610" w14:paraId="2EE0C9CD" w14:textId="77777777" w:rsidTr="00AD652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420" w:type="dxa"/>
            <w:gridSpan w:val="2"/>
            <w:shd w:val="clear" w:color="auto" w:fill="auto"/>
            <w:vAlign w:val="center"/>
          </w:tcPr>
          <w:p w14:paraId="3A6ED3DC" w14:textId="77777777" w:rsidR="00FC00E9" w:rsidRDefault="00FC00E9" w:rsidP="00D92D35">
            <w:pPr>
              <w:snapToGrid w:val="0"/>
              <w:spacing w:line="2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CE544E">
              <w:rPr>
                <w:rFonts w:ascii="新細明體" w:hAnsi="新細明體"/>
                <w:noProof/>
                <w:spacing w:val="-10"/>
                <w:sz w:val="20"/>
              </w:rPr>
              <w:t>19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8C27D2E" w14:textId="77777777" w:rsidR="00FC00E9" w:rsidRDefault="00FC00E9" w:rsidP="00D92D35">
            <w:pPr>
              <w:snapToGrid w:val="0"/>
              <w:spacing w:line="2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CE544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退休撫卹給付支出</w:t>
            </w:r>
          </w:p>
        </w:tc>
        <w:tc>
          <w:tcPr>
            <w:tcW w:w="1403" w:type="dxa"/>
            <w:shd w:val="clear" w:color="auto" w:fill="auto"/>
            <w:vAlign w:val="center"/>
          </w:tcPr>
          <w:p w14:paraId="68493AE1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2,558,585,000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5C64BC87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2,411,171,712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1FA16B60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0" w:type="dxa"/>
            <w:gridSpan w:val="2"/>
            <w:shd w:val="clear" w:color="auto" w:fill="auto"/>
            <w:vAlign w:val="center"/>
          </w:tcPr>
          <w:p w14:paraId="0EA0FDAC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51306103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2,411,171,712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48068C67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3E451CDE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7C713521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9" w:type="dxa"/>
            <w:gridSpan w:val="2"/>
            <w:shd w:val="clear" w:color="auto" w:fill="auto"/>
            <w:vAlign w:val="center"/>
          </w:tcPr>
          <w:p w14:paraId="1E1033F1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2,411,171,712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6EA56F40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5BA9EE1F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21210F7A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2,411,171,712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0C5B8A99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- 147,413,288</w:t>
            </w:r>
          </w:p>
        </w:tc>
      </w:tr>
      <w:tr w:rsidR="007F0610" w:rsidRPr="00FA3C9B" w14:paraId="7EDAC9D2" w14:textId="77777777" w:rsidTr="00AD652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420" w:type="dxa"/>
            <w:gridSpan w:val="2"/>
            <w:shd w:val="clear" w:color="auto" w:fill="auto"/>
            <w:vAlign w:val="center"/>
          </w:tcPr>
          <w:p w14:paraId="00AA9C7C" w14:textId="77777777" w:rsidR="00FC00E9" w:rsidRPr="00FA3C9B" w:rsidRDefault="00FC00E9" w:rsidP="00D92D35">
            <w:pPr>
              <w:snapToGrid w:val="0"/>
              <w:spacing w:line="24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13" w:type="dxa"/>
            <w:shd w:val="clear" w:color="auto" w:fill="auto"/>
            <w:vAlign w:val="center"/>
          </w:tcPr>
          <w:p w14:paraId="2C4200D0" w14:textId="77777777" w:rsidR="00FC00E9" w:rsidRPr="00FA3C9B" w:rsidRDefault="00FC00E9" w:rsidP="00D92D35">
            <w:pPr>
              <w:snapToGrid w:val="0"/>
              <w:spacing w:line="24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FA3C9B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債務支出</w:t>
            </w:r>
          </w:p>
        </w:tc>
        <w:tc>
          <w:tcPr>
            <w:tcW w:w="1403" w:type="dxa"/>
            <w:shd w:val="clear" w:color="auto" w:fill="auto"/>
            <w:vAlign w:val="center"/>
          </w:tcPr>
          <w:p w14:paraId="7B25F524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F70E9">
              <w:rPr>
                <w:rFonts w:ascii="新細明體" w:hAnsi="新細明體"/>
                <w:b/>
                <w:noProof/>
                <w:sz w:val="20"/>
              </w:rPr>
              <w:t>500,000,000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7A3A59A7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F70E9">
              <w:rPr>
                <w:rFonts w:ascii="新細明體" w:hAnsi="新細明體"/>
                <w:b/>
                <w:noProof/>
                <w:sz w:val="20"/>
              </w:rPr>
              <w:t>499,796,071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2B8E4FBC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F70E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90" w:type="dxa"/>
            <w:gridSpan w:val="2"/>
            <w:shd w:val="clear" w:color="auto" w:fill="auto"/>
            <w:vAlign w:val="center"/>
          </w:tcPr>
          <w:p w14:paraId="0D95A0B6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F70E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40432F8C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F70E9">
              <w:rPr>
                <w:rFonts w:ascii="新細明體" w:hAnsi="新細明體"/>
                <w:b/>
                <w:noProof/>
                <w:sz w:val="20"/>
              </w:rPr>
              <w:t>499,796,071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6C83E7FF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F70E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1B680F2F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F70E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021B4722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F70E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89" w:type="dxa"/>
            <w:gridSpan w:val="2"/>
            <w:shd w:val="clear" w:color="auto" w:fill="auto"/>
            <w:vAlign w:val="center"/>
          </w:tcPr>
          <w:p w14:paraId="6B849AA5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F70E9">
              <w:rPr>
                <w:rFonts w:ascii="新細明體" w:hAnsi="新細明體"/>
                <w:b/>
                <w:noProof/>
                <w:sz w:val="20"/>
              </w:rPr>
              <w:t>499,796,071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592DAE18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F70E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487CACC1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F70E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71FC4060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F70E9">
              <w:rPr>
                <w:rFonts w:ascii="新細明體" w:hAnsi="新細明體"/>
                <w:b/>
                <w:noProof/>
                <w:sz w:val="20"/>
              </w:rPr>
              <w:t>499,796,071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753EA207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F70E9">
              <w:rPr>
                <w:rFonts w:ascii="新細明體" w:hAnsi="新細明體"/>
                <w:b/>
                <w:noProof/>
                <w:sz w:val="20"/>
              </w:rPr>
              <w:t>- 203,929</w:t>
            </w:r>
          </w:p>
        </w:tc>
      </w:tr>
      <w:tr w:rsidR="007F0610" w14:paraId="2AEE794F" w14:textId="77777777" w:rsidTr="00AD652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420" w:type="dxa"/>
            <w:gridSpan w:val="2"/>
            <w:shd w:val="clear" w:color="auto" w:fill="auto"/>
            <w:vAlign w:val="center"/>
          </w:tcPr>
          <w:p w14:paraId="2A7D710E" w14:textId="77777777" w:rsidR="00FC00E9" w:rsidRDefault="00FC00E9" w:rsidP="00D92D35">
            <w:pPr>
              <w:snapToGrid w:val="0"/>
              <w:spacing w:line="2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CE544E">
              <w:rPr>
                <w:rFonts w:ascii="新細明體" w:hAnsi="新細明體"/>
                <w:noProof/>
                <w:spacing w:val="-10"/>
                <w:sz w:val="20"/>
              </w:rPr>
              <w:t>20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966F1FD" w14:textId="77777777" w:rsidR="00FC00E9" w:rsidRDefault="00FC00E9" w:rsidP="00D92D35">
            <w:pPr>
              <w:snapToGrid w:val="0"/>
              <w:spacing w:line="2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CE544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債務付息支出</w:t>
            </w:r>
          </w:p>
        </w:tc>
        <w:tc>
          <w:tcPr>
            <w:tcW w:w="1403" w:type="dxa"/>
            <w:shd w:val="clear" w:color="auto" w:fill="auto"/>
            <w:vAlign w:val="center"/>
          </w:tcPr>
          <w:p w14:paraId="6D5E50D2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500,000,000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564F874B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499,796,071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44061D97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0" w:type="dxa"/>
            <w:gridSpan w:val="2"/>
            <w:shd w:val="clear" w:color="auto" w:fill="auto"/>
            <w:vAlign w:val="center"/>
          </w:tcPr>
          <w:p w14:paraId="39A9FF6D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49B8BCB5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499,796,071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4F2C49DD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711A8284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210DFCFD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9" w:type="dxa"/>
            <w:gridSpan w:val="2"/>
            <w:shd w:val="clear" w:color="auto" w:fill="auto"/>
            <w:vAlign w:val="center"/>
          </w:tcPr>
          <w:p w14:paraId="30AF3347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499,796,071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4C4EFB91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0D15BC2D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15E0BD4D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499,796,071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69CAFA3A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- 203,929</w:t>
            </w:r>
          </w:p>
        </w:tc>
      </w:tr>
      <w:tr w:rsidR="007F0610" w:rsidRPr="00FA3C9B" w14:paraId="3D22B8E7" w14:textId="77777777" w:rsidTr="00AD652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420" w:type="dxa"/>
            <w:gridSpan w:val="2"/>
            <w:shd w:val="clear" w:color="auto" w:fill="auto"/>
            <w:vAlign w:val="center"/>
          </w:tcPr>
          <w:p w14:paraId="19B0974E" w14:textId="77777777" w:rsidR="00FC00E9" w:rsidRPr="00FA3C9B" w:rsidRDefault="00FC00E9" w:rsidP="00D92D35">
            <w:pPr>
              <w:snapToGrid w:val="0"/>
              <w:spacing w:line="24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13" w:type="dxa"/>
            <w:shd w:val="clear" w:color="auto" w:fill="auto"/>
            <w:vAlign w:val="center"/>
          </w:tcPr>
          <w:p w14:paraId="26A94961" w14:textId="77777777" w:rsidR="00FC00E9" w:rsidRPr="00FA3C9B" w:rsidRDefault="00FC00E9" w:rsidP="00D92D35">
            <w:pPr>
              <w:snapToGrid w:val="0"/>
              <w:spacing w:line="24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FA3C9B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補助及其他支出</w:t>
            </w:r>
          </w:p>
        </w:tc>
        <w:tc>
          <w:tcPr>
            <w:tcW w:w="1403" w:type="dxa"/>
            <w:shd w:val="clear" w:color="auto" w:fill="auto"/>
            <w:vAlign w:val="center"/>
          </w:tcPr>
          <w:p w14:paraId="4770D100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F70E9">
              <w:rPr>
                <w:rFonts w:ascii="新細明體" w:hAnsi="新細明體"/>
                <w:b/>
                <w:noProof/>
                <w:sz w:val="20"/>
              </w:rPr>
              <w:t>155,444,732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4E0EC0C5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F70E9">
              <w:rPr>
                <w:rFonts w:ascii="新細明體" w:hAnsi="新細明體"/>
                <w:b/>
                <w:noProof/>
                <w:sz w:val="20"/>
              </w:rPr>
              <w:t>86,674,889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27062241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F70E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90" w:type="dxa"/>
            <w:gridSpan w:val="2"/>
            <w:shd w:val="clear" w:color="auto" w:fill="auto"/>
            <w:vAlign w:val="center"/>
          </w:tcPr>
          <w:p w14:paraId="315CE58A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F70E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53DEB560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F70E9">
              <w:rPr>
                <w:rFonts w:ascii="新細明體" w:hAnsi="新細明體"/>
                <w:b/>
                <w:noProof/>
                <w:sz w:val="20"/>
              </w:rPr>
              <w:t>86,674,889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21E10057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F70E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4FD6C2A0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F70E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7CF556BA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F70E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89" w:type="dxa"/>
            <w:gridSpan w:val="2"/>
            <w:shd w:val="clear" w:color="auto" w:fill="auto"/>
            <w:vAlign w:val="center"/>
          </w:tcPr>
          <w:p w14:paraId="6B0D1F45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F70E9">
              <w:rPr>
                <w:rFonts w:ascii="新細明體" w:hAnsi="新細明體"/>
                <w:b/>
                <w:noProof/>
                <w:sz w:val="20"/>
              </w:rPr>
              <w:t>86,674,889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71758416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F70E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44594118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F70E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2F230E5C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F70E9">
              <w:rPr>
                <w:rFonts w:ascii="新細明體" w:hAnsi="新細明體"/>
                <w:b/>
                <w:noProof/>
                <w:sz w:val="20"/>
              </w:rPr>
              <w:t>86,674,889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6EEAB4B0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2F70E9">
              <w:rPr>
                <w:rFonts w:ascii="新細明體" w:hAnsi="新細明體"/>
                <w:b/>
                <w:noProof/>
                <w:sz w:val="20"/>
              </w:rPr>
              <w:t>- 68,769,843</w:t>
            </w:r>
          </w:p>
        </w:tc>
      </w:tr>
      <w:tr w:rsidR="007F0610" w14:paraId="3C669D19" w14:textId="77777777" w:rsidTr="00AD652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420" w:type="dxa"/>
            <w:gridSpan w:val="2"/>
            <w:shd w:val="clear" w:color="auto" w:fill="auto"/>
            <w:vAlign w:val="center"/>
          </w:tcPr>
          <w:p w14:paraId="781C3E38" w14:textId="77777777" w:rsidR="00FC00E9" w:rsidRDefault="00FC00E9" w:rsidP="00D92D35">
            <w:pPr>
              <w:snapToGrid w:val="0"/>
              <w:spacing w:line="2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CE544E">
              <w:rPr>
                <w:rFonts w:ascii="新細明體" w:hAnsi="新細明體"/>
                <w:noProof/>
                <w:spacing w:val="-10"/>
                <w:sz w:val="20"/>
              </w:rPr>
              <w:t>21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E8BF568" w14:textId="77777777" w:rsidR="00FC00E9" w:rsidRDefault="00FC00E9" w:rsidP="00D92D35">
            <w:pPr>
              <w:snapToGrid w:val="0"/>
              <w:spacing w:line="2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CE544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平衡預算補助支出</w:t>
            </w:r>
          </w:p>
        </w:tc>
        <w:tc>
          <w:tcPr>
            <w:tcW w:w="1403" w:type="dxa"/>
            <w:shd w:val="clear" w:color="auto" w:fill="auto"/>
            <w:vAlign w:val="center"/>
          </w:tcPr>
          <w:p w14:paraId="0A529BC8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42,750,000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1E2F0B05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42,750,000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0DC67D9C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0" w:type="dxa"/>
            <w:gridSpan w:val="2"/>
            <w:shd w:val="clear" w:color="auto" w:fill="auto"/>
            <w:vAlign w:val="center"/>
          </w:tcPr>
          <w:p w14:paraId="12CD8565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71831E3F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42,750,000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4E2C5DAF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1712D3B9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48512F2E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9" w:type="dxa"/>
            <w:gridSpan w:val="2"/>
            <w:shd w:val="clear" w:color="auto" w:fill="auto"/>
            <w:vAlign w:val="center"/>
          </w:tcPr>
          <w:p w14:paraId="6D8BE2C8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42,750,000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2A880227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3EC7506F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7F6589FD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42,750,000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756B9CAD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F0610" w14:paraId="4BB3C795" w14:textId="77777777" w:rsidTr="00AD652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420" w:type="dxa"/>
            <w:gridSpan w:val="2"/>
            <w:shd w:val="clear" w:color="auto" w:fill="auto"/>
            <w:vAlign w:val="center"/>
          </w:tcPr>
          <w:p w14:paraId="47A5927C" w14:textId="77777777" w:rsidR="00FC00E9" w:rsidRDefault="00FC00E9" w:rsidP="00D92D35">
            <w:pPr>
              <w:snapToGrid w:val="0"/>
              <w:spacing w:line="2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CE544E">
              <w:rPr>
                <w:rFonts w:ascii="新細明體" w:hAnsi="新細明體"/>
                <w:noProof/>
                <w:spacing w:val="-10"/>
                <w:sz w:val="20"/>
              </w:rPr>
              <w:t>22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5F1870C" w14:textId="77777777" w:rsidR="00FC00E9" w:rsidRDefault="00FC00E9" w:rsidP="00D92D35">
            <w:pPr>
              <w:snapToGrid w:val="0"/>
              <w:spacing w:line="2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CE544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其他支出</w:t>
            </w:r>
          </w:p>
        </w:tc>
        <w:tc>
          <w:tcPr>
            <w:tcW w:w="1403" w:type="dxa"/>
            <w:shd w:val="clear" w:color="auto" w:fill="auto"/>
            <w:vAlign w:val="center"/>
          </w:tcPr>
          <w:p w14:paraId="0DD6B5B3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108,265,000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01053B72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43,924,889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40C6265B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0" w:type="dxa"/>
            <w:gridSpan w:val="2"/>
            <w:shd w:val="clear" w:color="auto" w:fill="auto"/>
            <w:vAlign w:val="center"/>
          </w:tcPr>
          <w:p w14:paraId="0CBA55C4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637903F0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43,924,889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3498EFD2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6A3518C3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1203EA01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9" w:type="dxa"/>
            <w:gridSpan w:val="2"/>
            <w:shd w:val="clear" w:color="auto" w:fill="auto"/>
            <w:vAlign w:val="center"/>
          </w:tcPr>
          <w:p w14:paraId="3B34D0D3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43,924,889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743C0BC9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3E9D15C1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2B587125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43,924,889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7AF95EB9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- 64,340,111</w:t>
            </w:r>
          </w:p>
        </w:tc>
      </w:tr>
      <w:tr w:rsidR="007F0610" w14:paraId="767819AD" w14:textId="77777777" w:rsidTr="00AD652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420" w:type="dxa"/>
            <w:gridSpan w:val="2"/>
            <w:shd w:val="clear" w:color="auto" w:fill="auto"/>
            <w:vAlign w:val="center"/>
          </w:tcPr>
          <w:p w14:paraId="4AFC7A04" w14:textId="77777777" w:rsidR="00FC00E9" w:rsidRDefault="00FC00E9" w:rsidP="00D92D35">
            <w:pPr>
              <w:snapToGrid w:val="0"/>
              <w:spacing w:line="2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CE544E">
              <w:rPr>
                <w:rFonts w:ascii="新細明體" w:hAnsi="新細明體"/>
                <w:noProof/>
                <w:spacing w:val="-10"/>
                <w:sz w:val="20"/>
              </w:rPr>
              <w:t>23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2E1D1F4" w14:textId="77777777" w:rsidR="00FC00E9" w:rsidRDefault="00FC00E9" w:rsidP="00D92D35">
            <w:pPr>
              <w:snapToGrid w:val="0"/>
              <w:spacing w:line="2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CE544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第二預備金(註)</w:t>
            </w:r>
          </w:p>
        </w:tc>
        <w:tc>
          <w:tcPr>
            <w:tcW w:w="1403" w:type="dxa"/>
            <w:shd w:val="clear" w:color="auto" w:fill="auto"/>
            <w:vAlign w:val="center"/>
          </w:tcPr>
          <w:p w14:paraId="3C406A10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4,429,732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0E31BB49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24EAA056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0" w:type="dxa"/>
            <w:gridSpan w:val="2"/>
            <w:shd w:val="clear" w:color="auto" w:fill="auto"/>
            <w:vAlign w:val="center"/>
          </w:tcPr>
          <w:p w14:paraId="5815BB4A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54BEDAA0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38D616AC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0830A991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4DE5D46D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9" w:type="dxa"/>
            <w:gridSpan w:val="2"/>
            <w:shd w:val="clear" w:color="auto" w:fill="auto"/>
            <w:vAlign w:val="center"/>
          </w:tcPr>
          <w:p w14:paraId="05132EA5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4BF129A3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7DD726CE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41F8AFD0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7C7D8584" w14:textId="77777777" w:rsidR="00FC00E9" w:rsidRPr="002F70E9" w:rsidRDefault="00FC00E9" w:rsidP="00D92D35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2F70E9">
              <w:rPr>
                <w:rFonts w:ascii="新細明體" w:hAnsi="新細明體"/>
                <w:noProof/>
                <w:sz w:val="20"/>
              </w:rPr>
              <w:t>- 4,429,732</w:t>
            </w:r>
          </w:p>
        </w:tc>
      </w:tr>
    </w:tbl>
    <w:p w14:paraId="787E0472" w14:textId="1D5E991B" w:rsidR="00975682" w:rsidRPr="002F70E9" w:rsidRDefault="002F70E9" w:rsidP="002F70E9">
      <w:pPr>
        <w:spacing w:line="240" w:lineRule="exact"/>
        <w:ind w:right="6"/>
        <w:jc w:val="both"/>
        <w:rPr>
          <w:rFonts w:ascii="標楷體" w:eastAsia="標楷體" w:hAnsi="標楷體"/>
          <w:sz w:val="20"/>
        </w:rPr>
      </w:pPr>
      <w:r>
        <w:rPr>
          <w:rFonts w:ascii="標楷體" w:eastAsia="標楷體" w:hAnsi="標楷體" w:hint="eastAsia"/>
          <w:sz w:val="20"/>
        </w:rPr>
        <w:t>註：</w:t>
      </w:r>
      <w:r w:rsidR="00900F07" w:rsidRPr="00900F07">
        <w:rPr>
          <w:rFonts w:ascii="標楷體" w:eastAsia="標楷體" w:hAnsi="標楷體" w:hint="eastAsia"/>
          <w:sz w:val="20"/>
        </w:rPr>
        <w:t>112年度第二預備金原編列預算數50,000,000元，經苗栗縣政府核准動支45,570,268元，賸餘4,429,732元。</w:t>
      </w:r>
    </w:p>
    <w:sectPr w:rsidR="00975682" w:rsidRPr="002F70E9">
      <w:headerReference w:type="default" r:id="rId6"/>
      <w:headerReference w:type="first" r:id="rId7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2BEABB" w14:textId="77777777" w:rsidR="002F70E9" w:rsidRDefault="002F70E9">
      <w:r>
        <w:separator/>
      </w:r>
    </w:p>
  </w:endnote>
  <w:endnote w:type="continuationSeparator" w:id="0">
    <w:p w14:paraId="224B2D5C" w14:textId="77777777" w:rsidR="002F70E9" w:rsidRDefault="002F7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CADE88" w14:textId="77777777" w:rsidR="002F70E9" w:rsidRDefault="002F70E9">
      <w:r>
        <w:separator/>
      </w:r>
    </w:p>
  </w:footnote>
  <w:footnote w:type="continuationSeparator" w:id="0">
    <w:p w14:paraId="77D4DC36" w14:textId="77777777" w:rsidR="002F70E9" w:rsidRDefault="002F7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2D1F6B" w14:textId="77777777" w:rsidR="002F70E9" w:rsidRDefault="002F70E9">
    <w:pPr>
      <w:pStyle w:val="a3"/>
      <w:jc w:val="center"/>
    </w:pPr>
    <w:r w:rsidRPr="006A11BB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r w:rsidRPr="00C0322A">
      <w:rPr>
        <w:rFonts w:ascii="標楷體" w:eastAsia="標楷體" w:hAnsi="標楷體" w:hint="eastAsia"/>
        <w:b/>
        <w:spacing w:val="60"/>
        <w:sz w:val="32"/>
        <w:szCs w:val="32"/>
        <w:u w:val="single"/>
      </w:rPr>
      <w:t>112</w:t>
    </w:r>
    <w:r w:rsidRPr="006A11BB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C0322A">
      <w:rPr>
        <w:rFonts w:ascii="標楷體" w:eastAsia="標楷體" w:hAnsi="標楷體" w:hint="eastAsia"/>
        <w:b/>
        <w:spacing w:val="60"/>
        <w:sz w:val="32"/>
        <w:szCs w:val="32"/>
        <w:u w:val="single"/>
      </w:rPr>
      <w:t>苗栗縣</w:t>
    </w:r>
    <w:r w:rsidRPr="006A11BB">
      <w:rPr>
        <w:rFonts w:ascii="標楷體" w:eastAsia="標楷體" w:hint="eastAsia"/>
        <w:b/>
        <w:spacing w:val="60"/>
        <w:sz w:val="32"/>
        <w:szCs w:val="32"/>
        <w:u w:val="single"/>
      </w:rPr>
      <w:t>總決算歲出政事別</w:t>
    </w:r>
    <w:r w:rsidRPr="00C0322A">
      <w:rPr>
        <w:rFonts w:ascii="標楷體" w:eastAsia="標楷體" w:hAnsi="標楷體" w:hint="eastAsia"/>
        <w:b/>
        <w:spacing w:val="60"/>
        <w:sz w:val="32"/>
        <w:szCs w:val="32"/>
        <w:u w:val="single"/>
      </w:rPr>
      <w:t>經常門</w:t>
    </w:r>
    <w:r w:rsidRPr="006A11BB">
      <w:rPr>
        <w:rFonts w:ascii="標楷體" w:eastAsia="標楷體" w:hint="eastAsia"/>
        <w:b/>
        <w:spacing w:val="60"/>
        <w:sz w:val="32"/>
        <w:szCs w:val="32"/>
        <w:u w:val="single"/>
      </w:rPr>
      <w:t>決算審定數總表</w:t>
    </w:r>
    <w:r w:rsidRPr="00C0322A">
      <w:rPr>
        <w:rFonts w:ascii="標楷體" w:eastAsia="標楷體" w:hAnsi="標楷體"/>
        <w:bCs/>
        <w:spacing w:val="40"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FDCC35" w14:textId="77777777" w:rsidR="002F70E9" w:rsidRDefault="002F70E9">
    <w:pPr>
      <w:pStyle w:val="a3"/>
      <w:jc w:val="center"/>
      <w:rPr>
        <w:b/>
        <w:sz w:val="32"/>
      </w:rPr>
    </w:pPr>
    <w:r w:rsidRPr="006A11BB">
      <w:rPr>
        <w:rFonts w:ascii="標楷體" w:eastAsia="標楷體" w:hint="eastAsia"/>
        <w:b/>
        <w:spacing w:val="60"/>
        <w:sz w:val="32"/>
        <w:u w:val="single"/>
      </w:rPr>
      <w:t>中華民國</w:t>
    </w:r>
    <w:r w:rsidRPr="00C0322A">
      <w:rPr>
        <w:rFonts w:ascii="標楷體" w:eastAsia="標楷體" w:hAnsi="標楷體" w:hint="eastAsia"/>
        <w:b/>
        <w:spacing w:val="60"/>
        <w:sz w:val="32"/>
        <w:u w:val="single"/>
      </w:rPr>
      <w:t>112</w:t>
    </w:r>
    <w:r w:rsidRPr="006A11BB">
      <w:rPr>
        <w:rFonts w:ascii="標楷體" w:eastAsia="標楷體" w:hint="eastAsia"/>
        <w:b/>
        <w:spacing w:val="60"/>
        <w:sz w:val="32"/>
        <w:u w:val="single"/>
      </w:rPr>
      <w:t>年度</w:t>
    </w:r>
    <w:r w:rsidRPr="00C0322A">
      <w:rPr>
        <w:rFonts w:ascii="標楷體" w:eastAsia="標楷體" w:hAnsi="標楷體" w:hint="eastAsia"/>
        <w:b/>
        <w:spacing w:val="60"/>
        <w:sz w:val="32"/>
        <w:u w:val="single"/>
      </w:rPr>
      <w:t>苗栗縣</w:t>
    </w:r>
    <w:r w:rsidRPr="006A11BB">
      <w:rPr>
        <w:rFonts w:ascii="標楷體" w:eastAsia="標楷體" w:hint="eastAsia"/>
        <w:b/>
        <w:spacing w:val="60"/>
        <w:sz w:val="32"/>
        <w:u w:val="single"/>
      </w:rPr>
      <w:t>總決算歲出政事別</w:t>
    </w:r>
    <w:r w:rsidRPr="00C0322A">
      <w:rPr>
        <w:rFonts w:ascii="標楷體" w:eastAsia="標楷體" w:hAnsi="標楷體" w:hint="eastAsia"/>
        <w:b/>
        <w:spacing w:val="60"/>
        <w:sz w:val="32"/>
        <w:u w:val="single"/>
      </w:rPr>
      <w:t>經常門</w:t>
    </w:r>
    <w:r w:rsidRPr="006A11BB">
      <w:rPr>
        <w:rFonts w:ascii="標楷體" w:eastAsia="標楷體" w:hint="eastAsia"/>
        <w:b/>
        <w:spacing w:val="60"/>
        <w:sz w:val="32"/>
        <w:u w:val="single"/>
      </w:rPr>
      <w:t>決算審定數總表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1"/>
  <w:bordersDoNotSurroundHeader/>
  <w:bordersDoNotSurroundFooter/>
  <w:proofState w:spelling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00E9"/>
    <w:rsid w:val="00187730"/>
    <w:rsid w:val="002F70E9"/>
    <w:rsid w:val="00481712"/>
    <w:rsid w:val="004B41BD"/>
    <w:rsid w:val="006A11BB"/>
    <w:rsid w:val="00725752"/>
    <w:rsid w:val="007F0610"/>
    <w:rsid w:val="00900F07"/>
    <w:rsid w:val="00975682"/>
    <w:rsid w:val="00AB6A50"/>
    <w:rsid w:val="00AD6527"/>
    <w:rsid w:val="00B26D79"/>
    <w:rsid w:val="00C0322A"/>
    <w:rsid w:val="00D92D35"/>
    <w:rsid w:val="00DD2561"/>
    <w:rsid w:val="00E05496"/>
    <w:rsid w:val="00FC0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BBE02EA"/>
  <w15:chartTrackingRefBased/>
  <w15:docId w15:val="{3FE6245E-D73C-4F09-8618-39BF1FB55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2D35"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915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BJ7WWXVDd&#27506;&#20986;&#25919;&#20107;&#21029;&#32317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BJ7WWXVDd歲出政事別總表</Template>
  <TotalTime>33</TotalTime>
  <Pages>1</Pages>
  <Words>605</Words>
  <Characters>3455</Characters>
  <Application>Microsoft Office Word</Application>
  <DocSecurity>0</DocSecurity>
  <Lines>28</Lines>
  <Paragraphs>8</Paragraphs>
  <ScaleCrop>false</ScaleCrop>
  <Company>N.A.O.</Company>
  <LinksUpToDate>false</LinksUpToDate>
  <CharactersWithSpaces>4052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謝佩蓉</dc:creator>
  <cp:keywords/>
  <cp:lastModifiedBy>審計室 苗栗</cp:lastModifiedBy>
  <cp:revision>6</cp:revision>
  <dcterms:created xsi:type="dcterms:W3CDTF">2024-05-21T08:06:00Z</dcterms:created>
  <dcterms:modified xsi:type="dcterms:W3CDTF">2024-06-26T01:44:00Z</dcterms:modified>
</cp:coreProperties>
</file>