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82"/>
        <w:gridCol w:w="278"/>
        <w:gridCol w:w="2880"/>
        <w:gridCol w:w="1320"/>
        <w:gridCol w:w="1410"/>
        <w:gridCol w:w="644"/>
        <w:gridCol w:w="766"/>
        <w:gridCol w:w="1410"/>
        <w:gridCol w:w="1410"/>
        <w:gridCol w:w="1530"/>
        <w:gridCol w:w="1530"/>
        <w:gridCol w:w="1530"/>
        <w:gridCol w:w="1530"/>
        <w:gridCol w:w="897"/>
        <w:gridCol w:w="1532"/>
        <w:gridCol w:w="736"/>
        <w:gridCol w:w="1390"/>
        <w:gridCol w:w="567"/>
        <w:gridCol w:w="38"/>
      </w:tblGrid>
      <w:tr w:rsidR="0033339B" w14:paraId="02359B86" w14:textId="77777777" w:rsidTr="006F795E">
        <w:trPr>
          <w:gridAfter w:val="1"/>
          <w:wAfter w:w="38" w:type="dxa"/>
          <w:cantSplit/>
          <w:trHeight w:val="270"/>
          <w:tblHeader/>
        </w:trPr>
        <w:tc>
          <w:tcPr>
            <w:tcW w:w="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A529" w14:textId="77777777" w:rsidR="0033339B" w:rsidRDefault="0033339B" w:rsidP="00A27CB7">
            <w:pPr>
              <w:ind w:rightChars="-50" w:right="-12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111FB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82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75DD" w14:textId="77777777" w:rsidR="0033339B" w:rsidRDefault="0033339B" w:rsidP="006F795E">
            <w:pPr>
              <w:ind w:right="-28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41893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04C8D76D" w14:textId="77777777" w:rsidTr="006F795E">
        <w:trPr>
          <w:gridAfter w:val="1"/>
          <w:wAfter w:w="38" w:type="dxa"/>
          <w:cantSplit/>
          <w:trHeight w:val="270"/>
          <w:tblHeader/>
        </w:trPr>
        <w:tc>
          <w:tcPr>
            <w:tcW w:w="4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D9C0552" w14:textId="77777777" w:rsidR="0033339B" w:rsidRDefault="0033339B" w:rsidP="00A27CB7">
            <w:pPr>
              <w:ind w:rightChars="-50" w:right="-12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458509FC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2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1BDCE84F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0FB8C094" w14:textId="77777777" w:rsidTr="00CC4549">
        <w:trPr>
          <w:cantSplit/>
          <w:trHeight w:val="567"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27FD10F8" w14:textId="77777777" w:rsidR="0033339B" w:rsidRDefault="0033339B" w:rsidP="00DB4B90">
            <w:pPr>
              <w:spacing w:line="240" w:lineRule="exact"/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14:paraId="3280BF8E" w14:textId="77777777" w:rsidR="0033339B" w:rsidRDefault="0033339B" w:rsidP="00DB4B90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40" w:type="dxa"/>
            <w:gridSpan w:val="5"/>
            <w:vAlign w:val="center"/>
          </w:tcPr>
          <w:p w14:paraId="10416CAD" w14:textId="77777777" w:rsidR="0033339B" w:rsidRDefault="0033339B" w:rsidP="00DB4B90">
            <w:pPr>
              <w:spacing w:line="240" w:lineRule="exact"/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7017" w:type="dxa"/>
            <w:gridSpan w:val="5"/>
            <w:vAlign w:val="center"/>
          </w:tcPr>
          <w:p w14:paraId="38F2E444" w14:textId="77777777" w:rsidR="0033339B" w:rsidRDefault="0033339B" w:rsidP="00DB4B90">
            <w:pPr>
              <w:spacing w:line="240" w:lineRule="exact"/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vAlign w:val="center"/>
          </w:tcPr>
          <w:p w14:paraId="592BE01D" w14:textId="77777777" w:rsidR="0033339B" w:rsidRDefault="0033339B" w:rsidP="00DB4B90">
            <w:pPr>
              <w:spacing w:line="240" w:lineRule="exact"/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1995" w:type="dxa"/>
            <w:gridSpan w:val="3"/>
            <w:tcBorders>
              <w:right w:val="nil"/>
            </w:tcBorders>
            <w:vAlign w:val="center"/>
          </w:tcPr>
          <w:p w14:paraId="0341A975" w14:textId="77777777" w:rsidR="0033339B" w:rsidRDefault="0033339B" w:rsidP="00DB4B90">
            <w:pPr>
              <w:spacing w:line="240" w:lineRule="exact"/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090E96B8" w14:textId="77777777" w:rsidR="0033339B" w:rsidRDefault="0033339B" w:rsidP="00DB4B90">
            <w:pPr>
              <w:spacing w:line="240" w:lineRule="exact"/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3AFC201D" w14:textId="77777777" w:rsidTr="005C4B5D">
        <w:trPr>
          <w:cantSplit/>
          <w:trHeight w:val="340"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3DC0ACEC" w14:textId="77777777" w:rsidR="0033339B" w:rsidRPr="009260EB" w:rsidRDefault="0033339B" w:rsidP="009260EB">
            <w:pPr>
              <w:spacing w:line="240" w:lineRule="exact"/>
              <w:jc w:val="center"/>
              <w:rPr>
                <w:rFonts w:ascii="新細明體" w:eastAsia="標楷體" w:hAnsi="新細明體"/>
                <w:noProof/>
                <w:sz w:val="20"/>
              </w:rPr>
            </w:pPr>
            <w:r w:rsidRPr="009260EB">
              <w:rPr>
                <w:rFonts w:ascii="新細明體" w:eastAsia="標楷體" w:hAnsi="新細明體" w:hint="eastAsia"/>
                <w:noProof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23B6A90C" w14:textId="77777777" w:rsidR="0033339B" w:rsidRPr="009260EB" w:rsidRDefault="0033339B" w:rsidP="009260EB">
            <w:pPr>
              <w:spacing w:line="240" w:lineRule="exact"/>
              <w:jc w:val="center"/>
              <w:rPr>
                <w:rFonts w:ascii="新細明體" w:eastAsia="標楷體" w:hAnsi="新細明體"/>
                <w:noProof/>
                <w:sz w:val="20"/>
              </w:rPr>
            </w:pPr>
            <w:r w:rsidRPr="009260EB">
              <w:rPr>
                <w:rFonts w:ascii="新細明體" w:eastAsia="標楷體" w:hAnsi="新細明體" w:hint="eastAsia"/>
                <w:noProof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31800248" w14:textId="77777777" w:rsidR="0033339B" w:rsidRDefault="0033339B" w:rsidP="00DB4B90">
            <w:pPr>
              <w:spacing w:line="240" w:lineRule="exact"/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14:paraId="16E46497" w14:textId="77777777" w:rsidR="0033339B" w:rsidRDefault="0033339B" w:rsidP="00DB4B90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52F3C5ED" w14:textId="77777777" w:rsidR="0033339B" w:rsidRDefault="0033339B" w:rsidP="00DB4B90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14:paraId="6CFD0377" w14:textId="77777777" w:rsidR="0033339B" w:rsidRDefault="0033339B" w:rsidP="00DB4B90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14:paraId="417ADB6D" w14:textId="77777777" w:rsidR="0033339B" w:rsidRDefault="0033339B" w:rsidP="00DB4B90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2140AD5B" w14:textId="77777777" w:rsidR="0033339B" w:rsidRDefault="0033339B" w:rsidP="00DB4B90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14:paraId="49473DD8" w14:textId="77777777" w:rsidR="0033339B" w:rsidRDefault="0033339B" w:rsidP="00DB4B90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14:paraId="4D1C73BD" w14:textId="77777777" w:rsidR="0033339B" w:rsidRDefault="0033339B" w:rsidP="00DB4B90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14:paraId="5791058E" w14:textId="77777777" w:rsidR="0033339B" w:rsidRDefault="0033339B" w:rsidP="00DB4B90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14:paraId="718F0800" w14:textId="77777777" w:rsidR="0033339B" w:rsidRDefault="0033339B" w:rsidP="00DB4B90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97" w:type="dxa"/>
            <w:vAlign w:val="center"/>
          </w:tcPr>
          <w:p w14:paraId="1732EC07" w14:textId="77777777" w:rsidR="0033339B" w:rsidRDefault="0033339B" w:rsidP="00DB4B90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532" w:type="dxa"/>
            <w:vAlign w:val="center"/>
          </w:tcPr>
          <w:p w14:paraId="17957E1F" w14:textId="77777777" w:rsidR="0033339B" w:rsidRDefault="0033339B" w:rsidP="00DB4B90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36" w:type="dxa"/>
            <w:vAlign w:val="center"/>
          </w:tcPr>
          <w:p w14:paraId="5D1419DE" w14:textId="77777777" w:rsidR="0033339B" w:rsidRDefault="0033339B" w:rsidP="00DB4B90">
            <w:pPr>
              <w:spacing w:line="240" w:lineRule="exact"/>
              <w:ind w:right="1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390" w:type="dxa"/>
            <w:vAlign w:val="center"/>
          </w:tcPr>
          <w:p w14:paraId="673132BC" w14:textId="77777777" w:rsidR="0033339B" w:rsidRDefault="0033339B" w:rsidP="00DB4B90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605" w:type="dxa"/>
            <w:gridSpan w:val="2"/>
            <w:tcBorders>
              <w:right w:val="nil"/>
            </w:tcBorders>
            <w:vAlign w:val="center"/>
          </w:tcPr>
          <w:p w14:paraId="65745560" w14:textId="77777777" w:rsidR="0033339B" w:rsidRDefault="0033339B" w:rsidP="00DB4B90">
            <w:pPr>
              <w:spacing w:line="240" w:lineRule="exact"/>
              <w:ind w:right="1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A41893" w:rsidRPr="00D85F97" w14:paraId="3F34A969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7568C303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F0E390F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FAFCEBC" w14:textId="77777777" w:rsidR="00A41893" w:rsidRPr="00D85F97" w:rsidRDefault="00A41893" w:rsidP="00987165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85F97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69AFDC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30,259,417,000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06A25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22,177,214,116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08DF44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763,570,442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E08B5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6,292,235,162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4DD90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29,233,019,720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8BAE4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22,177,214,116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3A966E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763,570,442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DDA40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6,207,362,344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EA80F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29,148,146,902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062C7E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89B643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- 1,111,270,098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3C5FC15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- 3.67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4089AF2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- 84,872,818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7D12397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- 0.29</w:t>
            </w:r>
          </w:p>
        </w:tc>
      </w:tr>
      <w:tr w:rsidR="00A41893" w:rsidRPr="00D85F97" w14:paraId="6EFF930F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6253E6C0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85F97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7C84A23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9D0FA40" w14:textId="77777777" w:rsidR="00A41893" w:rsidRPr="00D85F97" w:rsidRDefault="00A41893" w:rsidP="00987165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85F97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1D6BC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5,338,163,007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BC74C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4,452,239,322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8D9CF9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62,759,521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FCA12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525,469,679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BF26D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5,040,468,522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41DF7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4,452,239,322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27D95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62,759,521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CA908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525,469,679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B17CA1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5,040,468,522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4AB1750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17.29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4E46E9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- 297,694,485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1A7405F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- 5.58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0152CB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776168D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A41893" w14:paraId="598090F4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5DB9A500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5FBE943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C307746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5C7A4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450,392,000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CC5C2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362,286,158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2F6F90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1,383,758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BCBE1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62,632,272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D445F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426,302,188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8C68D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362,286,158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9E2FB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1,383,758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099106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62,632,272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B178E4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426,302,188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41BAC0A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1.46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47D34E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- 24,089,812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263A69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- 5.35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03FB91F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651B0AF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14:paraId="6754A7C7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3445B7B5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1A57723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3D8787E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293608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224,598,000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E9E98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207,465,096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AB1213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3,907,881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53D29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C2805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211,372,977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C3285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207,465,096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F00A3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3,907,881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C4D40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40791C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211,372,977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3170227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0.73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5E5DD6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- 13,225,023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E6CAE6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- 5.89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3A6AD53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2F839E1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14:paraId="3A865EB6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35B56BD0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BF5E155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2D23A64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616F73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1,974,414,007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17514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1,717,716,780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B96B9A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32,810,796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5D553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118,807,609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9A3FF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1,869,335,185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395010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1,717,716,780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54837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32,810,796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345437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118,807,609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3A7CD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1,869,335,185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5D3C53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6.41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84237B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- 105,078,822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1F5FFB5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- 5.32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4039F15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09EBEA4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14:paraId="00E290F6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4FEC2E34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2B562AC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3973BE5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BE1B11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2,397,879,000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544ED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1,917,278,008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960AB5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23,548,785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9A664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322,729,397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5174E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2,263,556,190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1FE789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1,917,278,008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660FC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23,548,785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79137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322,729,397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7ECE74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2,263,556,190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5671F60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7.77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CF80CA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- 134,322,810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309957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- 5.60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21B8D95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4B75CA6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14:paraId="0E2AD98E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0EDFE20C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DEF8E13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A2A3839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0BB9F4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290,880,000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D92B1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247,493,280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E57378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1,108,301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FACB0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21,300,401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4C9FB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269,901,982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898223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247,493,280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64B58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1,108,301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94BC1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21,300,401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013D5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269,901,982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389AEAC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0.93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A2E9D2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- 20,978,018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94FC37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- 7.21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640ADEC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1011991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:rsidRPr="00D85F97" w14:paraId="224F1DBE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1CE8DA08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85F97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C011649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0C0BCE5" w14:textId="77777777" w:rsidR="00A41893" w:rsidRPr="00D85F97" w:rsidRDefault="00A41893" w:rsidP="00987165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85F97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D1B76E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9,843,085,000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AC7FD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8,665,722,652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1B1166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17,522,246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B42E5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1,130,965,636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63057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9,814,210,534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D681A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8,665,722,652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39879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17,522,246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13791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1,130,965,636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19E51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9,814,210,534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3D75722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33.67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DA905C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- 28,874,466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384E90C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- 0.29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39162AE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22794B6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A41893" w14:paraId="428F5347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5034BBA5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20F7692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6447968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BF277B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8,906,096,000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E7F89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8,375,369,912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1392A9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23223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526,800,612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E3950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8,902,170,524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D8341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8,375,369,912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52F8F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263F2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526,800,612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D5174B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8,902,170,524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78F7572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30.54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3D6BE9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- 3,925,476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059AD6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- 0.04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2B5DEB0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4D0E8EF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14:paraId="76F7750A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0F7A9174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C2ACDA1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11F860F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166CEE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936,989,000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1D665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290,352,740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2ECD8D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17,522,246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346E4B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604,165,024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C197C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912,040,010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E774F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290,352,740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7F2E3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17,522,246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1D42B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604,165,024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94F93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912,040,010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4D29763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3.13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AA80D1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- 24,948,990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C0B1CA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- 2.66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4156D85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3BB702E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:rsidRPr="00D85F97" w14:paraId="39672222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0E51FD04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85F97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A644A02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4781A78" w14:textId="77777777" w:rsidR="00A41893" w:rsidRPr="00D85F97" w:rsidRDefault="00A41893" w:rsidP="00987165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85F97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E9C759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4,984,648,811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57EF6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1,453,919,881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F88428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214,937,202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6DBF9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3,054,919,280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5AD4D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4,723,776,363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A3708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1,453,919,881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1FD42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214,937,202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1A234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3,044,596,187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BC8F99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4,713,453,270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481D088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16.17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CDCECA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- 271,195,541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26E77D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- 5.44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42F8320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- 10,323,093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46A4C00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- 0.22</w:t>
            </w:r>
          </w:p>
        </w:tc>
      </w:tr>
      <w:tr w:rsidR="00A41893" w14:paraId="52C8E3ED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44955389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FB278CD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CD115A1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C37B46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1,433,890,351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11AC0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632,583,846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100D6F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148,297,937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42AC1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474,290,863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D11F1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1,255,172,646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A361D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632,583,846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3EC774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148,297,937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A99FC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468,932,083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363C18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1,249,813,866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05052EC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4.29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2DFF3C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- 184,076,485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497628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- 12.84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4EAB6A9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- 5,358,780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21263B9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- 0.43</w:t>
            </w:r>
          </w:p>
        </w:tc>
      </w:tr>
      <w:tr w:rsidR="00A41893" w14:paraId="67FF7527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7FDCCD4A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4BC9A0D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26EBC76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D40EF9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141,944,000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34E6F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67,847,469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B8EAEB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D243E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63,121,846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84CEE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131,069,315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03A02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67,847,469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23153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100,000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F0AE4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63,121,846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5B8DF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131,069,315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376266A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0.45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09867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- 10,874,685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9783CA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- 7.66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44BAA53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4760CF5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14:paraId="6E5C6469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4E3E419E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5682C2E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873BC20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B04E22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2,912,994,460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65CE4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595,920,672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DA79C9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46,583,136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30019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2,216,213,993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6B8B29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2,858,717,801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A7934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595,920,672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C92D8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46,583,136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E3A89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2,211,249,680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C7BD4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2,853,753,488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3AB5933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9.79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2DD0B2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- 59,240,972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500D7A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- 2.03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1C5D829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- 4,964,313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4A670CA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- 0.17</w:t>
            </w:r>
          </w:p>
        </w:tc>
      </w:tr>
      <w:tr w:rsidR="00A41893" w14:paraId="4CF9349B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69850DDF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0721C6C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4B9311B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F9D926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495,820,000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07539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157,567,894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31E823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19,956,129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76B1A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301,292,578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8A318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478,816,601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89BDEE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157,567,894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C3980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19,956,129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AC9A2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301,292,578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8A311A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478,816,601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22E8153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1.64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C81FE1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- 17,003,399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1FDE43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- 3.43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6429EC3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37582E6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:rsidRPr="00D85F97" w14:paraId="1AABF880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0F63FC92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85F97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9DD33DA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61AD843" w14:textId="77777777" w:rsidR="00A41893" w:rsidRPr="00D85F97" w:rsidRDefault="00A41893" w:rsidP="00987165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85F97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EE7404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4,999,923,450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9AD27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3,856,519,957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68A03A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466,497,060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BB6D1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488,366,792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541CF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4,811,383,809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E8DA7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3,856,519,957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D120F3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466,497,060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DEF1A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420,578,470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E83A8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4,743,595,487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471A17B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16.27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F0DD7F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- 256,327,963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123404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- 5.13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2065AEF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- 67,788,322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77F55AD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- 1.41</w:t>
            </w:r>
          </w:p>
        </w:tc>
      </w:tr>
      <w:tr w:rsidR="00A41893" w14:paraId="29287921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52691819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4CE4981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8E6AC36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4695EF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139,236,000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6E2C2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136,736,350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2A009D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A64FC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4E600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136,736,350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C5C56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136,736,350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31EAD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0BE4D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357141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136,736,350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EAAF6E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0.47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FCF9C2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- 2,499,650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7AA6EEB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- 1.80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11FEAA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707A916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14:paraId="4E1FEFC3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10BBABB3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AB6BB29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F36D22A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29469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286,157,000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84C9B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260,848,504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03B75A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16,400,000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1D716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893EE7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277,248,504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30C6C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260,848,504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461E2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16,400,000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FE920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361A9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277,248,504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7FA72E8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0.95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BB1E8A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- 8,908,496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337649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- 3.11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F1B2D2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50A1114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14:paraId="4473AA82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3A3DDD10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25684C1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C2FC710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FF4A0D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2,314,616,000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6CAD42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1,840,969,214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E39048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419,506,513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6E8EE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11,361,062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6DC73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2,271,836,789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67FFD1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1,840,969,214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1C539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419,506,513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BF763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11,361,062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27C65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2,271,836,789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0F1030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7.79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90EBE7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- 42,779,211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15AE0B5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- 1.85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50F6F84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2D9EE99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14:paraId="6D57692F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24610B9B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A06ECA3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6B0ECF3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C7F07E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180,084,000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5F431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114,459,683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19ECF1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7,181,400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7A415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17,179,398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29D77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138,820,481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3AB0F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114,459,683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A2CB7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7,181,400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363893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17,179,398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C94C52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138,820,481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725D04E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0.48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592A6C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- 41,263,519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1615006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- 22.91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3EBE313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2173AA4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14:paraId="02432151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4D6B2DA7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3C349FE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5FA6573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212ADE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2,079,830,450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A5D7B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1,503,506,206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252A50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23,409,147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9129C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459,826,332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FC67E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1,986,741,685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2B9E2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1,503,506,206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5F1AB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23,409,147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9051B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392,038,010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9CC48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1,918,953,363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0B2B8B0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6.58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080DF7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- 160,877,087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B0A796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- 7.74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2BDF563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- 67,788,322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31FAEC2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- 3.41</w:t>
            </w:r>
          </w:p>
        </w:tc>
      </w:tr>
      <w:tr w:rsidR="00A41893" w:rsidRPr="00D85F97" w14:paraId="255A399E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6461BEEB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85F97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4E63ACE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F6ABDDC" w14:textId="77777777" w:rsidR="00A41893" w:rsidRPr="00D85F97" w:rsidRDefault="00A41893" w:rsidP="00987165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85F97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0296A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1,649,567,000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59AC6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728,046,672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637C64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1,854,413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BF84D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896,608,733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57F22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1,626,509,818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2F208C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728,046,672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488EB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1,854,413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96FD8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889,847,330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8A27F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1,619,748,415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3A2B565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5.56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B9B2E6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- 29,818,585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7B4F079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- 1.81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21E4241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- 6,761,403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4848A12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- 0.42</w:t>
            </w:r>
          </w:p>
        </w:tc>
      </w:tr>
      <w:tr w:rsidR="00A41893" w14:paraId="0332B43C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116138F2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9D24785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30EAE94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4C47D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1,166,745,000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6E034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618,301,435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980059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1,755,713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63736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524,494,519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4F38C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1,144,551,667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429FB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618,301,435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F4D18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1,755,713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C179A9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517,733,116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92453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1,137,790,264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6675DE7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3.90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2E5524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- 28,954,736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291503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- 2.48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5BBF4E8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- 6,761,403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5535921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- 0.59</w:t>
            </w:r>
          </w:p>
        </w:tc>
      </w:tr>
      <w:tr w:rsidR="00A41893" w14:paraId="2BAC7298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4B390B88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67C40EA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7D3400D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E4D13E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482,822,000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01755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109,745,237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8FE433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98,700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65AE4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372,114,214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DBF26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481,958,151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EFF32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109,745,237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4FD17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98,700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122D7A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372,114,214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B92EA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481,958,151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2B4079C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1.65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38C22A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- 863,849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121A415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- 0.18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1448F32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4DA41AF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:rsidRPr="00D85F97" w14:paraId="63ECE8F6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11B4EF6A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85F97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5515FD7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DD6ACFE" w14:textId="77777777" w:rsidR="00A41893" w:rsidRPr="00D85F97" w:rsidRDefault="00A41893" w:rsidP="00987165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85F97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FB7901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2,558,585,000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1EEFD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2,411,171,712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DE4A54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A5BD9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67C63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2,411,171,712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2BFCD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2,411,171,712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68F2A8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D6065C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62C3A4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2,411,171,712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59C3E91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8.27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BD10B0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- 147,413,288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DA06A2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- 5.76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E14270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662992A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A41893" w14:paraId="6E5A67B5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12B217B6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5445BA3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A7C50BC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E3211F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2,558,585,000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E715A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2,411,171,712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9359B7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9A770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D4397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2,411,171,712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ADEE8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2,411,171,712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A4E93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93CEF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17736B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2,411,171,712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57BD12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8.27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A14422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- 147,413,288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639A7D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- 5.76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6CE95B6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4F64F01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:rsidRPr="00D85F97" w14:paraId="3F1AEE2D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1D49790D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85F97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6B5A996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237AC5F" w14:textId="77777777" w:rsidR="00A41893" w:rsidRPr="00D85F97" w:rsidRDefault="00A41893" w:rsidP="00987165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85F97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CDC79E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500,000,000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3E428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499,796,071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C8B0F2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D2454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B7BDE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499,796,071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FC56D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499,796,071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9BC0A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3BBFD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3C1CF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499,796,071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A2ED7A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1.71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21367C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- 203,929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D7FFAE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- 0.04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01CA4F8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495AE54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A41893" w14:paraId="76B3DB4E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072FF7DD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6447FA6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CE1DD25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FEDA61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500,000,000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0A7FE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499,796,071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CDA755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D3BCE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02DC4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499,796,071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1C8B0D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499,796,071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35BC7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78B10B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D0C47D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499,796,071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5B2BFDE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1.71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1B7A2B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- 203,929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3CEB0C1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- 0.04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203CC47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564A2D2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:rsidRPr="00D85F97" w14:paraId="6D76BF26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6CF135DF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85F97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CAC93A2" w14:textId="77777777" w:rsidR="00A41893" w:rsidRPr="00D85F97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3A8B626" w14:textId="77777777" w:rsidR="00A41893" w:rsidRPr="00D85F97" w:rsidRDefault="00A41893" w:rsidP="00987165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85F97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A6092D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385,444,732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EF17E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109,797,849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075D1D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FEF5E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195,905,042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2D450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305,702,891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BD5B9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109,797,849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70292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E7302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195,905,042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2E4AF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305,702,891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7FEAB9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1.05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008983E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- 79,741,841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4C54FB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/>
                <w:b/>
                <w:noProof/>
                <w:sz w:val="20"/>
              </w:rPr>
              <w:t>- 20.69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208F635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37E1D35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A27CB7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A41893" w14:paraId="6F7EC701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7F8FF443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09A9810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5C8830A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平衡預算補助支出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857FFB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42,750,000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F8A96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42,750,000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886A8B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020F2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0B186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42,750,000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B37F0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42,750,000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1D336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4A5DB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FA517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42,750,000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0814BC4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0.15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E875BC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9D91B1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28F2135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69DD728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14:paraId="121DA920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6DA57323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F3EF6A1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D887480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6EA2FA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338,265,000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32519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67,047,849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270CB5F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36DA3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195,905,042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5E86F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262,952,891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86C658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67,047,849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7EF36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4CCC0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195,905,042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33CDE72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262,952,891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312EAAFC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0.90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6624AC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- 75,312,109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3DBAE33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- 22.26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DB6C8A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683D48C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41893" w14:paraId="5795ADA6" w14:textId="77777777" w:rsidTr="00CC45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0" w:type="dxa"/>
            <w:shd w:val="clear" w:color="auto" w:fill="auto"/>
            <w:vAlign w:val="center"/>
          </w:tcPr>
          <w:p w14:paraId="16EDF842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259C854" w14:textId="77777777" w:rsidR="00A41893" w:rsidRDefault="00A41893" w:rsidP="00987165">
            <w:pPr>
              <w:spacing w:line="240" w:lineRule="exact"/>
              <w:jc w:val="center"/>
              <w:rPr>
                <w:rFonts w:ascii="新細明體" w:eastAsia="標楷體" w:hAnsi="新細明體"/>
                <w:sz w:val="20"/>
              </w:rPr>
            </w:pPr>
            <w:r w:rsidRPr="009C3067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9671BE1" w14:textId="77777777" w:rsidR="00A41893" w:rsidRDefault="00A41893" w:rsidP="00987165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C3067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3A546A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4,429,732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944C30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23B86E9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B35855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509DDB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C4B76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BC798D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900A9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F2F9C8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3C65269A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F86BD96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- 4,429,732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3F23DC97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- 100.00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5DD25011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68567364" w14:textId="77777777" w:rsidR="00A41893" w:rsidRPr="00A27CB7" w:rsidRDefault="00A41893" w:rsidP="00987165">
            <w:pPr>
              <w:spacing w:line="240" w:lineRule="exact"/>
              <w:jc w:val="right"/>
              <w:rPr>
                <w:rFonts w:ascii="新細明體" w:eastAsia="標楷體" w:hAnsi="新細明體"/>
                <w:sz w:val="20"/>
              </w:rPr>
            </w:pPr>
            <w:r w:rsidRPr="00A27CB7">
              <w:rPr>
                <w:rFonts w:ascii="新細明體" w:eastAsia="標楷體" w:hAnsi="新細明體"/>
                <w:noProof/>
                <w:sz w:val="20"/>
              </w:rPr>
              <w:t>--</w:t>
            </w:r>
          </w:p>
        </w:tc>
      </w:tr>
    </w:tbl>
    <w:p w14:paraId="2433AFD8" w14:textId="6B8843AB" w:rsidR="0033339B" w:rsidRDefault="00A41893" w:rsidP="00CC4549">
      <w:pPr>
        <w:spacing w:line="240" w:lineRule="exact"/>
        <w:ind w:right="6"/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sz w:val="20"/>
        </w:rPr>
        <w:t>註：</w:t>
      </w:r>
      <w:r w:rsidR="000F3A80" w:rsidRPr="000F3A80">
        <w:rPr>
          <w:rFonts w:ascii="標楷體" w:eastAsia="標楷體" w:hAnsi="標楷體" w:hint="eastAsia"/>
          <w:sz w:val="20"/>
        </w:rPr>
        <w:t>112年度第二預備金原編列預算數50,000,000元，經苗栗縣政府核准動支45,570,268元，賸餘4,429,732元。</w:t>
      </w:r>
    </w:p>
    <w:sectPr w:rsidR="0033339B">
      <w:headerReference w:type="default" r:id="rId7"/>
      <w:head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AEF204" w14:textId="77777777" w:rsidR="00A27CB7" w:rsidRDefault="00A27CB7">
      <w:r>
        <w:separator/>
      </w:r>
    </w:p>
  </w:endnote>
  <w:endnote w:type="continuationSeparator" w:id="0">
    <w:p w14:paraId="4C7A5343" w14:textId="77777777" w:rsidR="00A27CB7" w:rsidRDefault="00A27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E8D20C" w14:textId="77777777" w:rsidR="00A27CB7" w:rsidRDefault="00A27CB7">
      <w:r>
        <w:separator/>
      </w:r>
    </w:p>
  </w:footnote>
  <w:footnote w:type="continuationSeparator" w:id="0">
    <w:p w14:paraId="4865893B" w14:textId="77777777" w:rsidR="00A27CB7" w:rsidRDefault="00A27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0ED5E" w14:textId="77777777" w:rsidR="00A27CB7" w:rsidRDefault="00A27CB7">
    <w:pPr>
      <w:pStyle w:val="a3"/>
      <w:jc w:val="center"/>
    </w:pP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DB4B9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B4B90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總決算歲出政事別決算審定總表</w:t>
    </w:r>
    <w:r w:rsidRPr="00DB4B90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BD012" w14:textId="77777777" w:rsidR="00A27CB7" w:rsidRDefault="00A27CB7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r w:rsidRPr="00DB4B90">
      <w:rPr>
        <w:rFonts w:ascii="標楷體" w:eastAsia="標楷體" w:hAnsi="標楷體" w:hint="eastAsia"/>
        <w:b/>
        <w:spacing w:val="60"/>
        <w:sz w:val="32"/>
        <w:u w:val="single"/>
      </w:rPr>
      <w:t>112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DB4B90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>
      <w:rPr>
        <w:rFonts w:ascii="標楷體" w:eastAsia="標楷體" w:hint="eastAsia"/>
        <w:b/>
        <w:spacing w:val="60"/>
        <w:sz w:val="32"/>
        <w:u w:val="single"/>
      </w:rPr>
      <w:t>總決算歲出政事別決算審定總表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893"/>
    <w:rsid w:val="00012B65"/>
    <w:rsid w:val="000C5542"/>
    <w:rsid w:val="000F3A80"/>
    <w:rsid w:val="000F7EBC"/>
    <w:rsid w:val="001675A6"/>
    <w:rsid w:val="001D045E"/>
    <w:rsid w:val="002A567C"/>
    <w:rsid w:val="0033339B"/>
    <w:rsid w:val="00586E92"/>
    <w:rsid w:val="005A0053"/>
    <w:rsid w:val="005C229D"/>
    <w:rsid w:val="005C4B5D"/>
    <w:rsid w:val="00671557"/>
    <w:rsid w:val="006F795E"/>
    <w:rsid w:val="007A5795"/>
    <w:rsid w:val="007C5530"/>
    <w:rsid w:val="009260EB"/>
    <w:rsid w:val="00987165"/>
    <w:rsid w:val="00A27CB7"/>
    <w:rsid w:val="00A41893"/>
    <w:rsid w:val="00A70E4D"/>
    <w:rsid w:val="00B10685"/>
    <w:rsid w:val="00B72CD3"/>
    <w:rsid w:val="00CC4549"/>
    <w:rsid w:val="00D3677E"/>
    <w:rsid w:val="00DB4B90"/>
    <w:rsid w:val="00E14208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FFD2B69"/>
  <w15:chartTrackingRefBased/>
  <w15:docId w15:val="{24CFABA2-7C4D-4467-8F3F-2A51FD94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6F79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F79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lKCRDbJk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DE0F5-1452-45CE-BF34-4114AAF1B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lKCRDbJk歲出政事別決算審定表</Template>
  <TotalTime>194</TotalTime>
  <Pages>1</Pages>
  <Words>863</Words>
  <Characters>3832</Characters>
  <Application>Microsoft Office Word</Application>
  <DocSecurity>0</DocSecurity>
  <Lines>31</Lines>
  <Paragraphs>9</Paragraphs>
  <ScaleCrop>false</ScaleCrop>
  <Company>N.A.O.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謝佩蓉</dc:creator>
  <cp:keywords/>
  <cp:lastModifiedBy>審計室 苗栗</cp:lastModifiedBy>
  <cp:revision>8</cp:revision>
  <cp:lastPrinted>2024-05-21T08:13:00Z</cp:lastPrinted>
  <dcterms:created xsi:type="dcterms:W3CDTF">2024-05-21T05:34:00Z</dcterms:created>
  <dcterms:modified xsi:type="dcterms:W3CDTF">2024-06-26T01:44:00Z</dcterms:modified>
</cp:coreProperties>
</file>