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7"/>
        <w:gridCol w:w="241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:rsidTr="00F23E55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F23E55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:rsidTr="00F23E55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:rsidTr="00F23E55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:rsidTr="00F23E55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:rsidR="00A82CB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F23E55" w:rsidRPr="00F16D2C" w:rsidTr="004B4E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F23E55" w:rsidRPr="00F16D2C" w:rsidRDefault="00F23E55" w:rsidP="004B4E47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F23E55" w:rsidRPr="00F16D2C" w:rsidRDefault="00F23E55" w:rsidP="004B4E47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:rsidR="00F23E55" w:rsidRPr="00F16D2C" w:rsidRDefault="00F23E55" w:rsidP="004B4E47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F16D2C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資本門合計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3E55" w:rsidRPr="00F16D2C" w:rsidRDefault="00F23E55" w:rsidP="004B4E4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16D2C">
              <w:rPr>
                <w:rFonts w:ascii="新細明體" w:hAnsi="新細明體"/>
                <w:b/>
                <w:noProof/>
                <w:spacing w:val="-6"/>
                <w:sz w:val="20"/>
              </w:rPr>
              <w:t>5,305,000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23E55" w:rsidRPr="00F16D2C" w:rsidRDefault="00F23E55" w:rsidP="004B4E4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16D2C">
              <w:rPr>
                <w:rFonts w:ascii="新細明體" w:hAnsi="新細明體"/>
                <w:b/>
                <w:noProof/>
                <w:spacing w:val="-6"/>
                <w:sz w:val="20"/>
              </w:rPr>
              <w:t>13,220,969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23E55" w:rsidRPr="00F16D2C" w:rsidRDefault="00F23E55" w:rsidP="004B4E4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16D2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23E55" w:rsidRPr="00F16D2C" w:rsidRDefault="00F23E55" w:rsidP="004B4E4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16D2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23E55" w:rsidRPr="00F16D2C" w:rsidRDefault="00F23E55" w:rsidP="004B4E4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16D2C">
              <w:rPr>
                <w:rFonts w:ascii="新細明體" w:hAnsi="新細明體"/>
                <w:b/>
                <w:noProof/>
                <w:spacing w:val="-6"/>
                <w:sz w:val="20"/>
              </w:rPr>
              <w:t>13,220,969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F23E55" w:rsidRPr="00F16D2C" w:rsidRDefault="00F23E55" w:rsidP="004B4E4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16D2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F23E55" w:rsidRPr="00F16D2C" w:rsidRDefault="00F23E55" w:rsidP="004B4E4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16D2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F23E55" w:rsidRPr="00F16D2C" w:rsidRDefault="00F23E55" w:rsidP="004B4E4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16D2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F23E55" w:rsidRPr="00F16D2C" w:rsidRDefault="00F23E55" w:rsidP="004B4E4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16D2C">
              <w:rPr>
                <w:rFonts w:ascii="新細明體" w:hAnsi="新細明體"/>
                <w:b/>
                <w:noProof/>
                <w:spacing w:val="-6"/>
                <w:sz w:val="20"/>
              </w:rPr>
              <w:t>13,220,969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F23E55" w:rsidRPr="00F16D2C" w:rsidRDefault="00F23E55" w:rsidP="004B4E4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16D2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F23E55" w:rsidRPr="00F16D2C" w:rsidRDefault="00F23E55" w:rsidP="004B4E4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16D2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F23E55" w:rsidRPr="00F16D2C" w:rsidRDefault="00F23E55" w:rsidP="004B4E4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16D2C">
              <w:rPr>
                <w:rFonts w:ascii="新細明體" w:hAnsi="新細明體"/>
                <w:b/>
                <w:noProof/>
                <w:spacing w:val="-6"/>
                <w:sz w:val="20"/>
              </w:rPr>
              <w:t>13,220,969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F23E55" w:rsidRPr="00F16D2C" w:rsidRDefault="00F23E55" w:rsidP="004B4E4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16D2C">
              <w:rPr>
                <w:rFonts w:ascii="新細明體" w:hAnsi="新細明體"/>
                <w:b/>
                <w:noProof/>
                <w:spacing w:val="-6"/>
                <w:sz w:val="20"/>
              </w:rPr>
              <w:t>7,915,969</w:t>
            </w:r>
          </w:p>
        </w:tc>
      </w:tr>
      <w:tr w:rsidR="00F23E55" w:rsidRPr="00F16D2C" w:rsidTr="004B4E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F23E55" w:rsidRPr="00F16D2C" w:rsidRDefault="00F23E55" w:rsidP="004B4E47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F16D2C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F23E55" w:rsidRPr="00F16D2C" w:rsidRDefault="00F23E55" w:rsidP="004B4E47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:rsidR="00F23E55" w:rsidRPr="00F16D2C" w:rsidRDefault="00F23E55" w:rsidP="004B4E47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F16D2C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3E55" w:rsidRPr="00F16D2C" w:rsidRDefault="00F23E55" w:rsidP="004B4E4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16D2C">
              <w:rPr>
                <w:rFonts w:ascii="新細明體" w:hAnsi="新細明體"/>
                <w:b/>
                <w:noProof/>
                <w:spacing w:val="-6"/>
                <w:sz w:val="20"/>
              </w:rPr>
              <w:t>5,305,000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23E55" w:rsidRPr="00F16D2C" w:rsidRDefault="00F23E55" w:rsidP="004B4E4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16D2C">
              <w:rPr>
                <w:rFonts w:ascii="新細明體" w:hAnsi="新細明體"/>
                <w:b/>
                <w:noProof/>
                <w:spacing w:val="-6"/>
                <w:sz w:val="20"/>
              </w:rPr>
              <w:t>13,220,969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23E55" w:rsidRPr="00F16D2C" w:rsidRDefault="00F23E55" w:rsidP="004B4E4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16D2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23E55" w:rsidRPr="00F16D2C" w:rsidRDefault="00F23E55" w:rsidP="004B4E4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16D2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23E55" w:rsidRPr="00F16D2C" w:rsidRDefault="00F23E55" w:rsidP="004B4E4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16D2C">
              <w:rPr>
                <w:rFonts w:ascii="新細明體" w:hAnsi="新細明體"/>
                <w:b/>
                <w:noProof/>
                <w:spacing w:val="-6"/>
                <w:sz w:val="20"/>
              </w:rPr>
              <w:t>13,220,969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F23E55" w:rsidRPr="00F16D2C" w:rsidRDefault="00F23E55" w:rsidP="004B4E4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16D2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F23E55" w:rsidRPr="00F16D2C" w:rsidRDefault="00F23E55" w:rsidP="004B4E4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16D2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F23E55" w:rsidRPr="00F16D2C" w:rsidRDefault="00F23E55" w:rsidP="004B4E4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16D2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F23E55" w:rsidRPr="00F16D2C" w:rsidRDefault="00F23E55" w:rsidP="004B4E4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16D2C">
              <w:rPr>
                <w:rFonts w:ascii="新細明體" w:hAnsi="新細明體"/>
                <w:b/>
                <w:noProof/>
                <w:spacing w:val="-6"/>
                <w:sz w:val="20"/>
              </w:rPr>
              <w:t>13,220,969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F23E55" w:rsidRPr="00F16D2C" w:rsidRDefault="00F23E55" w:rsidP="004B4E4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16D2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F23E55" w:rsidRPr="00F16D2C" w:rsidRDefault="00F23E55" w:rsidP="004B4E4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16D2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F23E55" w:rsidRPr="00F16D2C" w:rsidRDefault="00F23E55" w:rsidP="004B4E4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16D2C">
              <w:rPr>
                <w:rFonts w:ascii="新細明體" w:hAnsi="新細明體"/>
                <w:b/>
                <w:noProof/>
                <w:spacing w:val="-6"/>
                <w:sz w:val="20"/>
              </w:rPr>
              <w:t>13,220,969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F23E55" w:rsidRPr="00F16D2C" w:rsidRDefault="00F23E55" w:rsidP="004B4E4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16D2C">
              <w:rPr>
                <w:rFonts w:ascii="新細明體" w:hAnsi="新細明體"/>
                <w:b/>
                <w:noProof/>
                <w:spacing w:val="-6"/>
                <w:sz w:val="20"/>
              </w:rPr>
              <w:t>7,915,969</w:t>
            </w:r>
          </w:p>
        </w:tc>
      </w:tr>
      <w:tr w:rsidR="00F23E55" w:rsidTr="004B4E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F23E55" w:rsidRDefault="00F23E55" w:rsidP="004B4E4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F23E55" w:rsidRDefault="00F23E55" w:rsidP="004B4E4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92DA8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F23E55" w:rsidRDefault="00F23E55" w:rsidP="004B4E47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92DA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3E55" w:rsidRPr="00DF667B" w:rsidRDefault="00F23E55" w:rsidP="004B4E4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2DA8">
              <w:rPr>
                <w:rFonts w:ascii="新細明體" w:hAnsi="新細明體"/>
                <w:noProof/>
                <w:spacing w:val="-6"/>
                <w:sz w:val="20"/>
              </w:rPr>
              <w:t>5,305,000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23E55" w:rsidRPr="00DF667B" w:rsidRDefault="00F23E55" w:rsidP="004B4E4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2DA8">
              <w:rPr>
                <w:rFonts w:ascii="新細明體" w:hAnsi="新細明體"/>
                <w:noProof/>
                <w:spacing w:val="-6"/>
                <w:sz w:val="20"/>
              </w:rPr>
              <w:t>13,220,969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23E55" w:rsidRPr="00DF667B" w:rsidRDefault="00F23E55" w:rsidP="004B4E4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2DA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23E55" w:rsidRPr="00DF667B" w:rsidRDefault="00F23E55" w:rsidP="004B4E4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2DA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23E55" w:rsidRPr="00DF667B" w:rsidRDefault="00F23E55" w:rsidP="004B4E4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2DA8">
              <w:rPr>
                <w:rFonts w:ascii="新細明體" w:hAnsi="新細明體"/>
                <w:noProof/>
                <w:spacing w:val="-6"/>
                <w:sz w:val="20"/>
              </w:rPr>
              <w:t>13,220,969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F23E55" w:rsidRPr="00DF667B" w:rsidRDefault="00F23E55" w:rsidP="004B4E4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2DA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F23E55" w:rsidRPr="00DF667B" w:rsidRDefault="00F23E55" w:rsidP="004B4E4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2DA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F23E55" w:rsidRPr="00DF667B" w:rsidRDefault="00F23E55" w:rsidP="004B4E4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2DA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F23E55" w:rsidRPr="00DF667B" w:rsidRDefault="00F23E55" w:rsidP="004B4E4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2DA8">
              <w:rPr>
                <w:rFonts w:ascii="新細明體" w:hAnsi="新細明體"/>
                <w:noProof/>
                <w:spacing w:val="-6"/>
                <w:sz w:val="20"/>
              </w:rPr>
              <w:t>13,220,969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F23E55" w:rsidRPr="00DF667B" w:rsidRDefault="00F23E55" w:rsidP="004B4E4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2DA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F23E55" w:rsidRPr="00DF667B" w:rsidRDefault="00F23E55" w:rsidP="004B4E4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2DA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F23E55" w:rsidRPr="00DF667B" w:rsidRDefault="00F23E55" w:rsidP="004B4E4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2DA8">
              <w:rPr>
                <w:rFonts w:ascii="新細明體" w:hAnsi="新細明體"/>
                <w:noProof/>
                <w:spacing w:val="-6"/>
                <w:sz w:val="20"/>
              </w:rPr>
              <w:t>13,220,969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F23E55" w:rsidRPr="00DF667B" w:rsidRDefault="00F23E55" w:rsidP="004B4E4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2DA8">
              <w:rPr>
                <w:rFonts w:ascii="新細明體" w:hAnsi="新細明體"/>
                <w:noProof/>
                <w:spacing w:val="-6"/>
                <w:sz w:val="20"/>
              </w:rPr>
              <w:t>7,915,969</w:t>
            </w:r>
          </w:p>
        </w:tc>
      </w:tr>
    </w:tbl>
    <w:p w:rsidR="00A82CB1" w:rsidRDefault="00A82CB1">
      <w:pPr>
        <w:ind w:right="414"/>
        <w:rPr>
          <w:rFonts w:eastAsia="標楷體"/>
          <w:sz w:val="22"/>
        </w:rPr>
      </w:pPr>
    </w:p>
    <w:sectPr w:rsidR="00A82C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23E55" w:rsidRDefault="00F23E55">
      <w:r>
        <w:separator/>
      </w:r>
    </w:p>
  </w:endnote>
  <w:endnote w:type="continuationSeparator" w:id="0">
    <w:p w:rsidR="00F23E55" w:rsidRDefault="00F23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E0216" w:rsidRDefault="000E021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E0216" w:rsidRDefault="000E021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E0216" w:rsidRDefault="000E021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23E55" w:rsidRDefault="00F23E55">
      <w:r>
        <w:separator/>
      </w:r>
    </w:p>
  </w:footnote>
  <w:footnote w:type="continuationSeparator" w:id="0">
    <w:p w:rsidR="00F23E55" w:rsidRDefault="00F23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E0216" w:rsidRDefault="000E021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82CB1" w:rsidRDefault="00B72E55">
    <w:pPr>
      <w:pStyle w:val="a3"/>
      <w:jc w:val="center"/>
    </w:pPr>
    <w:r w:rsidRPr="00B72E55">
      <w:rPr>
        <w:rFonts w:ascii="標楷體" w:eastAsia="標楷體" w:hAnsi="標楷體" w:hint="eastAsia"/>
        <w:b/>
        <w:spacing w:val="60"/>
        <w:sz w:val="36"/>
        <w:u w:val="single"/>
      </w:rPr>
      <w:t>參</w:t>
    </w:r>
    <w:r w:rsidR="00A82CB1">
      <w:rPr>
        <w:rFonts w:ascii="標楷體" w:eastAsia="標楷體"/>
        <w:b/>
        <w:spacing w:val="60"/>
        <w:sz w:val="36"/>
        <w:u w:val="single"/>
      </w:rPr>
      <w:t>、</w:t>
    </w:r>
    <w:r w:rsidR="00A82CB1">
      <w:rPr>
        <w:rFonts w:ascii="標楷體" w:eastAsia="標楷體" w:hint="eastAsia"/>
        <w:b/>
        <w:spacing w:val="60"/>
        <w:sz w:val="36"/>
        <w:u w:val="single"/>
      </w:rPr>
      <w:t>中華民國</w:t>
    </w:r>
    <w:proofErr w:type="gramStart"/>
    <w:r w:rsidRPr="00B72E55">
      <w:rPr>
        <w:rFonts w:ascii="標楷體" w:eastAsia="標楷體" w:hAnsi="標楷體" w:hint="eastAsia"/>
        <w:b/>
        <w:spacing w:val="60"/>
        <w:sz w:val="36"/>
        <w:u w:val="single"/>
      </w:rPr>
      <w:t>112</w:t>
    </w:r>
    <w:proofErr w:type="gramEnd"/>
    <w:r w:rsidR="00A82CB1">
      <w:rPr>
        <w:rFonts w:ascii="標楷體" w:eastAsia="標楷體" w:hint="eastAsia"/>
        <w:b/>
        <w:spacing w:val="60"/>
        <w:sz w:val="36"/>
        <w:u w:val="single"/>
      </w:rPr>
      <w:t>年度</w:t>
    </w:r>
    <w:r w:rsidRPr="00B72E55">
      <w:rPr>
        <w:rFonts w:ascii="標楷體" w:eastAsia="標楷體" w:hAnsi="標楷體" w:hint="eastAsia"/>
        <w:b/>
        <w:spacing w:val="60"/>
        <w:sz w:val="36"/>
        <w:u w:val="single"/>
      </w:rPr>
      <w:t>苗栗縣</w:t>
    </w:r>
    <w:r w:rsidR="00A82CB1">
      <w:rPr>
        <w:rFonts w:ascii="標楷體" w:eastAsia="標楷體" w:hint="eastAsia"/>
        <w:b/>
        <w:spacing w:val="60"/>
        <w:sz w:val="36"/>
        <w:u w:val="single"/>
      </w:rPr>
      <w:t>總決算歲入來源別</w:t>
    </w:r>
    <w:r w:rsidRPr="00B72E55">
      <w:rPr>
        <w:rFonts w:ascii="標楷體" w:eastAsia="標楷體" w:hAnsi="標楷體" w:hint="eastAsia"/>
        <w:b/>
        <w:spacing w:val="60"/>
        <w:sz w:val="36"/>
        <w:u w:val="single"/>
      </w:rPr>
      <w:t>資本門</w:t>
    </w:r>
    <w:r w:rsidR="00A82CB1">
      <w:rPr>
        <w:rFonts w:ascii="標楷體" w:eastAsia="標楷體" w:hint="eastAsia"/>
        <w:b/>
        <w:spacing w:val="60"/>
        <w:sz w:val="36"/>
        <w:u w:val="single"/>
      </w:rPr>
      <w:t>決算審定數總表</w:t>
    </w:r>
    <w:r w:rsidRPr="00B72E55">
      <w:rPr>
        <w:rFonts w:ascii="標楷體" w:eastAsia="標楷體" w:hAnsi="標楷體"/>
        <w:bCs/>
        <w:spacing w:val="60"/>
        <w:sz w:val="32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82CB1" w:rsidRDefault="00A82CB1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B72E55" w:rsidRPr="00B72E55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="00B72E55" w:rsidRPr="00B72E55">
      <w:rPr>
        <w:rFonts w:ascii="標楷體" w:eastAsia="標楷體" w:hAnsi="標楷體" w:hint="eastAsia"/>
        <w:b/>
        <w:spacing w:val="60"/>
        <w:sz w:val="32"/>
        <w:u w:val="single"/>
      </w:rPr>
      <w:t>苗栗縣</w:t>
    </w:r>
    <w:r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="00B72E55" w:rsidRPr="00B72E55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E55"/>
    <w:rsid w:val="000E0216"/>
    <w:rsid w:val="00183F3F"/>
    <w:rsid w:val="001E1668"/>
    <w:rsid w:val="002334D2"/>
    <w:rsid w:val="002E3FC3"/>
    <w:rsid w:val="004A4634"/>
    <w:rsid w:val="008424CD"/>
    <w:rsid w:val="00A82CB1"/>
    <w:rsid w:val="00B72E55"/>
    <w:rsid w:val="00DF667B"/>
    <w:rsid w:val="00F2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CD8D3CD5-B2C2-469E-BF71-1B349EA39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unxFZjEg0Sc7B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unxFZjEg0Sc7B歲入來源別總表.dot</Template>
  <TotalTime>2</TotalTime>
  <Pages>1</Pages>
  <Words>125</Words>
  <Characters>241</Characters>
  <Application>Microsoft Office Word</Application>
  <DocSecurity>0</DocSecurity>
  <Lines>2</Lines>
  <Paragraphs>1</Paragraphs>
  <ScaleCrop>false</ScaleCrop>
  <Company>N.A.O.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許之毓</dc:creator>
  <cp:keywords/>
  <cp:lastModifiedBy>許之毓</cp:lastModifiedBy>
  <cp:revision>2</cp:revision>
  <dcterms:created xsi:type="dcterms:W3CDTF">2024-05-23T08:18:00Z</dcterms:created>
  <dcterms:modified xsi:type="dcterms:W3CDTF">2024-05-23T08:18:00Z</dcterms:modified>
</cp:coreProperties>
</file>