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21840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9"/>
        <w:gridCol w:w="59"/>
        <w:gridCol w:w="239"/>
        <w:gridCol w:w="2279"/>
        <w:gridCol w:w="1560"/>
        <w:gridCol w:w="1410"/>
        <w:gridCol w:w="1414"/>
        <w:gridCol w:w="1410"/>
        <w:gridCol w:w="1410"/>
        <w:gridCol w:w="1400"/>
        <w:gridCol w:w="1400"/>
        <w:gridCol w:w="1400"/>
        <w:gridCol w:w="1380"/>
        <w:gridCol w:w="1380"/>
        <w:gridCol w:w="1380"/>
        <w:gridCol w:w="1380"/>
        <w:gridCol w:w="2040"/>
      </w:tblGrid>
      <w:tr w:rsidR="00A82CB1" w:rsidTr="00A441ED">
        <w:trPr>
          <w:cantSplit/>
          <w:trHeight w:val="270"/>
          <w:tblHeader/>
        </w:trPr>
        <w:tc>
          <w:tcPr>
            <w:tcW w:w="3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82CB1" w:rsidRDefault="00A82CB1">
            <w:pPr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6902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2CB1" w:rsidRDefault="00A82CB1">
            <w:pPr>
              <w:ind w:left="-42" w:right="80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580" w:type="dxa"/>
            <w:gridSpan w:val="10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2CB1" w:rsidRDefault="00A82CB1">
            <w:pPr>
              <w:ind w:right="7"/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單位</w:t>
            </w:r>
            <w:r>
              <w:rPr>
                <w:rFonts w:ascii="標楷體" w:eastAsia="標楷體" w:hAnsi="標楷體"/>
                <w:sz w:val="20"/>
              </w:rPr>
              <w:t>：</w:t>
            </w:r>
            <w:r>
              <w:rPr>
                <w:rFonts w:ascii="標楷體" w:eastAsia="標楷體" w:hAnsi="標楷體" w:hint="eastAsia"/>
                <w:sz w:val="20"/>
              </w:rPr>
              <w:t>新臺幣</w:t>
            </w:r>
            <w:r w:rsidR="00A441ED">
              <w:rPr>
                <w:rFonts w:ascii="標楷體" w:eastAsia="標楷體" w:hAnsi="標楷體" w:hint="eastAsia"/>
                <w:sz w:val="20"/>
              </w:rPr>
              <w:t>元</w:t>
            </w:r>
          </w:p>
        </w:tc>
      </w:tr>
      <w:tr w:rsidR="00A82CB1" w:rsidTr="00A441ED">
        <w:trPr>
          <w:cantSplit/>
          <w:trHeight w:val="270"/>
          <w:tblHeader/>
        </w:trPr>
        <w:tc>
          <w:tcPr>
            <w:tcW w:w="358" w:type="dxa"/>
            <w:gridSpan w:val="2"/>
            <w:tcBorders>
              <w:top w:val="nil"/>
              <w:left w:val="nil"/>
              <w:right w:val="nil"/>
            </w:tcBorders>
          </w:tcPr>
          <w:p w:rsidR="00A82CB1" w:rsidRDefault="00A82CB1">
            <w:pPr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6902" w:type="dxa"/>
            <w:gridSpan w:val="5"/>
            <w:vMerge/>
            <w:tcBorders>
              <w:top w:val="nil"/>
              <w:left w:val="nil"/>
              <w:right w:val="nil"/>
            </w:tcBorders>
          </w:tcPr>
          <w:p w:rsidR="00A82CB1" w:rsidRDefault="00A82CB1">
            <w:pPr>
              <w:ind w:right="-186"/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580" w:type="dxa"/>
            <w:gridSpan w:val="10"/>
            <w:vMerge/>
            <w:tcBorders>
              <w:top w:val="nil"/>
              <w:left w:val="nil"/>
              <w:right w:val="nil"/>
            </w:tcBorders>
          </w:tcPr>
          <w:p w:rsidR="00A82CB1" w:rsidRDefault="00A82CB1">
            <w:pPr>
              <w:ind w:right="-186"/>
              <w:jc w:val="right"/>
              <w:rPr>
                <w:rFonts w:ascii="標楷體" w:eastAsia="標楷體" w:hAnsi="標楷體"/>
                <w:sz w:val="20"/>
              </w:rPr>
            </w:pPr>
          </w:p>
        </w:tc>
      </w:tr>
      <w:tr w:rsidR="00A82CB1" w:rsidTr="00A441ED">
        <w:trPr>
          <w:cantSplit/>
          <w:tblHeader/>
        </w:trPr>
        <w:tc>
          <w:tcPr>
            <w:tcW w:w="2876" w:type="dxa"/>
            <w:gridSpan w:val="4"/>
            <w:tcBorders>
              <w:left w:val="nil"/>
            </w:tcBorders>
            <w:vAlign w:val="center"/>
          </w:tcPr>
          <w:p w:rsidR="00A82CB1" w:rsidRDefault="00A82CB1">
            <w:pPr>
              <w:ind w:left="360" w:right="2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科目</w:t>
            </w:r>
          </w:p>
        </w:tc>
        <w:tc>
          <w:tcPr>
            <w:tcW w:w="1560" w:type="dxa"/>
            <w:vMerge w:val="restart"/>
            <w:vAlign w:val="center"/>
          </w:tcPr>
          <w:p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預算數</w:t>
            </w:r>
          </w:p>
        </w:tc>
        <w:tc>
          <w:tcPr>
            <w:tcW w:w="5644" w:type="dxa"/>
            <w:gridSpan w:val="4"/>
            <w:vAlign w:val="center"/>
          </w:tcPr>
          <w:p w:rsidR="00A82CB1" w:rsidRDefault="00A82CB1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決算數</w:t>
            </w:r>
          </w:p>
        </w:tc>
        <w:tc>
          <w:tcPr>
            <w:tcW w:w="4200" w:type="dxa"/>
            <w:gridSpan w:val="3"/>
            <w:vAlign w:val="center"/>
          </w:tcPr>
          <w:p w:rsidR="00A82CB1" w:rsidRDefault="00A82CB1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修正數</w:t>
            </w:r>
          </w:p>
        </w:tc>
        <w:tc>
          <w:tcPr>
            <w:tcW w:w="5520" w:type="dxa"/>
            <w:gridSpan w:val="4"/>
            <w:vAlign w:val="center"/>
          </w:tcPr>
          <w:p w:rsidR="00A82CB1" w:rsidRDefault="00A82CB1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決算審定數</w:t>
            </w:r>
          </w:p>
        </w:tc>
        <w:tc>
          <w:tcPr>
            <w:tcW w:w="2040" w:type="dxa"/>
            <w:vMerge w:val="restart"/>
            <w:tcBorders>
              <w:right w:val="nil"/>
            </w:tcBorders>
            <w:vAlign w:val="center"/>
          </w:tcPr>
          <w:p w:rsidR="00A82CB1" w:rsidRDefault="00A82CB1">
            <w:pPr>
              <w:ind w:left="42" w:right="43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決算審定數與預算數</w:t>
            </w:r>
            <w:r>
              <w:rPr>
                <w:rFonts w:eastAsia="標楷體"/>
                <w:sz w:val="20"/>
              </w:rPr>
              <w:br/>
            </w:r>
            <w:r>
              <w:rPr>
                <w:rFonts w:eastAsia="標楷體" w:hint="eastAsia"/>
                <w:sz w:val="20"/>
              </w:rPr>
              <w:t>比較增減</w:t>
            </w:r>
          </w:p>
        </w:tc>
      </w:tr>
      <w:tr w:rsidR="00A82CB1" w:rsidTr="00A441ED">
        <w:trPr>
          <w:cantSplit/>
          <w:tblHeader/>
        </w:trPr>
        <w:tc>
          <w:tcPr>
            <w:tcW w:w="299" w:type="dxa"/>
            <w:tcBorders>
              <w:left w:val="nil"/>
            </w:tcBorders>
            <w:vAlign w:val="center"/>
          </w:tcPr>
          <w:p w:rsidR="00A82CB1" w:rsidRDefault="00A82CB1">
            <w:pPr>
              <w:ind w:right="414"/>
              <w:jc w:val="center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款</w:t>
            </w:r>
          </w:p>
        </w:tc>
        <w:tc>
          <w:tcPr>
            <w:tcW w:w="298" w:type="dxa"/>
            <w:gridSpan w:val="2"/>
            <w:vAlign w:val="center"/>
          </w:tcPr>
          <w:p w:rsidR="00A82CB1" w:rsidRDefault="00A82CB1">
            <w:pPr>
              <w:jc w:val="center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項</w:t>
            </w:r>
          </w:p>
        </w:tc>
        <w:tc>
          <w:tcPr>
            <w:tcW w:w="2279" w:type="dxa"/>
            <w:vAlign w:val="center"/>
          </w:tcPr>
          <w:p w:rsidR="00A82CB1" w:rsidRDefault="00A82CB1">
            <w:pPr>
              <w:ind w:left="214" w:right="280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名稱</w:t>
            </w:r>
          </w:p>
        </w:tc>
        <w:tc>
          <w:tcPr>
            <w:tcW w:w="1560" w:type="dxa"/>
            <w:vMerge/>
            <w:vAlign w:val="center"/>
          </w:tcPr>
          <w:p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</w:p>
        </w:tc>
        <w:tc>
          <w:tcPr>
            <w:tcW w:w="1410" w:type="dxa"/>
            <w:vAlign w:val="center"/>
          </w:tcPr>
          <w:p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實現數</w:t>
            </w:r>
          </w:p>
        </w:tc>
        <w:tc>
          <w:tcPr>
            <w:tcW w:w="1414" w:type="dxa"/>
            <w:vAlign w:val="center"/>
          </w:tcPr>
          <w:p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proofErr w:type="gramStart"/>
            <w:r>
              <w:rPr>
                <w:rFonts w:eastAsia="標楷體" w:hint="eastAsia"/>
                <w:sz w:val="20"/>
              </w:rPr>
              <w:t>應收數</w:t>
            </w:r>
            <w:proofErr w:type="gramEnd"/>
          </w:p>
        </w:tc>
        <w:tc>
          <w:tcPr>
            <w:tcW w:w="1410" w:type="dxa"/>
            <w:vAlign w:val="center"/>
          </w:tcPr>
          <w:p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保留數</w:t>
            </w:r>
          </w:p>
        </w:tc>
        <w:tc>
          <w:tcPr>
            <w:tcW w:w="1410" w:type="dxa"/>
            <w:vAlign w:val="center"/>
          </w:tcPr>
          <w:p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合計</w:t>
            </w:r>
          </w:p>
        </w:tc>
        <w:tc>
          <w:tcPr>
            <w:tcW w:w="1400" w:type="dxa"/>
            <w:vAlign w:val="center"/>
          </w:tcPr>
          <w:p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實現數</w:t>
            </w:r>
          </w:p>
        </w:tc>
        <w:tc>
          <w:tcPr>
            <w:tcW w:w="1400" w:type="dxa"/>
            <w:vAlign w:val="center"/>
          </w:tcPr>
          <w:p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proofErr w:type="gramStart"/>
            <w:r>
              <w:rPr>
                <w:rFonts w:eastAsia="標楷體" w:hint="eastAsia"/>
                <w:sz w:val="20"/>
              </w:rPr>
              <w:t>應收數</w:t>
            </w:r>
            <w:proofErr w:type="gramEnd"/>
          </w:p>
        </w:tc>
        <w:tc>
          <w:tcPr>
            <w:tcW w:w="1400" w:type="dxa"/>
            <w:vAlign w:val="center"/>
          </w:tcPr>
          <w:p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保留數</w:t>
            </w:r>
          </w:p>
        </w:tc>
        <w:tc>
          <w:tcPr>
            <w:tcW w:w="1380" w:type="dxa"/>
            <w:vAlign w:val="center"/>
          </w:tcPr>
          <w:p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實現數</w:t>
            </w:r>
          </w:p>
        </w:tc>
        <w:tc>
          <w:tcPr>
            <w:tcW w:w="1380" w:type="dxa"/>
            <w:vAlign w:val="center"/>
          </w:tcPr>
          <w:p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proofErr w:type="gramStart"/>
            <w:r>
              <w:rPr>
                <w:rFonts w:eastAsia="標楷體" w:hint="eastAsia"/>
                <w:sz w:val="20"/>
              </w:rPr>
              <w:t>應收數</w:t>
            </w:r>
            <w:proofErr w:type="gramEnd"/>
          </w:p>
        </w:tc>
        <w:tc>
          <w:tcPr>
            <w:tcW w:w="1380" w:type="dxa"/>
            <w:vAlign w:val="center"/>
          </w:tcPr>
          <w:p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保留數</w:t>
            </w:r>
          </w:p>
        </w:tc>
        <w:tc>
          <w:tcPr>
            <w:tcW w:w="1380" w:type="dxa"/>
            <w:vAlign w:val="center"/>
          </w:tcPr>
          <w:p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合計</w:t>
            </w:r>
          </w:p>
        </w:tc>
        <w:tc>
          <w:tcPr>
            <w:tcW w:w="2040" w:type="dxa"/>
            <w:vMerge/>
            <w:tcBorders>
              <w:right w:val="nil"/>
            </w:tcBorders>
            <w:vAlign w:val="center"/>
          </w:tcPr>
          <w:p w:rsidR="00A82CB1" w:rsidRDefault="00A82CB1">
            <w:pPr>
              <w:ind w:right="14"/>
              <w:jc w:val="center"/>
              <w:rPr>
                <w:rFonts w:eastAsia="標楷體"/>
                <w:sz w:val="20"/>
              </w:rPr>
            </w:pPr>
          </w:p>
        </w:tc>
      </w:tr>
      <w:tr w:rsidR="00A441ED" w:rsidRPr="00807ED2" w:rsidTr="00F401B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74"/>
        </w:trPr>
        <w:tc>
          <w:tcPr>
            <w:tcW w:w="299" w:type="dxa"/>
            <w:shd w:val="clear" w:color="auto" w:fill="auto"/>
            <w:vAlign w:val="center"/>
          </w:tcPr>
          <w:p w:rsidR="00A441ED" w:rsidRPr="00807ED2" w:rsidRDefault="00A441ED" w:rsidP="00F401BF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:rsidR="00A441ED" w:rsidRPr="00807ED2" w:rsidRDefault="00A441ED" w:rsidP="00F401BF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</w:p>
        </w:tc>
        <w:tc>
          <w:tcPr>
            <w:tcW w:w="2279" w:type="dxa"/>
            <w:shd w:val="clear" w:color="auto" w:fill="auto"/>
            <w:vAlign w:val="center"/>
          </w:tcPr>
          <w:p w:rsidR="00A441ED" w:rsidRPr="00807ED2" w:rsidRDefault="00A441ED" w:rsidP="00F401BF">
            <w:pPr>
              <w:jc w:val="distribute"/>
              <w:rPr>
                <w:rFonts w:ascii="標楷體" w:eastAsia="標楷體" w:hAnsi="標楷體"/>
                <w:b/>
                <w:spacing w:val="-12"/>
                <w:sz w:val="20"/>
              </w:rPr>
            </w:pPr>
            <w:r w:rsidRPr="00807ED2">
              <w:rPr>
                <w:rFonts w:ascii="標楷體" w:eastAsia="標楷體" w:hAnsi="標楷體" w:hint="eastAsia"/>
                <w:b/>
                <w:noProof/>
                <w:spacing w:val="-12"/>
                <w:sz w:val="20"/>
              </w:rPr>
              <w:t>經常門合計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A441ED" w:rsidRPr="00807ED2" w:rsidRDefault="00A441ED" w:rsidP="00F401B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807ED2">
              <w:rPr>
                <w:rFonts w:ascii="新細明體" w:hAnsi="新細明體"/>
                <w:b/>
                <w:noProof/>
                <w:spacing w:val="-6"/>
                <w:sz w:val="20"/>
              </w:rPr>
              <w:t>30,484,112,000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A441ED" w:rsidRPr="00807ED2" w:rsidRDefault="00A441ED" w:rsidP="00F401B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807ED2">
              <w:rPr>
                <w:rFonts w:ascii="新細明體" w:hAnsi="新細明體"/>
                <w:b/>
                <w:noProof/>
                <w:spacing w:val="-6"/>
                <w:sz w:val="20"/>
              </w:rPr>
              <w:t>27,760,994,755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A441ED" w:rsidRPr="00807ED2" w:rsidRDefault="00A441ED" w:rsidP="00F401B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807ED2">
              <w:rPr>
                <w:rFonts w:ascii="新細明體" w:hAnsi="新細明體"/>
                <w:b/>
                <w:noProof/>
                <w:spacing w:val="-6"/>
                <w:sz w:val="20"/>
              </w:rPr>
              <w:t>497,047,603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A441ED" w:rsidRPr="00807ED2" w:rsidRDefault="00A441ED" w:rsidP="00F401B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807ED2">
              <w:rPr>
                <w:rFonts w:ascii="新細明體" w:hAnsi="新細明體"/>
                <w:b/>
                <w:noProof/>
                <w:spacing w:val="-6"/>
                <w:sz w:val="20"/>
              </w:rPr>
              <w:t>2,693,162,413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A441ED" w:rsidRPr="00807ED2" w:rsidRDefault="00A441ED" w:rsidP="00F401B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807ED2">
              <w:rPr>
                <w:rFonts w:ascii="新細明體" w:hAnsi="新細明體"/>
                <w:b/>
                <w:noProof/>
                <w:spacing w:val="-6"/>
                <w:sz w:val="20"/>
              </w:rPr>
              <w:t>30,951,204,771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A441ED" w:rsidRPr="00807ED2" w:rsidRDefault="00A441ED" w:rsidP="00F401B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807ED2">
              <w:rPr>
                <w:rFonts w:ascii="新細明體" w:hAnsi="新細明體"/>
                <w:b/>
                <w:noProof/>
                <w:spacing w:val="-6"/>
                <w:sz w:val="20"/>
              </w:rPr>
              <w:t>- 66,569,472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A441ED" w:rsidRPr="00807ED2" w:rsidRDefault="00A441ED" w:rsidP="00F401B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807ED2">
              <w:rPr>
                <w:rFonts w:ascii="新細明體" w:hAnsi="新細明體"/>
                <w:b/>
                <w:noProof/>
                <w:spacing w:val="-6"/>
                <w:sz w:val="20"/>
              </w:rPr>
              <w:t>91,128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A441ED" w:rsidRPr="00807ED2" w:rsidRDefault="00A441ED" w:rsidP="00F401B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807ED2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A441ED" w:rsidRPr="00807ED2" w:rsidRDefault="00A441ED" w:rsidP="00F401B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807ED2">
              <w:rPr>
                <w:rFonts w:ascii="新細明體" w:hAnsi="新細明體"/>
                <w:b/>
                <w:noProof/>
                <w:spacing w:val="-6"/>
                <w:sz w:val="20"/>
              </w:rPr>
              <w:t>27,694,425,283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A441ED" w:rsidRPr="00807ED2" w:rsidRDefault="00A441ED" w:rsidP="00F401B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807ED2">
              <w:rPr>
                <w:rFonts w:ascii="新細明體" w:hAnsi="新細明體"/>
                <w:b/>
                <w:noProof/>
                <w:spacing w:val="-6"/>
                <w:sz w:val="20"/>
              </w:rPr>
              <w:t>497,138,731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A441ED" w:rsidRPr="00807ED2" w:rsidRDefault="00A441ED" w:rsidP="00F401B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807ED2">
              <w:rPr>
                <w:rFonts w:ascii="新細明體" w:hAnsi="新細明體"/>
                <w:b/>
                <w:noProof/>
                <w:spacing w:val="-6"/>
                <w:sz w:val="20"/>
              </w:rPr>
              <w:t>2,693,162,413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A441ED" w:rsidRPr="00807ED2" w:rsidRDefault="00A441ED" w:rsidP="00F401B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807ED2">
              <w:rPr>
                <w:rFonts w:ascii="新細明體" w:hAnsi="新細明體"/>
                <w:b/>
                <w:noProof/>
                <w:spacing w:val="-6"/>
                <w:sz w:val="20"/>
              </w:rPr>
              <w:t>30,884,726,427</w:t>
            </w:r>
          </w:p>
        </w:tc>
        <w:tc>
          <w:tcPr>
            <w:tcW w:w="2040" w:type="dxa"/>
            <w:shd w:val="clear" w:color="auto" w:fill="auto"/>
            <w:vAlign w:val="center"/>
          </w:tcPr>
          <w:p w:rsidR="00A441ED" w:rsidRPr="00807ED2" w:rsidRDefault="00A441ED" w:rsidP="00F401B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807ED2">
              <w:rPr>
                <w:rFonts w:ascii="新細明體" w:hAnsi="新細明體"/>
                <w:b/>
                <w:noProof/>
                <w:spacing w:val="-6"/>
                <w:sz w:val="20"/>
              </w:rPr>
              <w:t>400,614,427</w:t>
            </w:r>
          </w:p>
        </w:tc>
      </w:tr>
      <w:tr w:rsidR="00A441ED" w:rsidRPr="00807ED2" w:rsidTr="00F401B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74"/>
        </w:trPr>
        <w:tc>
          <w:tcPr>
            <w:tcW w:w="299" w:type="dxa"/>
            <w:shd w:val="clear" w:color="auto" w:fill="auto"/>
            <w:vAlign w:val="center"/>
          </w:tcPr>
          <w:p w:rsidR="00A441ED" w:rsidRPr="00807ED2" w:rsidRDefault="00A441ED" w:rsidP="00F401BF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  <w:r w:rsidRPr="00807ED2">
              <w:rPr>
                <w:rFonts w:ascii="新細明體" w:hAnsi="新細明體"/>
                <w:b/>
                <w:noProof/>
                <w:spacing w:val="-12"/>
                <w:sz w:val="20"/>
              </w:rPr>
              <w:t>1</w:t>
            </w: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:rsidR="00A441ED" w:rsidRPr="00807ED2" w:rsidRDefault="00A441ED" w:rsidP="00F401BF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</w:p>
        </w:tc>
        <w:tc>
          <w:tcPr>
            <w:tcW w:w="2279" w:type="dxa"/>
            <w:shd w:val="clear" w:color="auto" w:fill="auto"/>
            <w:vAlign w:val="center"/>
          </w:tcPr>
          <w:p w:rsidR="00A441ED" w:rsidRPr="00807ED2" w:rsidRDefault="00A441ED" w:rsidP="00F401BF">
            <w:pPr>
              <w:ind w:leftChars="100" w:left="240"/>
              <w:jc w:val="distribute"/>
              <w:rPr>
                <w:rFonts w:ascii="標楷體" w:eastAsia="標楷體" w:hAnsi="標楷體"/>
                <w:b/>
                <w:spacing w:val="-12"/>
                <w:sz w:val="20"/>
              </w:rPr>
            </w:pPr>
            <w:r w:rsidRPr="00807ED2">
              <w:rPr>
                <w:rFonts w:ascii="標楷體" w:eastAsia="標楷體" w:hAnsi="標楷體" w:hint="eastAsia"/>
                <w:b/>
                <w:noProof/>
                <w:spacing w:val="-12"/>
                <w:sz w:val="20"/>
              </w:rPr>
              <w:t>稅課收入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A441ED" w:rsidRPr="00807ED2" w:rsidRDefault="00A441ED" w:rsidP="00F401B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807ED2">
              <w:rPr>
                <w:rFonts w:ascii="新細明體" w:hAnsi="新細明體"/>
                <w:b/>
                <w:noProof/>
                <w:spacing w:val="-6"/>
                <w:sz w:val="20"/>
              </w:rPr>
              <w:t>13,285,030,000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A441ED" w:rsidRPr="00807ED2" w:rsidRDefault="00A441ED" w:rsidP="00F401B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807ED2">
              <w:rPr>
                <w:rFonts w:ascii="新細明體" w:hAnsi="新細明體"/>
                <w:b/>
                <w:noProof/>
                <w:spacing w:val="-6"/>
                <w:sz w:val="20"/>
              </w:rPr>
              <w:t>12,881,327,264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A441ED" w:rsidRPr="00807ED2" w:rsidRDefault="00A441ED" w:rsidP="00F401B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807ED2">
              <w:rPr>
                <w:rFonts w:ascii="新細明體" w:hAnsi="新細明體"/>
                <w:b/>
                <w:noProof/>
                <w:spacing w:val="-6"/>
                <w:sz w:val="20"/>
              </w:rPr>
              <w:t>207,665,117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A441ED" w:rsidRPr="00807ED2" w:rsidRDefault="00A441ED" w:rsidP="00F401B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807ED2">
              <w:rPr>
                <w:rFonts w:ascii="新細明體" w:hAnsi="新細明體"/>
                <w:b/>
                <w:noProof/>
                <w:spacing w:val="-6"/>
                <w:sz w:val="20"/>
              </w:rPr>
              <w:t>383,167,072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A441ED" w:rsidRPr="00807ED2" w:rsidRDefault="00A441ED" w:rsidP="00F401B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807ED2">
              <w:rPr>
                <w:rFonts w:ascii="新細明體" w:hAnsi="新細明體"/>
                <w:b/>
                <w:noProof/>
                <w:spacing w:val="-6"/>
                <w:sz w:val="20"/>
              </w:rPr>
              <w:t>13,472,159,453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A441ED" w:rsidRPr="00807ED2" w:rsidRDefault="00A441ED" w:rsidP="00F401B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807ED2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A441ED" w:rsidRPr="00807ED2" w:rsidRDefault="00A441ED" w:rsidP="00F401B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807ED2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A441ED" w:rsidRPr="00807ED2" w:rsidRDefault="00A441ED" w:rsidP="00F401B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807ED2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A441ED" w:rsidRPr="00807ED2" w:rsidRDefault="00A441ED" w:rsidP="00F401B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807ED2">
              <w:rPr>
                <w:rFonts w:ascii="新細明體" w:hAnsi="新細明體"/>
                <w:b/>
                <w:noProof/>
                <w:spacing w:val="-6"/>
                <w:sz w:val="20"/>
              </w:rPr>
              <w:t>12,881,327,264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A441ED" w:rsidRPr="00807ED2" w:rsidRDefault="00A441ED" w:rsidP="00F401B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807ED2">
              <w:rPr>
                <w:rFonts w:ascii="新細明體" w:hAnsi="新細明體"/>
                <w:b/>
                <w:noProof/>
                <w:spacing w:val="-6"/>
                <w:sz w:val="20"/>
              </w:rPr>
              <w:t>207,665,117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A441ED" w:rsidRPr="00807ED2" w:rsidRDefault="00A441ED" w:rsidP="00F401B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807ED2">
              <w:rPr>
                <w:rFonts w:ascii="新細明體" w:hAnsi="新細明體"/>
                <w:b/>
                <w:noProof/>
                <w:spacing w:val="-6"/>
                <w:sz w:val="20"/>
              </w:rPr>
              <w:t>383,167,072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A441ED" w:rsidRPr="00807ED2" w:rsidRDefault="00A441ED" w:rsidP="00F401B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807ED2">
              <w:rPr>
                <w:rFonts w:ascii="新細明體" w:hAnsi="新細明體"/>
                <w:b/>
                <w:noProof/>
                <w:spacing w:val="-6"/>
                <w:sz w:val="20"/>
              </w:rPr>
              <w:t>13,472,159,453</w:t>
            </w:r>
          </w:p>
        </w:tc>
        <w:tc>
          <w:tcPr>
            <w:tcW w:w="2040" w:type="dxa"/>
            <w:shd w:val="clear" w:color="auto" w:fill="auto"/>
            <w:vAlign w:val="center"/>
          </w:tcPr>
          <w:p w:rsidR="00A441ED" w:rsidRPr="00807ED2" w:rsidRDefault="00A441ED" w:rsidP="00F401B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807ED2">
              <w:rPr>
                <w:rFonts w:ascii="新細明體" w:hAnsi="新細明體"/>
                <w:b/>
                <w:noProof/>
                <w:spacing w:val="-6"/>
                <w:sz w:val="20"/>
              </w:rPr>
              <w:t>187,129,453</w:t>
            </w:r>
          </w:p>
        </w:tc>
      </w:tr>
      <w:tr w:rsidR="00A441ED" w:rsidTr="00F401B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74"/>
        </w:trPr>
        <w:tc>
          <w:tcPr>
            <w:tcW w:w="299" w:type="dxa"/>
            <w:shd w:val="clear" w:color="auto" w:fill="auto"/>
            <w:vAlign w:val="center"/>
          </w:tcPr>
          <w:p w:rsidR="00A441ED" w:rsidRDefault="00A441ED" w:rsidP="00F401BF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:rsidR="00A441ED" w:rsidRDefault="00A441ED" w:rsidP="00F401BF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7A2602">
              <w:rPr>
                <w:rFonts w:ascii="新細明體" w:hAnsi="新細明體"/>
                <w:noProof/>
                <w:spacing w:val="-12"/>
                <w:sz w:val="20"/>
              </w:rPr>
              <w:t>1</w:t>
            </w:r>
          </w:p>
        </w:tc>
        <w:tc>
          <w:tcPr>
            <w:tcW w:w="2279" w:type="dxa"/>
            <w:shd w:val="clear" w:color="auto" w:fill="auto"/>
            <w:vAlign w:val="center"/>
          </w:tcPr>
          <w:p w:rsidR="00A441ED" w:rsidRDefault="00A441ED" w:rsidP="00F401BF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7A2602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菸酒稅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A441ED" w:rsidRPr="00DF667B" w:rsidRDefault="00A441ED" w:rsidP="00F401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A2602">
              <w:rPr>
                <w:rFonts w:ascii="新細明體" w:hAnsi="新細明體"/>
                <w:noProof/>
                <w:spacing w:val="-6"/>
                <w:sz w:val="20"/>
              </w:rPr>
              <w:t>177,441,000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A441ED" w:rsidRPr="00DF667B" w:rsidRDefault="00A441ED" w:rsidP="00F401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A2602">
              <w:rPr>
                <w:rFonts w:ascii="新細明體" w:hAnsi="新細明體"/>
                <w:noProof/>
                <w:spacing w:val="-6"/>
                <w:sz w:val="20"/>
              </w:rPr>
              <w:t>183,878,207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A441ED" w:rsidRPr="00DF667B" w:rsidRDefault="00A441ED" w:rsidP="00F401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A260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A441ED" w:rsidRPr="00DF667B" w:rsidRDefault="00A441ED" w:rsidP="00F401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A260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A441ED" w:rsidRPr="00DF667B" w:rsidRDefault="00A441ED" w:rsidP="00F401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A2602">
              <w:rPr>
                <w:rFonts w:ascii="新細明體" w:hAnsi="新細明體"/>
                <w:noProof/>
                <w:spacing w:val="-6"/>
                <w:sz w:val="20"/>
              </w:rPr>
              <w:t>183,878,207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A441ED" w:rsidRPr="00DF667B" w:rsidRDefault="00A441ED" w:rsidP="00F401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A260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A441ED" w:rsidRPr="00DF667B" w:rsidRDefault="00A441ED" w:rsidP="00F401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A260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A441ED" w:rsidRPr="00DF667B" w:rsidRDefault="00A441ED" w:rsidP="00F401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A260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A441ED" w:rsidRPr="00DF667B" w:rsidRDefault="00A441ED" w:rsidP="00F401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A2602">
              <w:rPr>
                <w:rFonts w:ascii="新細明體" w:hAnsi="新細明體"/>
                <w:noProof/>
                <w:spacing w:val="-6"/>
                <w:sz w:val="20"/>
              </w:rPr>
              <w:t>183,878,207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A441ED" w:rsidRPr="00DF667B" w:rsidRDefault="00A441ED" w:rsidP="00F401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A260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A441ED" w:rsidRPr="00DF667B" w:rsidRDefault="00A441ED" w:rsidP="00F401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A260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A441ED" w:rsidRPr="00DF667B" w:rsidRDefault="00A441ED" w:rsidP="00F401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A2602">
              <w:rPr>
                <w:rFonts w:ascii="新細明體" w:hAnsi="新細明體"/>
                <w:noProof/>
                <w:spacing w:val="-6"/>
                <w:sz w:val="20"/>
              </w:rPr>
              <w:t>183,878,207</w:t>
            </w:r>
          </w:p>
        </w:tc>
        <w:tc>
          <w:tcPr>
            <w:tcW w:w="2040" w:type="dxa"/>
            <w:shd w:val="clear" w:color="auto" w:fill="auto"/>
            <w:vAlign w:val="center"/>
          </w:tcPr>
          <w:p w:rsidR="00A441ED" w:rsidRPr="00DF667B" w:rsidRDefault="00A441ED" w:rsidP="00F401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A2602">
              <w:rPr>
                <w:rFonts w:ascii="新細明體" w:hAnsi="新細明體"/>
                <w:noProof/>
                <w:spacing w:val="-6"/>
                <w:sz w:val="20"/>
              </w:rPr>
              <w:t>6,437,207</w:t>
            </w:r>
          </w:p>
        </w:tc>
      </w:tr>
      <w:tr w:rsidR="00A441ED" w:rsidTr="00F401B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74"/>
        </w:trPr>
        <w:tc>
          <w:tcPr>
            <w:tcW w:w="299" w:type="dxa"/>
            <w:shd w:val="clear" w:color="auto" w:fill="auto"/>
            <w:vAlign w:val="center"/>
          </w:tcPr>
          <w:p w:rsidR="00A441ED" w:rsidRDefault="00A441ED" w:rsidP="00F401BF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:rsidR="00A441ED" w:rsidRDefault="00A441ED" w:rsidP="00F401BF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7A2602">
              <w:rPr>
                <w:rFonts w:ascii="新細明體" w:hAnsi="新細明體"/>
                <w:noProof/>
                <w:spacing w:val="-12"/>
                <w:sz w:val="20"/>
              </w:rPr>
              <w:t>2</w:t>
            </w:r>
          </w:p>
        </w:tc>
        <w:tc>
          <w:tcPr>
            <w:tcW w:w="2279" w:type="dxa"/>
            <w:shd w:val="clear" w:color="auto" w:fill="auto"/>
            <w:vAlign w:val="center"/>
          </w:tcPr>
          <w:p w:rsidR="00A441ED" w:rsidRDefault="00A441ED" w:rsidP="00F401BF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7A2602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印花稅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A441ED" w:rsidRPr="00DF667B" w:rsidRDefault="00A441ED" w:rsidP="00F401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A2602">
              <w:rPr>
                <w:rFonts w:ascii="新細明體" w:hAnsi="新細明體"/>
                <w:noProof/>
                <w:spacing w:val="-6"/>
                <w:sz w:val="20"/>
              </w:rPr>
              <w:t>150,000,000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A441ED" w:rsidRPr="00DF667B" w:rsidRDefault="00A441ED" w:rsidP="00F401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A2602">
              <w:rPr>
                <w:rFonts w:ascii="新細明體" w:hAnsi="新細明體"/>
                <w:noProof/>
                <w:spacing w:val="-6"/>
                <w:sz w:val="20"/>
              </w:rPr>
              <w:t>193,006,149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A441ED" w:rsidRPr="00DF667B" w:rsidRDefault="00A441ED" w:rsidP="00F401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A2602">
              <w:rPr>
                <w:rFonts w:ascii="新細明體" w:hAnsi="新細明體"/>
                <w:noProof/>
                <w:spacing w:val="-6"/>
                <w:sz w:val="20"/>
              </w:rPr>
              <w:t>6,039,593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A441ED" w:rsidRPr="00DF667B" w:rsidRDefault="00A441ED" w:rsidP="00F401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A260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A441ED" w:rsidRPr="00DF667B" w:rsidRDefault="00A441ED" w:rsidP="00F401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A2602">
              <w:rPr>
                <w:rFonts w:ascii="新細明體" w:hAnsi="新細明體"/>
                <w:noProof/>
                <w:spacing w:val="-6"/>
                <w:sz w:val="20"/>
              </w:rPr>
              <w:t>199,045,742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A441ED" w:rsidRPr="00DF667B" w:rsidRDefault="00A441ED" w:rsidP="00F401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A260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A441ED" w:rsidRPr="00DF667B" w:rsidRDefault="00A441ED" w:rsidP="00F401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A260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A441ED" w:rsidRPr="00DF667B" w:rsidRDefault="00A441ED" w:rsidP="00F401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A260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A441ED" w:rsidRPr="00DF667B" w:rsidRDefault="00A441ED" w:rsidP="00F401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A2602">
              <w:rPr>
                <w:rFonts w:ascii="新細明體" w:hAnsi="新細明體"/>
                <w:noProof/>
                <w:spacing w:val="-6"/>
                <w:sz w:val="20"/>
              </w:rPr>
              <w:t>193,006,149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A441ED" w:rsidRPr="00DF667B" w:rsidRDefault="00A441ED" w:rsidP="00F401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A2602">
              <w:rPr>
                <w:rFonts w:ascii="新細明體" w:hAnsi="新細明體"/>
                <w:noProof/>
                <w:spacing w:val="-6"/>
                <w:sz w:val="20"/>
              </w:rPr>
              <w:t>6,039,593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A441ED" w:rsidRPr="00DF667B" w:rsidRDefault="00A441ED" w:rsidP="00F401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A260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A441ED" w:rsidRPr="00DF667B" w:rsidRDefault="00A441ED" w:rsidP="00F401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A2602">
              <w:rPr>
                <w:rFonts w:ascii="新細明體" w:hAnsi="新細明體"/>
                <w:noProof/>
                <w:spacing w:val="-6"/>
                <w:sz w:val="20"/>
              </w:rPr>
              <w:t>199,045,742</w:t>
            </w:r>
          </w:p>
        </w:tc>
        <w:tc>
          <w:tcPr>
            <w:tcW w:w="2040" w:type="dxa"/>
            <w:shd w:val="clear" w:color="auto" w:fill="auto"/>
            <w:vAlign w:val="center"/>
          </w:tcPr>
          <w:p w:rsidR="00A441ED" w:rsidRPr="00DF667B" w:rsidRDefault="00A441ED" w:rsidP="00F401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A2602">
              <w:rPr>
                <w:rFonts w:ascii="新細明體" w:hAnsi="新細明體"/>
                <w:noProof/>
                <w:spacing w:val="-6"/>
                <w:sz w:val="20"/>
              </w:rPr>
              <w:t>49,045,742</w:t>
            </w:r>
          </w:p>
        </w:tc>
      </w:tr>
      <w:tr w:rsidR="00A441ED" w:rsidTr="00F401B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74"/>
        </w:trPr>
        <w:tc>
          <w:tcPr>
            <w:tcW w:w="299" w:type="dxa"/>
            <w:shd w:val="clear" w:color="auto" w:fill="auto"/>
            <w:vAlign w:val="center"/>
          </w:tcPr>
          <w:p w:rsidR="00A441ED" w:rsidRDefault="00A441ED" w:rsidP="00F401BF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:rsidR="00A441ED" w:rsidRDefault="00A441ED" w:rsidP="00F401BF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7A2602">
              <w:rPr>
                <w:rFonts w:ascii="新細明體" w:hAnsi="新細明體"/>
                <w:noProof/>
                <w:spacing w:val="-12"/>
                <w:sz w:val="20"/>
              </w:rPr>
              <w:t>3</w:t>
            </w:r>
          </w:p>
        </w:tc>
        <w:tc>
          <w:tcPr>
            <w:tcW w:w="2279" w:type="dxa"/>
            <w:shd w:val="clear" w:color="auto" w:fill="auto"/>
            <w:vAlign w:val="center"/>
          </w:tcPr>
          <w:p w:rsidR="00A441ED" w:rsidRDefault="00A441ED" w:rsidP="00F401BF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7A2602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使用牌照稅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A441ED" w:rsidRPr="00DF667B" w:rsidRDefault="00A441ED" w:rsidP="00F401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A2602">
              <w:rPr>
                <w:rFonts w:ascii="新細明體" w:hAnsi="新細明體"/>
                <w:noProof/>
                <w:spacing w:val="-6"/>
                <w:sz w:val="20"/>
              </w:rPr>
              <w:t>1,770,000,000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A441ED" w:rsidRPr="00DF667B" w:rsidRDefault="00A441ED" w:rsidP="00F401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A2602">
              <w:rPr>
                <w:rFonts w:ascii="新細明體" w:hAnsi="新細明體"/>
                <w:noProof/>
                <w:spacing w:val="-6"/>
                <w:sz w:val="20"/>
              </w:rPr>
              <w:t>1,790,555,069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A441ED" w:rsidRPr="00DF667B" w:rsidRDefault="00A441ED" w:rsidP="00F401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A2602">
              <w:rPr>
                <w:rFonts w:ascii="新細明體" w:hAnsi="新細明體"/>
                <w:noProof/>
                <w:spacing w:val="-6"/>
                <w:sz w:val="20"/>
              </w:rPr>
              <w:t>33,332,280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A441ED" w:rsidRPr="00DF667B" w:rsidRDefault="00A441ED" w:rsidP="00F401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A260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A441ED" w:rsidRPr="00DF667B" w:rsidRDefault="00A441ED" w:rsidP="00F401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A2602">
              <w:rPr>
                <w:rFonts w:ascii="新細明體" w:hAnsi="新細明體"/>
                <w:noProof/>
                <w:spacing w:val="-6"/>
                <w:sz w:val="20"/>
              </w:rPr>
              <w:t>1,823,887,349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A441ED" w:rsidRPr="00DF667B" w:rsidRDefault="00A441ED" w:rsidP="00F401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A260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A441ED" w:rsidRPr="00DF667B" w:rsidRDefault="00A441ED" w:rsidP="00F401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A260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A441ED" w:rsidRPr="00DF667B" w:rsidRDefault="00A441ED" w:rsidP="00F401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A260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A441ED" w:rsidRPr="00DF667B" w:rsidRDefault="00A441ED" w:rsidP="00F401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A2602">
              <w:rPr>
                <w:rFonts w:ascii="新細明體" w:hAnsi="新細明體"/>
                <w:noProof/>
                <w:spacing w:val="-6"/>
                <w:sz w:val="20"/>
              </w:rPr>
              <w:t>1,790,555,069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A441ED" w:rsidRPr="00DF667B" w:rsidRDefault="00A441ED" w:rsidP="00F401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A2602">
              <w:rPr>
                <w:rFonts w:ascii="新細明體" w:hAnsi="新細明體"/>
                <w:noProof/>
                <w:spacing w:val="-6"/>
                <w:sz w:val="20"/>
              </w:rPr>
              <w:t>33,332,280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A441ED" w:rsidRPr="00DF667B" w:rsidRDefault="00A441ED" w:rsidP="00F401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A260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A441ED" w:rsidRPr="00DF667B" w:rsidRDefault="00A441ED" w:rsidP="00F401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A2602">
              <w:rPr>
                <w:rFonts w:ascii="新細明體" w:hAnsi="新細明體"/>
                <w:noProof/>
                <w:spacing w:val="-6"/>
                <w:sz w:val="20"/>
              </w:rPr>
              <w:t>1,823,887,349</w:t>
            </w:r>
          </w:p>
        </w:tc>
        <w:tc>
          <w:tcPr>
            <w:tcW w:w="2040" w:type="dxa"/>
            <w:shd w:val="clear" w:color="auto" w:fill="auto"/>
            <w:vAlign w:val="center"/>
          </w:tcPr>
          <w:p w:rsidR="00A441ED" w:rsidRPr="00DF667B" w:rsidRDefault="00A441ED" w:rsidP="00F401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A2602">
              <w:rPr>
                <w:rFonts w:ascii="新細明體" w:hAnsi="新細明體"/>
                <w:noProof/>
                <w:spacing w:val="-6"/>
                <w:sz w:val="20"/>
              </w:rPr>
              <w:t>53,887,349</w:t>
            </w:r>
          </w:p>
        </w:tc>
      </w:tr>
      <w:tr w:rsidR="00A441ED" w:rsidTr="00F401B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74"/>
        </w:trPr>
        <w:tc>
          <w:tcPr>
            <w:tcW w:w="299" w:type="dxa"/>
            <w:shd w:val="clear" w:color="auto" w:fill="auto"/>
            <w:vAlign w:val="center"/>
          </w:tcPr>
          <w:p w:rsidR="00A441ED" w:rsidRDefault="00A441ED" w:rsidP="00F401BF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:rsidR="00A441ED" w:rsidRDefault="00A441ED" w:rsidP="00F401BF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7A2602">
              <w:rPr>
                <w:rFonts w:ascii="新細明體" w:hAnsi="新細明體"/>
                <w:noProof/>
                <w:spacing w:val="-12"/>
                <w:sz w:val="20"/>
              </w:rPr>
              <w:t>4</w:t>
            </w:r>
          </w:p>
        </w:tc>
        <w:tc>
          <w:tcPr>
            <w:tcW w:w="2279" w:type="dxa"/>
            <w:shd w:val="clear" w:color="auto" w:fill="auto"/>
            <w:vAlign w:val="center"/>
          </w:tcPr>
          <w:p w:rsidR="00A441ED" w:rsidRDefault="00A441ED" w:rsidP="00F401BF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7A2602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土地稅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A441ED" w:rsidRPr="00DF667B" w:rsidRDefault="00A441ED" w:rsidP="00F401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A2602">
              <w:rPr>
                <w:rFonts w:ascii="新細明體" w:hAnsi="新細明體"/>
                <w:noProof/>
                <w:spacing w:val="-6"/>
                <w:sz w:val="20"/>
              </w:rPr>
              <w:t>1,715,000,000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A441ED" w:rsidRPr="00DF667B" w:rsidRDefault="00A441ED" w:rsidP="00F401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A2602">
              <w:rPr>
                <w:rFonts w:ascii="新細明體" w:hAnsi="新細明體"/>
                <w:noProof/>
                <w:spacing w:val="-6"/>
                <w:sz w:val="20"/>
              </w:rPr>
              <w:t>1,691,740,441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A441ED" w:rsidRPr="00DF667B" w:rsidRDefault="00A441ED" w:rsidP="00F401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A2602">
              <w:rPr>
                <w:rFonts w:ascii="新細明體" w:hAnsi="新細明體"/>
                <w:noProof/>
                <w:spacing w:val="-6"/>
                <w:sz w:val="20"/>
              </w:rPr>
              <w:t>103,617,290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A441ED" w:rsidRPr="00DF667B" w:rsidRDefault="00A441ED" w:rsidP="00F401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A260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A441ED" w:rsidRPr="00DF667B" w:rsidRDefault="00A441ED" w:rsidP="00F401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A2602">
              <w:rPr>
                <w:rFonts w:ascii="新細明體" w:hAnsi="新細明體"/>
                <w:noProof/>
                <w:spacing w:val="-6"/>
                <w:sz w:val="20"/>
              </w:rPr>
              <w:t>1,795,357,731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A441ED" w:rsidRPr="00DF667B" w:rsidRDefault="00A441ED" w:rsidP="00F401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A260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A441ED" w:rsidRPr="00DF667B" w:rsidRDefault="00A441ED" w:rsidP="00F401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A260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A441ED" w:rsidRPr="00DF667B" w:rsidRDefault="00A441ED" w:rsidP="00F401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A260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A441ED" w:rsidRPr="00DF667B" w:rsidRDefault="00A441ED" w:rsidP="00F401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A2602">
              <w:rPr>
                <w:rFonts w:ascii="新細明體" w:hAnsi="新細明體"/>
                <w:noProof/>
                <w:spacing w:val="-6"/>
                <w:sz w:val="20"/>
              </w:rPr>
              <w:t>1,691,740,441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A441ED" w:rsidRPr="00DF667B" w:rsidRDefault="00A441ED" w:rsidP="00F401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A2602">
              <w:rPr>
                <w:rFonts w:ascii="新細明體" w:hAnsi="新細明體"/>
                <w:noProof/>
                <w:spacing w:val="-6"/>
                <w:sz w:val="20"/>
              </w:rPr>
              <w:t>103,617,290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A441ED" w:rsidRPr="00DF667B" w:rsidRDefault="00A441ED" w:rsidP="00F401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A260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A441ED" w:rsidRPr="00DF667B" w:rsidRDefault="00A441ED" w:rsidP="00F401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A2602">
              <w:rPr>
                <w:rFonts w:ascii="新細明體" w:hAnsi="新細明體"/>
                <w:noProof/>
                <w:spacing w:val="-6"/>
                <w:sz w:val="20"/>
              </w:rPr>
              <w:t>1,795,357,731</w:t>
            </w:r>
          </w:p>
        </w:tc>
        <w:tc>
          <w:tcPr>
            <w:tcW w:w="2040" w:type="dxa"/>
            <w:shd w:val="clear" w:color="auto" w:fill="auto"/>
            <w:vAlign w:val="center"/>
          </w:tcPr>
          <w:p w:rsidR="00A441ED" w:rsidRPr="00DF667B" w:rsidRDefault="00A441ED" w:rsidP="00F401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A2602">
              <w:rPr>
                <w:rFonts w:ascii="新細明體" w:hAnsi="新細明體"/>
                <w:noProof/>
                <w:spacing w:val="-6"/>
                <w:sz w:val="20"/>
              </w:rPr>
              <w:t>80,357,731</w:t>
            </w:r>
          </w:p>
        </w:tc>
      </w:tr>
      <w:tr w:rsidR="00A441ED" w:rsidTr="00F401B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74"/>
        </w:trPr>
        <w:tc>
          <w:tcPr>
            <w:tcW w:w="299" w:type="dxa"/>
            <w:shd w:val="clear" w:color="auto" w:fill="auto"/>
            <w:vAlign w:val="center"/>
          </w:tcPr>
          <w:p w:rsidR="00A441ED" w:rsidRDefault="00A441ED" w:rsidP="00F401BF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:rsidR="00A441ED" w:rsidRDefault="00A441ED" w:rsidP="00F401BF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7A2602">
              <w:rPr>
                <w:rFonts w:ascii="新細明體" w:hAnsi="新細明體"/>
                <w:noProof/>
                <w:spacing w:val="-12"/>
                <w:sz w:val="20"/>
              </w:rPr>
              <w:t>5</w:t>
            </w:r>
          </w:p>
        </w:tc>
        <w:tc>
          <w:tcPr>
            <w:tcW w:w="2279" w:type="dxa"/>
            <w:shd w:val="clear" w:color="auto" w:fill="auto"/>
            <w:vAlign w:val="center"/>
          </w:tcPr>
          <w:p w:rsidR="00A441ED" w:rsidRDefault="00A441ED" w:rsidP="00F401BF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7A2602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房屋稅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A441ED" w:rsidRPr="00DF667B" w:rsidRDefault="00A441ED" w:rsidP="00F401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A2602">
              <w:rPr>
                <w:rFonts w:ascii="新細明體" w:hAnsi="新細明體"/>
                <w:noProof/>
                <w:spacing w:val="-6"/>
                <w:sz w:val="20"/>
              </w:rPr>
              <w:t>630,000,000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A441ED" w:rsidRPr="00DF667B" w:rsidRDefault="00A441ED" w:rsidP="00F401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A2602">
              <w:rPr>
                <w:rFonts w:ascii="新細明體" w:hAnsi="新細明體"/>
                <w:noProof/>
                <w:spacing w:val="-6"/>
                <w:sz w:val="20"/>
              </w:rPr>
              <w:t>631,168,837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A441ED" w:rsidRPr="00DF667B" w:rsidRDefault="00A441ED" w:rsidP="00F401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A2602">
              <w:rPr>
                <w:rFonts w:ascii="新細明體" w:hAnsi="新細明體"/>
                <w:noProof/>
                <w:spacing w:val="-6"/>
                <w:sz w:val="20"/>
              </w:rPr>
              <w:t>4,012,387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A441ED" w:rsidRPr="00DF667B" w:rsidRDefault="00A441ED" w:rsidP="00F401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A260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A441ED" w:rsidRPr="00DF667B" w:rsidRDefault="00A441ED" w:rsidP="00F401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A2602">
              <w:rPr>
                <w:rFonts w:ascii="新細明體" w:hAnsi="新細明體"/>
                <w:noProof/>
                <w:spacing w:val="-6"/>
                <w:sz w:val="20"/>
              </w:rPr>
              <w:t>635,181,224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A441ED" w:rsidRPr="00DF667B" w:rsidRDefault="00A441ED" w:rsidP="00F401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A260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A441ED" w:rsidRPr="00DF667B" w:rsidRDefault="00A441ED" w:rsidP="00F401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A260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A441ED" w:rsidRPr="00DF667B" w:rsidRDefault="00A441ED" w:rsidP="00F401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A260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A441ED" w:rsidRPr="00DF667B" w:rsidRDefault="00A441ED" w:rsidP="00F401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A2602">
              <w:rPr>
                <w:rFonts w:ascii="新細明體" w:hAnsi="新細明體"/>
                <w:noProof/>
                <w:spacing w:val="-6"/>
                <w:sz w:val="20"/>
              </w:rPr>
              <w:t>631,168,837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A441ED" w:rsidRPr="00DF667B" w:rsidRDefault="00A441ED" w:rsidP="00F401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A2602">
              <w:rPr>
                <w:rFonts w:ascii="新細明體" w:hAnsi="新細明體"/>
                <w:noProof/>
                <w:spacing w:val="-6"/>
                <w:sz w:val="20"/>
              </w:rPr>
              <w:t>4,012,387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A441ED" w:rsidRPr="00DF667B" w:rsidRDefault="00A441ED" w:rsidP="00F401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A260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A441ED" w:rsidRPr="00DF667B" w:rsidRDefault="00A441ED" w:rsidP="00F401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A2602">
              <w:rPr>
                <w:rFonts w:ascii="新細明體" w:hAnsi="新細明體"/>
                <w:noProof/>
                <w:spacing w:val="-6"/>
                <w:sz w:val="20"/>
              </w:rPr>
              <w:t>635,181,224</w:t>
            </w:r>
          </w:p>
        </w:tc>
        <w:tc>
          <w:tcPr>
            <w:tcW w:w="2040" w:type="dxa"/>
            <w:shd w:val="clear" w:color="auto" w:fill="auto"/>
            <w:vAlign w:val="center"/>
          </w:tcPr>
          <w:p w:rsidR="00A441ED" w:rsidRPr="00DF667B" w:rsidRDefault="00A441ED" w:rsidP="00F401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A2602">
              <w:rPr>
                <w:rFonts w:ascii="新細明體" w:hAnsi="新細明體"/>
                <w:noProof/>
                <w:spacing w:val="-6"/>
                <w:sz w:val="20"/>
              </w:rPr>
              <w:t>5,181,224</w:t>
            </w:r>
          </w:p>
        </w:tc>
      </w:tr>
      <w:tr w:rsidR="00A441ED" w:rsidTr="00F401B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74"/>
        </w:trPr>
        <w:tc>
          <w:tcPr>
            <w:tcW w:w="299" w:type="dxa"/>
            <w:shd w:val="clear" w:color="auto" w:fill="auto"/>
            <w:vAlign w:val="center"/>
          </w:tcPr>
          <w:p w:rsidR="00A441ED" w:rsidRDefault="00A441ED" w:rsidP="00F401BF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:rsidR="00A441ED" w:rsidRDefault="00A441ED" w:rsidP="00F401BF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7A2602">
              <w:rPr>
                <w:rFonts w:ascii="新細明體" w:hAnsi="新細明體"/>
                <w:noProof/>
                <w:spacing w:val="-12"/>
                <w:sz w:val="20"/>
              </w:rPr>
              <w:t>6</w:t>
            </w:r>
          </w:p>
        </w:tc>
        <w:tc>
          <w:tcPr>
            <w:tcW w:w="2279" w:type="dxa"/>
            <w:shd w:val="clear" w:color="auto" w:fill="auto"/>
            <w:vAlign w:val="center"/>
          </w:tcPr>
          <w:p w:rsidR="00A441ED" w:rsidRDefault="00A441ED" w:rsidP="00F401BF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7A2602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統籌分配稅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A441ED" w:rsidRPr="00DF667B" w:rsidRDefault="00A441ED" w:rsidP="00F401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A2602">
              <w:rPr>
                <w:rFonts w:ascii="新細明體" w:hAnsi="新細明體"/>
                <w:noProof/>
                <w:spacing w:val="-6"/>
                <w:sz w:val="20"/>
              </w:rPr>
              <w:t>8,841,929,000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A441ED" w:rsidRPr="00DF667B" w:rsidRDefault="00A441ED" w:rsidP="00F401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A2602">
              <w:rPr>
                <w:rFonts w:ascii="新細明體" w:hAnsi="新細明體"/>
                <w:noProof/>
                <w:spacing w:val="-6"/>
                <w:sz w:val="20"/>
              </w:rPr>
              <w:t>8,388,388,941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A441ED" w:rsidRPr="00DF667B" w:rsidRDefault="00A441ED" w:rsidP="00F401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A2602">
              <w:rPr>
                <w:rFonts w:ascii="新細明體" w:hAnsi="新細明體"/>
                <w:noProof/>
                <w:spacing w:val="-6"/>
                <w:sz w:val="20"/>
              </w:rPr>
              <w:t>60,651,508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A441ED" w:rsidRPr="00DF667B" w:rsidRDefault="00A441ED" w:rsidP="00F401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A2602">
              <w:rPr>
                <w:rFonts w:ascii="新細明體" w:hAnsi="新細明體"/>
                <w:noProof/>
                <w:spacing w:val="-6"/>
                <w:sz w:val="20"/>
              </w:rPr>
              <w:t>383,167,072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A441ED" w:rsidRPr="00DF667B" w:rsidRDefault="00A441ED" w:rsidP="00F401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A2602">
              <w:rPr>
                <w:rFonts w:ascii="新細明體" w:hAnsi="新細明體"/>
                <w:noProof/>
                <w:spacing w:val="-6"/>
                <w:sz w:val="20"/>
              </w:rPr>
              <w:t>8,832,207,521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A441ED" w:rsidRPr="00DF667B" w:rsidRDefault="00A441ED" w:rsidP="00F401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A260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A441ED" w:rsidRPr="00DF667B" w:rsidRDefault="00A441ED" w:rsidP="00F401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A260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A441ED" w:rsidRPr="00DF667B" w:rsidRDefault="00A441ED" w:rsidP="00F401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A260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A441ED" w:rsidRPr="00DF667B" w:rsidRDefault="00A441ED" w:rsidP="00F401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A2602">
              <w:rPr>
                <w:rFonts w:ascii="新細明體" w:hAnsi="新細明體"/>
                <w:noProof/>
                <w:spacing w:val="-6"/>
                <w:sz w:val="20"/>
              </w:rPr>
              <w:t>8,388,388,941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A441ED" w:rsidRPr="00DF667B" w:rsidRDefault="00A441ED" w:rsidP="00F401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A2602">
              <w:rPr>
                <w:rFonts w:ascii="新細明體" w:hAnsi="新細明體"/>
                <w:noProof/>
                <w:spacing w:val="-6"/>
                <w:sz w:val="20"/>
              </w:rPr>
              <w:t>60,651,508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A441ED" w:rsidRPr="00DF667B" w:rsidRDefault="00A441ED" w:rsidP="00F401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A2602">
              <w:rPr>
                <w:rFonts w:ascii="新細明體" w:hAnsi="新細明體"/>
                <w:noProof/>
                <w:spacing w:val="-6"/>
                <w:sz w:val="20"/>
              </w:rPr>
              <w:t>383,167,072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A441ED" w:rsidRPr="00DF667B" w:rsidRDefault="00A441ED" w:rsidP="00F401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A2602">
              <w:rPr>
                <w:rFonts w:ascii="新細明體" w:hAnsi="新細明體"/>
                <w:noProof/>
                <w:spacing w:val="-6"/>
                <w:sz w:val="20"/>
              </w:rPr>
              <w:t>8,832,207,521</w:t>
            </w:r>
          </w:p>
        </w:tc>
        <w:tc>
          <w:tcPr>
            <w:tcW w:w="2040" w:type="dxa"/>
            <w:shd w:val="clear" w:color="auto" w:fill="auto"/>
            <w:vAlign w:val="center"/>
          </w:tcPr>
          <w:p w:rsidR="00A441ED" w:rsidRPr="00DF667B" w:rsidRDefault="00A441ED" w:rsidP="00F401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A2602">
              <w:rPr>
                <w:rFonts w:ascii="新細明體" w:hAnsi="新細明體"/>
                <w:noProof/>
                <w:spacing w:val="-6"/>
                <w:sz w:val="20"/>
              </w:rPr>
              <w:t>- 9,721,479</w:t>
            </w:r>
          </w:p>
        </w:tc>
      </w:tr>
      <w:tr w:rsidR="00A441ED" w:rsidTr="00F401B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74"/>
        </w:trPr>
        <w:tc>
          <w:tcPr>
            <w:tcW w:w="299" w:type="dxa"/>
            <w:shd w:val="clear" w:color="auto" w:fill="auto"/>
            <w:vAlign w:val="center"/>
          </w:tcPr>
          <w:p w:rsidR="00A441ED" w:rsidRDefault="00A441ED" w:rsidP="00F401BF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:rsidR="00A441ED" w:rsidRDefault="00A441ED" w:rsidP="00F401BF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7A2602">
              <w:rPr>
                <w:rFonts w:ascii="新細明體" w:hAnsi="新細明體"/>
                <w:noProof/>
                <w:spacing w:val="-12"/>
                <w:sz w:val="20"/>
              </w:rPr>
              <w:t>7</w:t>
            </w:r>
          </w:p>
        </w:tc>
        <w:tc>
          <w:tcPr>
            <w:tcW w:w="2279" w:type="dxa"/>
            <w:shd w:val="clear" w:color="auto" w:fill="auto"/>
            <w:vAlign w:val="center"/>
          </w:tcPr>
          <w:p w:rsidR="00A441ED" w:rsidRDefault="00A441ED" w:rsidP="00F401BF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7A2602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特別稅課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A441ED" w:rsidRPr="00DF667B" w:rsidRDefault="00A441ED" w:rsidP="00F401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A2602">
              <w:rPr>
                <w:rFonts w:ascii="新細明體" w:hAnsi="新細明體"/>
                <w:noProof/>
                <w:spacing w:val="-6"/>
                <w:sz w:val="20"/>
              </w:rPr>
              <w:t>660,000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A441ED" w:rsidRPr="00DF667B" w:rsidRDefault="00A441ED" w:rsidP="00F401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A2602">
              <w:rPr>
                <w:rFonts w:ascii="新細明體" w:hAnsi="新細明體"/>
                <w:noProof/>
                <w:spacing w:val="-6"/>
                <w:sz w:val="20"/>
              </w:rPr>
              <w:t>2,589,620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A441ED" w:rsidRPr="00DF667B" w:rsidRDefault="00A441ED" w:rsidP="00F401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A2602">
              <w:rPr>
                <w:rFonts w:ascii="新細明體" w:hAnsi="新細明體"/>
                <w:noProof/>
                <w:spacing w:val="-6"/>
                <w:sz w:val="20"/>
              </w:rPr>
              <w:t>12,059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A441ED" w:rsidRPr="00DF667B" w:rsidRDefault="00A441ED" w:rsidP="00F401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A260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A441ED" w:rsidRPr="00DF667B" w:rsidRDefault="00A441ED" w:rsidP="00F401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A2602">
              <w:rPr>
                <w:rFonts w:ascii="新細明體" w:hAnsi="新細明體"/>
                <w:noProof/>
                <w:spacing w:val="-6"/>
                <w:sz w:val="20"/>
              </w:rPr>
              <w:t>2,601,679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A441ED" w:rsidRPr="00DF667B" w:rsidRDefault="00A441ED" w:rsidP="00F401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A260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A441ED" w:rsidRPr="00DF667B" w:rsidRDefault="00A441ED" w:rsidP="00F401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A260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A441ED" w:rsidRPr="00DF667B" w:rsidRDefault="00A441ED" w:rsidP="00F401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A260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A441ED" w:rsidRPr="00DF667B" w:rsidRDefault="00A441ED" w:rsidP="00F401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A2602">
              <w:rPr>
                <w:rFonts w:ascii="新細明體" w:hAnsi="新細明體"/>
                <w:noProof/>
                <w:spacing w:val="-6"/>
                <w:sz w:val="20"/>
              </w:rPr>
              <w:t>2,589,620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A441ED" w:rsidRPr="00DF667B" w:rsidRDefault="00A441ED" w:rsidP="00F401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A2602">
              <w:rPr>
                <w:rFonts w:ascii="新細明體" w:hAnsi="新細明體"/>
                <w:noProof/>
                <w:spacing w:val="-6"/>
                <w:sz w:val="20"/>
              </w:rPr>
              <w:t>12,059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A441ED" w:rsidRPr="00DF667B" w:rsidRDefault="00A441ED" w:rsidP="00F401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A260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A441ED" w:rsidRPr="00DF667B" w:rsidRDefault="00A441ED" w:rsidP="00F401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A2602">
              <w:rPr>
                <w:rFonts w:ascii="新細明體" w:hAnsi="新細明體"/>
                <w:noProof/>
                <w:spacing w:val="-6"/>
                <w:sz w:val="20"/>
              </w:rPr>
              <w:t>2,601,679</w:t>
            </w:r>
          </w:p>
        </w:tc>
        <w:tc>
          <w:tcPr>
            <w:tcW w:w="2040" w:type="dxa"/>
            <w:shd w:val="clear" w:color="auto" w:fill="auto"/>
            <w:vAlign w:val="center"/>
          </w:tcPr>
          <w:p w:rsidR="00A441ED" w:rsidRPr="00DF667B" w:rsidRDefault="00A441ED" w:rsidP="00F401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A2602">
              <w:rPr>
                <w:rFonts w:ascii="新細明體" w:hAnsi="新細明體"/>
                <w:noProof/>
                <w:spacing w:val="-6"/>
                <w:sz w:val="20"/>
              </w:rPr>
              <w:t>1,941,679</w:t>
            </w:r>
          </w:p>
        </w:tc>
      </w:tr>
      <w:tr w:rsidR="00A441ED" w:rsidRPr="00807ED2" w:rsidTr="00F401B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74"/>
        </w:trPr>
        <w:tc>
          <w:tcPr>
            <w:tcW w:w="299" w:type="dxa"/>
            <w:shd w:val="clear" w:color="auto" w:fill="auto"/>
            <w:vAlign w:val="center"/>
          </w:tcPr>
          <w:p w:rsidR="00A441ED" w:rsidRPr="00807ED2" w:rsidRDefault="00A441ED" w:rsidP="00F401BF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  <w:r w:rsidRPr="00807ED2">
              <w:rPr>
                <w:rFonts w:ascii="新細明體" w:hAnsi="新細明體"/>
                <w:b/>
                <w:noProof/>
                <w:spacing w:val="-12"/>
                <w:sz w:val="20"/>
              </w:rPr>
              <w:t>2</w:t>
            </w: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:rsidR="00A441ED" w:rsidRPr="00807ED2" w:rsidRDefault="00A441ED" w:rsidP="00F401BF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</w:p>
        </w:tc>
        <w:tc>
          <w:tcPr>
            <w:tcW w:w="2279" w:type="dxa"/>
            <w:shd w:val="clear" w:color="auto" w:fill="auto"/>
            <w:vAlign w:val="center"/>
          </w:tcPr>
          <w:p w:rsidR="00A441ED" w:rsidRPr="00807ED2" w:rsidRDefault="00A441ED" w:rsidP="00F401BF">
            <w:pPr>
              <w:ind w:leftChars="100" w:left="240"/>
              <w:jc w:val="distribute"/>
              <w:rPr>
                <w:rFonts w:ascii="標楷體" w:eastAsia="標楷體" w:hAnsi="標楷體"/>
                <w:b/>
                <w:spacing w:val="-12"/>
                <w:sz w:val="20"/>
              </w:rPr>
            </w:pPr>
            <w:r w:rsidRPr="00807ED2">
              <w:rPr>
                <w:rFonts w:ascii="標楷體" w:eastAsia="標楷體" w:hAnsi="標楷體" w:hint="eastAsia"/>
                <w:b/>
                <w:noProof/>
                <w:spacing w:val="-12"/>
                <w:sz w:val="20"/>
              </w:rPr>
              <w:t>罰款及賠償收入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A441ED" w:rsidRPr="00807ED2" w:rsidRDefault="00A441ED" w:rsidP="00F401B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807ED2">
              <w:rPr>
                <w:rFonts w:ascii="新細明體" w:hAnsi="新細明體"/>
                <w:b/>
                <w:noProof/>
                <w:spacing w:val="-6"/>
                <w:sz w:val="20"/>
              </w:rPr>
              <w:t>301,963,000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A441ED" w:rsidRPr="00807ED2" w:rsidRDefault="00A441ED" w:rsidP="00F401B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807ED2">
              <w:rPr>
                <w:rFonts w:ascii="新細明體" w:hAnsi="新細明體"/>
                <w:b/>
                <w:noProof/>
                <w:spacing w:val="-6"/>
                <w:sz w:val="20"/>
              </w:rPr>
              <w:t>469,237,494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A441ED" w:rsidRPr="00807ED2" w:rsidRDefault="00A441ED" w:rsidP="00F401B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807ED2">
              <w:rPr>
                <w:rFonts w:ascii="新細明體" w:hAnsi="新細明體"/>
                <w:b/>
                <w:noProof/>
                <w:spacing w:val="-6"/>
                <w:sz w:val="20"/>
              </w:rPr>
              <w:t>72,549,506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A441ED" w:rsidRPr="00807ED2" w:rsidRDefault="00A441ED" w:rsidP="00F401B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807ED2">
              <w:rPr>
                <w:rFonts w:ascii="新細明體" w:hAnsi="新細明體"/>
                <w:b/>
                <w:noProof/>
                <w:spacing w:val="-6"/>
                <w:sz w:val="20"/>
              </w:rPr>
              <w:t>843,560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A441ED" w:rsidRPr="00807ED2" w:rsidRDefault="00A441ED" w:rsidP="00F401B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807ED2">
              <w:rPr>
                <w:rFonts w:ascii="新細明體" w:hAnsi="新細明體"/>
                <w:b/>
                <w:noProof/>
                <w:spacing w:val="-6"/>
                <w:sz w:val="20"/>
              </w:rPr>
              <w:t>542,630,560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A441ED" w:rsidRPr="00807ED2" w:rsidRDefault="00A441ED" w:rsidP="00F401B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807ED2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A441ED" w:rsidRPr="00807ED2" w:rsidRDefault="00A441ED" w:rsidP="00F401B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807ED2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A441ED" w:rsidRPr="00807ED2" w:rsidRDefault="00A441ED" w:rsidP="00F401B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807ED2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A441ED" w:rsidRPr="00807ED2" w:rsidRDefault="00A441ED" w:rsidP="00F401B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807ED2">
              <w:rPr>
                <w:rFonts w:ascii="新細明體" w:hAnsi="新細明體"/>
                <w:b/>
                <w:noProof/>
                <w:spacing w:val="-6"/>
                <w:sz w:val="20"/>
              </w:rPr>
              <w:t>469,237,494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A441ED" w:rsidRPr="00807ED2" w:rsidRDefault="00A441ED" w:rsidP="00F401B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807ED2">
              <w:rPr>
                <w:rFonts w:ascii="新細明體" w:hAnsi="新細明體"/>
                <w:b/>
                <w:noProof/>
                <w:spacing w:val="-6"/>
                <w:sz w:val="20"/>
              </w:rPr>
              <w:t>72,549,506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A441ED" w:rsidRPr="00807ED2" w:rsidRDefault="00A441ED" w:rsidP="00F401B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807ED2">
              <w:rPr>
                <w:rFonts w:ascii="新細明體" w:hAnsi="新細明體"/>
                <w:b/>
                <w:noProof/>
                <w:spacing w:val="-6"/>
                <w:sz w:val="20"/>
              </w:rPr>
              <w:t>843,560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A441ED" w:rsidRPr="00807ED2" w:rsidRDefault="00A441ED" w:rsidP="00F401B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807ED2">
              <w:rPr>
                <w:rFonts w:ascii="新細明體" w:hAnsi="新細明體"/>
                <w:b/>
                <w:noProof/>
                <w:spacing w:val="-6"/>
                <w:sz w:val="20"/>
              </w:rPr>
              <w:t>542,630,560</w:t>
            </w:r>
          </w:p>
        </w:tc>
        <w:tc>
          <w:tcPr>
            <w:tcW w:w="2040" w:type="dxa"/>
            <w:shd w:val="clear" w:color="auto" w:fill="auto"/>
            <w:vAlign w:val="center"/>
          </w:tcPr>
          <w:p w:rsidR="00A441ED" w:rsidRPr="00807ED2" w:rsidRDefault="00A441ED" w:rsidP="00F401B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807ED2">
              <w:rPr>
                <w:rFonts w:ascii="新細明體" w:hAnsi="新細明體"/>
                <w:b/>
                <w:noProof/>
                <w:spacing w:val="-6"/>
                <w:sz w:val="20"/>
              </w:rPr>
              <w:t>240,667,560</w:t>
            </w:r>
          </w:p>
        </w:tc>
      </w:tr>
      <w:tr w:rsidR="00A441ED" w:rsidTr="00F401B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74"/>
        </w:trPr>
        <w:tc>
          <w:tcPr>
            <w:tcW w:w="299" w:type="dxa"/>
            <w:shd w:val="clear" w:color="auto" w:fill="auto"/>
            <w:vAlign w:val="center"/>
          </w:tcPr>
          <w:p w:rsidR="00A441ED" w:rsidRDefault="00A441ED" w:rsidP="00F401BF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:rsidR="00A441ED" w:rsidRDefault="00A441ED" w:rsidP="00F401BF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7A2602">
              <w:rPr>
                <w:rFonts w:ascii="新細明體" w:hAnsi="新細明體"/>
                <w:noProof/>
                <w:spacing w:val="-12"/>
                <w:sz w:val="20"/>
              </w:rPr>
              <w:t>1</w:t>
            </w:r>
          </w:p>
        </w:tc>
        <w:tc>
          <w:tcPr>
            <w:tcW w:w="2279" w:type="dxa"/>
            <w:shd w:val="clear" w:color="auto" w:fill="auto"/>
            <w:vAlign w:val="center"/>
          </w:tcPr>
          <w:p w:rsidR="00A441ED" w:rsidRDefault="00A441ED" w:rsidP="00F401BF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7A2602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罰金罰鍰及怠金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A441ED" w:rsidRPr="00DF667B" w:rsidRDefault="00A441ED" w:rsidP="00F401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A2602">
              <w:rPr>
                <w:rFonts w:ascii="新細明體" w:hAnsi="新細明體"/>
                <w:noProof/>
                <w:spacing w:val="-6"/>
                <w:sz w:val="20"/>
              </w:rPr>
              <w:t>297,881,000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A441ED" w:rsidRPr="00DF667B" w:rsidRDefault="00A441ED" w:rsidP="00F401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A2602">
              <w:rPr>
                <w:rFonts w:ascii="新細明體" w:hAnsi="新細明體"/>
                <w:noProof/>
                <w:spacing w:val="-6"/>
                <w:sz w:val="20"/>
              </w:rPr>
              <w:t>457,466,985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A441ED" w:rsidRPr="00DF667B" w:rsidRDefault="00A441ED" w:rsidP="00F401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A2602">
              <w:rPr>
                <w:rFonts w:ascii="新細明體" w:hAnsi="新細明體"/>
                <w:noProof/>
                <w:spacing w:val="-6"/>
                <w:sz w:val="20"/>
              </w:rPr>
              <w:t>72,520,072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A441ED" w:rsidRPr="00DF667B" w:rsidRDefault="00A441ED" w:rsidP="00F401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A2602">
              <w:rPr>
                <w:rFonts w:ascii="新細明體" w:hAnsi="新細明體"/>
                <w:noProof/>
                <w:spacing w:val="-6"/>
                <w:sz w:val="20"/>
              </w:rPr>
              <w:t>793,400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A441ED" w:rsidRPr="00DF667B" w:rsidRDefault="00A441ED" w:rsidP="00F401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A2602">
              <w:rPr>
                <w:rFonts w:ascii="新細明體" w:hAnsi="新細明體"/>
                <w:noProof/>
                <w:spacing w:val="-6"/>
                <w:sz w:val="20"/>
              </w:rPr>
              <w:t>530,780,457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A441ED" w:rsidRPr="00DF667B" w:rsidRDefault="00A441ED" w:rsidP="00F401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A260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A441ED" w:rsidRPr="00DF667B" w:rsidRDefault="00A441ED" w:rsidP="00F401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A260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A441ED" w:rsidRPr="00DF667B" w:rsidRDefault="00A441ED" w:rsidP="00F401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A260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A441ED" w:rsidRPr="00DF667B" w:rsidRDefault="00A441ED" w:rsidP="00F401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A2602">
              <w:rPr>
                <w:rFonts w:ascii="新細明體" w:hAnsi="新細明體"/>
                <w:noProof/>
                <w:spacing w:val="-6"/>
                <w:sz w:val="20"/>
              </w:rPr>
              <w:t>457,466,985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A441ED" w:rsidRPr="00DF667B" w:rsidRDefault="00A441ED" w:rsidP="00F401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A2602">
              <w:rPr>
                <w:rFonts w:ascii="新細明體" w:hAnsi="新細明體"/>
                <w:noProof/>
                <w:spacing w:val="-6"/>
                <w:sz w:val="20"/>
              </w:rPr>
              <w:t>72,520,072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A441ED" w:rsidRPr="00DF667B" w:rsidRDefault="00A441ED" w:rsidP="00F401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A2602">
              <w:rPr>
                <w:rFonts w:ascii="新細明體" w:hAnsi="新細明體"/>
                <w:noProof/>
                <w:spacing w:val="-6"/>
                <w:sz w:val="20"/>
              </w:rPr>
              <w:t>793,400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A441ED" w:rsidRPr="00DF667B" w:rsidRDefault="00A441ED" w:rsidP="00F401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A2602">
              <w:rPr>
                <w:rFonts w:ascii="新細明體" w:hAnsi="新細明體"/>
                <w:noProof/>
                <w:spacing w:val="-6"/>
                <w:sz w:val="20"/>
              </w:rPr>
              <w:t>530,780,457</w:t>
            </w:r>
          </w:p>
        </w:tc>
        <w:tc>
          <w:tcPr>
            <w:tcW w:w="2040" w:type="dxa"/>
            <w:shd w:val="clear" w:color="auto" w:fill="auto"/>
            <w:vAlign w:val="center"/>
          </w:tcPr>
          <w:p w:rsidR="00A441ED" w:rsidRPr="00DF667B" w:rsidRDefault="00A441ED" w:rsidP="00F401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A2602">
              <w:rPr>
                <w:rFonts w:ascii="新細明體" w:hAnsi="新細明體"/>
                <w:noProof/>
                <w:spacing w:val="-6"/>
                <w:sz w:val="20"/>
              </w:rPr>
              <w:t>232,899,457</w:t>
            </w:r>
          </w:p>
        </w:tc>
      </w:tr>
      <w:tr w:rsidR="00A441ED" w:rsidTr="00F401B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74"/>
        </w:trPr>
        <w:tc>
          <w:tcPr>
            <w:tcW w:w="299" w:type="dxa"/>
            <w:shd w:val="clear" w:color="auto" w:fill="auto"/>
            <w:vAlign w:val="center"/>
          </w:tcPr>
          <w:p w:rsidR="00A441ED" w:rsidRDefault="00A441ED" w:rsidP="00F401BF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:rsidR="00A441ED" w:rsidRDefault="00A441ED" w:rsidP="00F401BF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7A2602">
              <w:rPr>
                <w:rFonts w:ascii="新細明體" w:hAnsi="新細明體"/>
                <w:noProof/>
                <w:spacing w:val="-12"/>
                <w:sz w:val="20"/>
              </w:rPr>
              <w:t>2</w:t>
            </w:r>
          </w:p>
        </w:tc>
        <w:tc>
          <w:tcPr>
            <w:tcW w:w="2279" w:type="dxa"/>
            <w:shd w:val="clear" w:color="auto" w:fill="auto"/>
            <w:vAlign w:val="center"/>
          </w:tcPr>
          <w:p w:rsidR="00A441ED" w:rsidRDefault="00A441ED" w:rsidP="00F401BF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7A2602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沒入及沒收財物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A441ED" w:rsidRPr="00DF667B" w:rsidRDefault="00A441ED" w:rsidP="00F401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A260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A441ED" w:rsidRPr="00DF667B" w:rsidRDefault="00A441ED" w:rsidP="00F401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A2602">
              <w:rPr>
                <w:rFonts w:ascii="新細明體" w:hAnsi="新細明體"/>
                <w:noProof/>
                <w:spacing w:val="-6"/>
                <w:sz w:val="20"/>
              </w:rPr>
              <w:t>1,922,360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A441ED" w:rsidRPr="00DF667B" w:rsidRDefault="00A441ED" w:rsidP="00F401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A260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A441ED" w:rsidRPr="00DF667B" w:rsidRDefault="00A441ED" w:rsidP="00F401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A260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A441ED" w:rsidRPr="00DF667B" w:rsidRDefault="00A441ED" w:rsidP="00F401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A2602">
              <w:rPr>
                <w:rFonts w:ascii="新細明體" w:hAnsi="新細明體"/>
                <w:noProof/>
                <w:spacing w:val="-6"/>
                <w:sz w:val="20"/>
              </w:rPr>
              <w:t>1,922,360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A441ED" w:rsidRPr="00DF667B" w:rsidRDefault="00A441ED" w:rsidP="00F401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A260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A441ED" w:rsidRPr="00DF667B" w:rsidRDefault="00A441ED" w:rsidP="00F401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A260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A441ED" w:rsidRPr="00DF667B" w:rsidRDefault="00A441ED" w:rsidP="00F401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A260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A441ED" w:rsidRPr="00DF667B" w:rsidRDefault="00A441ED" w:rsidP="00F401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A2602">
              <w:rPr>
                <w:rFonts w:ascii="新細明體" w:hAnsi="新細明體"/>
                <w:noProof/>
                <w:spacing w:val="-6"/>
                <w:sz w:val="20"/>
              </w:rPr>
              <w:t>1,922,360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A441ED" w:rsidRPr="00DF667B" w:rsidRDefault="00A441ED" w:rsidP="00F401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A260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A441ED" w:rsidRPr="00DF667B" w:rsidRDefault="00A441ED" w:rsidP="00F401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A260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A441ED" w:rsidRPr="00DF667B" w:rsidRDefault="00A441ED" w:rsidP="00F401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A2602">
              <w:rPr>
                <w:rFonts w:ascii="新細明體" w:hAnsi="新細明體"/>
                <w:noProof/>
                <w:spacing w:val="-6"/>
                <w:sz w:val="20"/>
              </w:rPr>
              <w:t>1,922,360</w:t>
            </w:r>
          </w:p>
        </w:tc>
        <w:tc>
          <w:tcPr>
            <w:tcW w:w="2040" w:type="dxa"/>
            <w:shd w:val="clear" w:color="auto" w:fill="auto"/>
            <w:vAlign w:val="center"/>
          </w:tcPr>
          <w:p w:rsidR="00A441ED" w:rsidRPr="00DF667B" w:rsidRDefault="00A441ED" w:rsidP="00F401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A2602">
              <w:rPr>
                <w:rFonts w:ascii="新細明體" w:hAnsi="新細明體"/>
                <w:noProof/>
                <w:spacing w:val="-6"/>
                <w:sz w:val="20"/>
              </w:rPr>
              <w:t>1,922,360</w:t>
            </w:r>
          </w:p>
        </w:tc>
      </w:tr>
      <w:tr w:rsidR="00A441ED" w:rsidTr="00F401B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74"/>
        </w:trPr>
        <w:tc>
          <w:tcPr>
            <w:tcW w:w="299" w:type="dxa"/>
            <w:shd w:val="clear" w:color="auto" w:fill="auto"/>
            <w:vAlign w:val="center"/>
          </w:tcPr>
          <w:p w:rsidR="00A441ED" w:rsidRDefault="00A441ED" w:rsidP="00F401BF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:rsidR="00A441ED" w:rsidRDefault="00A441ED" w:rsidP="00F401BF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7A2602">
              <w:rPr>
                <w:rFonts w:ascii="新細明體" w:hAnsi="新細明體"/>
                <w:noProof/>
                <w:spacing w:val="-12"/>
                <w:sz w:val="20"/>
              </w:rPr>
              <w:t>3</w:t>
            </w:r>
          </w:p>
        </w:tc>
        <w:tc>
          <w:tcPr>
            <w:tcW w:w="2279" w:type="dxa"/>
            <w:shd w:val="clear" w:color="auto" w:fill="auto"/>
            <w:vAlign w:val="center"/>
          </w:tcPr>
          <w:p w:rsidR="00A441ED" w:rsidRDefault="00A441ED" w:rsidP="00F401BF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7A2602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賠償收入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A441ED" w:rsidRPr="00DF667B" w:rsidRDefault="00A441ED" w:rsidP="00F401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A2602">
              <w:rPr>
                <w:rFonts w:ascii="新細明體" w:hAnsi="新細明體"/>
                <w:noProof/>
                <w:spacing w:val="-6"/>
                <w:sz w:val="20"/>
              </w:rPr>
              <w:t>4,082,000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A441ED" w:rsidRPr="00DF667B" w:rsidRDefault="00A441ED" w:rsidP="00F401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A2602">
              <w:rPr>
                <w:rFonts w:ascii="新細明體" w:hAnsi="新細明體"/>
                <w:noProof/>
                <w:spacing w:val="-6"/>
                <w:sz w:val="20"/>
              </w:rPr>
              <w:t>9,848,149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A441ED" w:rsidRPr="00DF667B" w:rsidRDefault="00A441ED" w:rsidP="00F401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A2602">
              <w:rPr>
                <w:rFonts w:ascii="新細明體" w:hAnsi="新細明體"/>
                <w:noProof/>
                <w:spacing w:val="-6"/>
                <w:sz w:val="20"/>
              </w:rPr>
              <w:t>29,434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A441ED" w:rsidRPr="00DF667B" w:rsidRDefault="00A441ED" w:rsidP="00F401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A2602">
              <w:rPr>
                <w:rFonts w:ascii="新細明體" w:hAnsi="新細明體"/>
                <w:noProof/>
                <w:spacing w:val="-6"/>
                <w:sz w:val="20"/>
              </w:rPr>
              <w:t>50,160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A441ED" w:rsidRPr="00DF667B" w:rsidRDefault="00A441ED" w:rsidP="00F401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A2602">
              <w:rPr>
                <w:rFonts w:ascii="新細明體" w:hAnsi="新細明體"/>
                <w:noProof/>
                <w:spacing w:val="-6"/>
                <w:sz w:val="20"/>
              </w:rPr>
              <w:t>9,927,743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A441ED" w:rsidRPr="00DF667B" w:rsidRDefault="00A441ED" w:rsidP="00F401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A260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A441ED" w:rsidRPr="00DF667B" w:rsidRDefault="00A441ED" w:rsidP="00F401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A260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A441ED" w:rsidRPr="00DF667B" w:rsidRDefault="00A441ED" w:rsidP="00F401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A260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A441ED" w:rsidRPr="00DF667B" w:rsidRDefault="00A441ED" w:rsidP="00F401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A2602">
              <w:rPr>
                <w:rFonts w:ascii="新細明體" w:hAnsi="新細明體"/>
                <w:noProof/>
                <w:spacing w:val="-6"/>
                <w:sz w:val="20"/>
              </w:rPr>
              <w:t>9,848,149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A441ED" w:rsidRPr="00DF667B" w:rsidRDefault="00A441ED" w:rsidP="00F401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A2602">
              <w:rPr>
                <w:rFonts w:ascii="新細明體" w:hAnsi="新細明體"/>
                <w:noProof/>
                <w:spacing w:val="-6"/>
                <w:sz w:val="20"/>
              </w:rPr>
              <w:t>29,434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A441ED" w:rsidRPr="00DF667B" w:rsidRDefault="00A441ED" w:rsidP="00F401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A2602">
              <w:rPr>
                <w:rFonts w:ascii="新細明體" w:hAnsi="新細明體"/>
                <w:noProof/>
                <w:spacing w:val="-6"/>
                <w:sz w:val="20"/>
              </w:rPr>
              <w:t>50,160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A441ED" w:rsidRPr="00DF667B" w:rsidRDefault="00A441ED" w:rsidP="00F401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A2602">
              <w:rPr>
                <w:rFonts w:ascii="新細明體" w:hAnsi="新細明體"/>
                <w:noProof/>
                <w:spacing w:val="-6"/>
                <w:sz w:val="20"/>
              </w:rPr>
              <w:t>9,927,743</w:t>
            </w:r>
          </w:p>
        </w:tc>
        <w:tc>
          <w:tcPr>
            <w:tcW w:w="2040" w:type="dxa"/>
            <w:shd w:val="clear" w:color="auto" w:fill="auto"/>
            <w:vAlign w:val="center"/>
          </w:tcPr>
          <w:p w:rsidR="00A441ED" w:rsidRPr="00DF667B" w:rsidRDefault="00A441ED" w:rsidP="00F401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A2602">
              <w:rPr>
                <w:rFonts w:ascii="新細明體" w:hAnsi="新細明體"/>
                <w:noProof/>
                <w:spacing w:val="-6"/>
                <w:sz w:val="20"/>
              </w:rPr>
              <w:t>5,845,743</w:t>
            </w:r>
          </w:p>
        </w:tc>
      </w:tr>
      <w:tr w:rsidR="00A441ED" w:rsidRPr="00807ED2" w:rsidTr="00F401B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74"/>
        </w:trPr>
        <w:tc>
          <w:tcPr>
            <w:tcW w:w="299" w:type="dxa"/>
            <w:shd w:val="clear" w:color="auto" w:fill="auto"/>
            <w:vAlign w:val="center"/>
          </w:tcPr>
          <w:p w:rsidR="00A441ED" w:rsidRPr="00807ED2" w:rsidRDefault="00A441ED" w:rsidP="00F401BF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  <w:r w:rsidRPr="00807ED2">
              <w:rPr>
                <w:rFonts w:ascii="新細明體" w:hAnsi="新細明體"/>
                <w:b/>
                <w:noProof/>
                <w:spacing w:val="-12"/>
                <w:sz w:val="20"/>
              </w:rPr>
              <w:t>3</w:t>
            </w: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:rsidR="00A441ED" w:rsidRPr="00807ED2" w:rsidRDefault="00A441ED" w:rsidP="00F401BF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</w:p>
        </w:tc>
        <w:tc>
          <w:tcPr>
            <w:tcW w:w="2279" w:type="dxa"/>
            <w:shd w:val="clear" w:color="auto" w:fill="auto"/>
            <w:vAlign w:val="center"/>
          </w:tcPr>
          <w:p w:rsidR="00A441ED" w:rsidRPr="00807ED2" w:rsidRDefault="00A441ED" w:rsidP="00F401BF">
            <w:pPr>
              <w:ind w:leftChars="100" w:left="240"/>
              <w:jc w:val="distribute"/>
              <w:rPr>
                <w:rFonts w:ascii="標楷體" w:eastAsia="標楷體" w:hAnsi="標楷體"/>
                <w:b/>
                <w:spacing w:val="-12"/>
                <w:sz w:val="20"/>
              </w:rPr>
            </w:pPr>
            <w:r w:rsidRPr="00807ED2">
              <w:rPr>
                <w:rFonts w:ascii="標楷體" w:eastAsia="標楷體" w:hAnsi="標楷體" w:hint="eastAsia"/>
                <w:b/>
                <w:noProof/>
                <w:spacing w:val="-12"/>
                <w:sz w:val="20"/>
              </w:rPr>
              <w:t>規費收入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A441ED" w:rsidRPr="00807ED2" w:rsidRDefault="00A441ED" w:rsidP="00F401B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807ED2">
              <w:rPr>
                <w:rFonts w:ascii="新細明體" w:hAnsi="新細明體"/>
                <w:b/>
                <w:noProof/>
                <w:spacing w:val="-6"/>
                <w:sz w:val="20"/>
              </w:rPr>
              <w:t>248,759,000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A441ED" w:rsidRPr="00807ED2" w:rsidRDefault="00A441ED" w:rsidP="00F401B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807ED2">
              <w:rPr>
                <w:rFonts w:ascii="新細明體" w:hAnsi="新細明體"/>
                <w:b/>
                <w:noProof/>
                <w:spacing w:val="-6"/>
                <w:sz w:val="20"/>
              </w:rPr>
              <w:t>324,208,331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A441ED" w:rsidRPr="00807ED2" w:rsidRDefault="00A441ED" w:rsidP="00F401B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807ED2">
              <w:rPr>
                <w:rFonts w:ascii="新細明體" w:hAnsi="新細明體"/>
                <w:b/>
                <w:noProof/>
                <w:spacing w:val="-6"/>
                <w:sz w:val="20"/>
              </w:rPr>
              <w:t>15,907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A441ED" w:rsidRPr="00807ED2" w:rsidRDefault="00A441ED" w:rsidP="00F401B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807ED2">
              <w:rPr>
                <w:rFonts w:ascii="新細明體" w:hAnsi="新細明體"/>
                <w:b/>
                <w:noProof/>
                <w:spacing w:val="-6"/>
                <w:sz w:val="20"/>
              </w:rPr>
              <w:t>1,602,261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A441ED" w:rsidRPr="00807ED2" w:rsidRDefault="00A441ED" w:rsidP="00F401B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807ED2">
              <w:rPr>
                <w:rFonts w:ascii="新細明體" w:hAnsi="新細明體"/>
                <w:b/>
                <w:noProof/>
                <w:spacing w:val="-6"/>
                <w:sz w:val="20"/>
              </w:rPr>
              <w:t>325,826,499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A441ED" w:rsidRPr="00807ED2" w:rsidRDefault="00A441ED" w:rsidP="00F401B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807ED2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A441ED" w:rsidRPr="00807ED2" w:rsidRDefault="00A441ED" w:rsidP="00F401B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807ED2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A441ED" w:rsidRPr="00807ED2" w:rsidRDefault="00A441ED" w:rsidP="00F401B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807ED2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A441ED" w:rsidRPr="00807ED2" w:rsidRDefault="00A441ED" w:rsidP="00F401B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807ED2">
              <w:rPr>
                <w:rFonts w:ascii="新細明體" w:hAnsi="新細明體"/>
                <w:b/>
                <w:noProof/>
                <w:spacing w:val="-6"/>
                <w:sz w:val="20"/>
              </w:rPr>
              <w:t>324,208,331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A441ED" w:rsidRPr="00807ED2" w:rsidRDefault="00A441ED" w:rsidP="00F401B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807ED2">
              <w:rPr>
                <w:rFonts w:ascii="新細明體" w:hAnsi="新細明體"/>
                <w:b/>
                <w:noProof/>
                <w:spacing w:val="-6"/>
                <w:sz w:val="20"/>
              </w:rPr>
              <w:t>15,907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A441ED" w:rsidRPr="00807ED2" w:rsidRDefault="00A441ED" w:rsidP="00F401B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807ED2">
              <w:rPr>
                <w:rFonts w:ascii="新細明體" w:hAnsi="新細明體"/>
                <w:b/>
                <w:noProof/>
                <w:spacing w:val="-6"/>
                <w:sz w:val="20"/>
              </w:rPr>
              <w:t>1,602,261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A441ED" w:rsidRPr="00807ED2" w:rsidRDefault="00A441ED" w:rsidP="00F401B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807ED2">
              <w:rPr>
                <w:rFonts w:ascii="新細明體" w:hAnsi="新細明體"/>
                <w:b/>
                <w:noProof/>
                <w:spacing w:val="-6"/>
                <w:sz w:val="20"/>
              </w:rPr>
              <w:t>325,826,499</w:t>
            </w:r>
          </w:p>
        </w:tc>
        <w:tc>
          <w:tcPr>
            <w:tcW w:w="2040" w:type="dxa"/>
            <w:shd w:val="clear" w:color="auto" w:fill="auto"/>
            <w:vAlign w:val="center"/>
          </w:tcPr>
          <w:p w:rsidR="00A441ED" w:rsidRPr="00807ED2" w:rsidRDefault="00A441ED" w:rsidP="00F401B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807ED2">
              <w:rPr>
                <w:rFonts w:ascii="新細明體" w:hAnsi="新細明體"/>
                <w:b/>
                <w:noProof/>
                <w:spacing w:val="-6"/>
                <w:sz w:val="20"/>
              </w:rPr>
              <w:t>77,067,499</w:t>
            </w:r>
          </w:p>
        </w:tc>
      </w:tr>
      <w:tr w:rsidR="00A441ED" w:rsidTr="00F401B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74"/>
        </w:trPr>
        <w:tc>
          <w:tcPr>
            <w:tcW w:w="299" w:type="dxa"/>
            <w:shd w:val="clear" w:color="auto" w:fill="auto"/>
            <w:vAlign w:val="center"/>
          </w:tcPr>
          <w:p w:rsidR="00A441ED" w:rsidRDefault="00A441ED" w:rsidP="00F401BF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:rsidR="00A441ED" w:rsidRDefault="00A441ED" w:rsidP="00F401BF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7A2602">
              <w:rPr>
                <w:rFonts w:ascii="新細明體" w:hAnsi="新細明體"/>
                <w:noProof/>
                <w:spacing w:val="-12"/>
                <w:sz w:val="20"/>
              </w:rPr>
              <w:t>1</w:t>
            </w:r>
          </w:p>
        </w:tc>
        <w:tc>
          <w:tcPr>
            <w:tcW w:w="2279" w:type="dxa"/>
            <w:shd w:val="clear" w:color="auto" w:fill="auto"/>
            <w:vAlign w:val="center"/>
          </w:tcPr>
          <w:p w:rsidR="00A441ED" w:rsidRDefault="00A441ED" w:rsidP="00F401BF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7A2602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行政規費收入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A441ED" w:rsidRPr="00DF667B" w:rsidRDefault="00A441ED" w:rsidP="00F401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A2602">
              <w:rPr>
                <w:rFonts w:ascii="新細明體" w:hAnsi="新細明體"/>
                <w:noProof/>
                <w:spacing w:val="-6"/>
                <w:sz w:val="20"/>
              </w:rPr>
              <w:t>182,249,000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A441ED" w:rsidRPr="00DF667B" w:rsidRDefault="00A441ED" w:rsidP="00F401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A2602">
              <w:rPr>
                <w:rFonts w:ascii="新細明體" w:hAnsi="新細明體"/>
                <w:noProof/>
                <w:spacing w:val="-6"/>
                <w:sz w:val="20"/>
              </w:rPr>
              <w:t>242,645,643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A441ED" w:rsidRPr="00DF667B" w:rsidRDefault="00A441ED" w:rsidP="00F401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bookmarkStart w:id="0" w:name="_GoBack"/>
            <w:bookmarkEnd w:id="0"/>
            <w:r w:rsidRPr="007A2602">
              <w:rPr>
                <w:rFonts w:ascii="新細明體" w:hAnsi="新細明體"/>
                <w:noProof/>
                <w:spacing w:val="-6"/>
                <w:sz w:val="20"/>
              </w:rPr>
              <w:t>15,907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A441ED" w:rsidRPr="00DF667B" w:rsidRDefault="00A441ED" w:rsidP="00F401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A260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A441ED" w:rsidRPr="00DF667B" w:rsidRDefault="00A441ED" w:rsidP="00F401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A2602">
              <w:rPr>
                <w:rFonts w:ascii="新細明體" w:hAnsi="新細明體"/>
                <w:noProof/>
                <w:spacing w:val="-6"/>
                <w:sz w:val="20"/>
              </w:rPr>
              <w:t>242,661,550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A441ED" w:rsidRPr="00DF667B" w:rsidRDefault="00A441ED" w:rsidP="00F401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A260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A441ED" w:rsidRPr="00DF667B" w:rsidRDefault="00A441ED" w:rsidP="00F401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A260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A441ED" w:rsidRPr="00DF667B" w:rsidRDefault="00A441ED" w:rsidP="00F401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A260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A441ED" w:rsidRPr="00DF667B" w:rsidRDefault="00A441ED" w:rsidP="00F401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A2602">
              <w:rPr>
                <w:rFonts w:ascii="新細明體" w:hAnsi="新細明體"/>
                <w:noProof/>
                <w:spacing w:val="-6"/>
                <w:sz w:val="20"/>
              </w:rPr>
              <w:t>242,645,643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A441ED" w:rsidRPr="00DF667B" w:rsidRDefault="00A441ED" w:rsidP="00F401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A2602">
              <w:rPr>
                <w:rFonts w:ascii="新細明體" w:hAnsi="新細明體"/>
                <w:noProof/>
                <w:spacing w:val="-6"/>
                <w:sz w:val="20"/>
              </w:rPr>
              <w:t>15,907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A441ED" w:rsidRPr="00DF667B" w:rsidRDefault="00A441ED" w:rsidP="00F401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A260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A441ED" w:rsidRPr="00DF667B" w:rsidRDefault="00A441ED" w:rsidP="00F401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A2602">
              <w:rPr>
                <w:rFonts w:ascii="新細明體" w:hAnsi="新細明體"/>
                <w:noProof/>
                <w:spacing w:val="-6"/>
                <w:sz w:val="20"/>
              </w:rPr>
              <w:t>242,661,550</w:t>
            </w:r>
          </w:p>
        </w:tc>
        <w:tc>
          <w:tcPr>
            <w:tcW w:w="2040" w:type="dxa"/>
            <w:shd w:val="clear" w:color="auto" w:fill="auto"/>
            <w:vAlign w:val="center"/>
          </w:tcPr>
          <w:p w:rsidR="00A441ED" w:rsidRPr="00DF667B" w:rsidRDefault="00A441ED" w:rsidP="00F401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A2602">
              <w:rPr>
                <w:rFonts w:ascii="新細明體" w:hAnsi="新細明體"/>
                <w:noProof/>
                <w:spacing w:val="-6"/>
                <w:sz w:val="20"/>
              </w:rPr>
              <w:t>60,412,550</w:t>
            </w:r>
          </w:p>
        </w:tc>
      </w:tr>
      <w:tr w:rsidR="00A441ED" w:rsidTr="00F401B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74"/>
        </w:trPr>
        <w:tc>
          <w:tcPr>
            <w:tcW w:w="299" w:type="dxa"/>
            <w:shd w:val="clear" w:color="auto" w:fill="auto"/>
            <w:vAlign w:val="center"/>
          </w:tcPr>
          <w:p w:rsidR="00A441ED" w:rsidRDefault="00A441ED" w:rsidP="00F401BF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:rsidR="00A441ED" w:rsidRDefault="00A441ED" w:rsidP="00F401BF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7A2602">
              <w:rPr>
                <w:rFonts w:ascii="新細明體" w:hAnsi="新細明體"/>
                <w:noProof/>
                <w:spacing w:val="-12"/>
                <w:sz w:val="20"/>
              </w:rPr>
              <w:t>2</w:t>
            </w:r>
          </w:p>
        </w:tc>
        <w:tc>
          <w:tcPr>
            <w:tcW w:w="2279" w:type="dxa"/>
            <w:shd w:val="clear" w:color="auto" w:fill="auto"/>
            <w:vAlign w:val="center"/>
          </w:tcPr>
          <w:p w:rsidR="00A441ED" w:rsidRDefault="00A441ED" w:rsidP="00F401BF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7A2602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使用規費收入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A441ED" w:rsidRPr="00DF667B" w:rsidRDefault="00A441ED" w:rsidP="00F401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A2602">
              <w:rPr>
                <w:rFonts w:ascii="新細明體" w:hAnsi="新細明體"/>
                <w:noProof/>
                <w:spacing w:val="-6"/>
                <w:sz w:val="20"/>
              </w:rPr>
              <w:t>66,510,000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A441ED" w:rsidRPr="00DF667B" w:rsidRDefault="00A441ED" w:rsidP="00F401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A2602">
              <w:rPr>
                <w:rFonts w:ascii="新細明體" w:hAnsi="新細明體"/>
                <w:noProof/>
                <w:spacing w:val="-6"/>
                <w:sz w:val="20"/>
              </w:rPr>
              <w:t>81,562,688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A441ED" w:rsidRPr="00DF667B" w:rsidRDefault="00A441ED" w:rsidP="00F401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A260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A441ED" w:rsidRPr="00DF667B" w:rsidRDefault="00A441ED" w:rsidP="00F401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A2602">
              <w:rPr>
                <w:rFonts w:ascii="新細明體" w:hAnsi="新細明體"/>
                <w:noProof/>
                <w:spacing w:val="-6"/>
                <w:sz w:val="20"/>
              </w:rPr>
              <w:t>1,602,261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A441ED" w:rsidRPr="00DF667B" w:rsidRDefault="00A441ED" w:rsidP="00F401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A2602">
              <w:rPr>
                <w:rFonts w:ascii="新細明體" w:hAnsi="新細明體"/>
                <w:noProof/>
                <w:spacing w:val="-6"/>
                <w:sz w:val="20"/>
              </w:rPr>
              <w:t>83,164,949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A441ED" w:rsidRPr="00DF667B" w:rsidRDefault="00A441ED" w:rsidP="00F401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A260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A441ED" w:rsidRPr="00DF667B" w:rsidRDefault="00A441ED" w:rsidP="00F401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A260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A441ED" w:rsidRPr="00DF667B" w:rsidRDefault="00A441ED" w:rsidP="00F401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A260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A441ED" w:rsidRPr="00DF667B" w:rsidRDefault="00A441ED" w:rsidP="00F401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A2602">
              <w:rPr>
                <w:rFonts w:ascii="新細明體" w:hAnsi="新細明體"/>
                <w:noProof/>
                <w:spacing w:val="-6"/>
                <w:sz w:val="20"/>
              </w:rPr>
              <w:t>81,562,688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A441ED" w:rsidRPr="00DF667B" w:rsidRDefault="00A441ED" w:rsidP="00F401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A260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A441ED" w:rsidRPr="00DF667B" w:rsidRDefault="00A441ED" w:rsidP="00F401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A2602">
              <w:rPr>
                <w:rFonts w:ascii="新細明體" w:hAnsi="新細明體"/>
                <w:noProof/>
                <w:spacing w:val="-6"/>
                <w:sz w:val="20"/>
              </w:rPr>
              <w:t>1,602,261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A441ED" w:rsidRPr="00DF667B" w:rsidRDefault="00A441ED" w:rsidP="00F401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A2602">
              <w:rPr>
                <w:rFonts w:ascii="新細明體" w:hAnsi="新細明體"/>
                <w:noProof/>
                <w:spacing w:val="-6"/>
                <w:sz w:val="20"/>
              </w:rPr>
              <w:t>83,164,949</w:t>
            </w:r>
          </w:p>
        </w:tc>
        <w:tc>
          <w:tcPr>
            <w:tcW w:w="2040" w:type="dxa"/>
            <w:shd w:val="clear" w:color="auto" w:fill="auto"/>
            <w:vAlign w:val="center"/>
          </w:tcPr>
          <w:p w:rsidR="00A441ED" w:rsidRPr="00DF667B" w:rsidRDefault="00A441ED" w:rsidP="00F401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A2602">
              <w:rPr>
                <w:rFonts w:ascii="新細明體" w:hAnsi="新細明體"/>
                <w:noProof/>
                <w:spacing w:val="-6"/>
                <w:sz w:val="20"/>
              </w:rPr>
              <w:t>16,654,949</w:t>
            </w:r>
          </w:p>
        </w:tc>
      </w:tr>
      <w:tr w:rsidR="00A441ED" w:rsidRPr="00807ED2" w:rsidTr="00F401B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74"/>
        </w:trPr>
        <w:tc>
          <w:tcPr>
            <w:tcW w:w="299" w:type="dxa"/>
            <w:shd w:val="clear" w:color="auto" w:fill="auto"/>
            <w:vAlign w:val="center"/>
          </w:tcPr>
          <w:p w:rsidR="00A441ED" w:rsidRPr="00807ED2" w:rsidRDefault="00A441ED" w:rsidP="00F401BF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  <w:r w:rsidRPr="00807ED2">
              <w:rPr>
                <w:rFonts w:ascii="新細明體" w:hAnsi="新細明體"/>
                <w:b/>
                <w:noProof/>
                <w:spacing w:val="-12"/>
                <w:sz w:val="20"/>
              </w:rPr>
              <w:t>4</w:t>
            </w: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:rsidR="00A441ED" w:rsidRPr="00807ED2" w:rsidRDefault="00A441ED" w:rsidP="00F401BF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</w:p>
        </w:tc>
        <w:tc>
          <w:tcPr>
            <w:tcW w:w="2279" w:type="dxa"/>
            <w:shd w:val="clear" w:color="auto" w:fill="auto"/>
            <w:vAlign w:val="center"/>
          </w:tcPr>
          <w:p w:rsidR="00A441ED" w:rsidRPr="00807ED2" w:rsidRDefault="00A441ED" w:rsidP="00F401BF">
            <w:pPr>
              <w:ind w:leftChars="100" w:left="240"/>
              <w:jc w:val="distribute"/>
              <w:rPr>
                <w:rFonts w:ascii="標楷體" w:eastAsia="標楷體" w:hAnsi="標楷體"/>
                <w:b/>
                <w:spacing w:val="-12"/>
                <w:sz w:val="20"/>
              </w:rPr>
            </w:pPr>
            <w:r w:rsidRPr="00807ED2">
              <w:rPr>
                <w:rFonts w:ascii="標楷體" w:eastAsia="標楷體" w:hAnsi="標楷體" w:hint="eastAsia"/>
                <w:b/>
                <w:noProof/>
                <w:spacing w:val="-12"/>
                <w:sz w:val="20"/>
              </w:rPr>
              <w:t>財產收入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A441ED" w:rsidRPr="00807ED2" w:rsidRDefault="00A441ED" w:rsidP="00F401B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807ED2">
              <w:rPr>
                <w:rFonts w:ascii="新細明體" w:hAnsi="新細明體"/>
                <w:b/>
                <w:noProof/>
                <w:spacing w:val="-6"/>
                <w:sz w:val="20"/>
              </w:rPr>
              <w:t>45,301,000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A441ED" w:rsidRPr="00807ED2" w:rsidRDefault="00A441ED" w:rsidP="00F401B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807ED2">
              <w:rPr>
                <w:rFonts w:ascii="新細明體" w:hAnsi="新細明體"/>
                <w:b/>
                <w:noProof/>
                <w:spacing w:val="-6"/>
                <w:sz w:val="20"/>
              </w:rPr>
              <w:t>64,938,040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A441ED" w:rsidRPr="00807ED2" w:rsidRDefault="00A441ED" w:rsidP="00F401B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807ED2">
              <w:rPr>
                <w:rFonts w:ascii="新細明體" w:hAnsi="新細明體"/>
                <w:b/>
                <w:noProof/>
                <w:spacing w:val="-6"/>
                <w:sz w:val="20"/>
              </w:rPr>
              <w:t>808,608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A441ED" w:rsidRPr="00807ED2" w:rsidRDefault="00A441ED" w:rsidP="00F401B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807ED2">
              <w:rPr>
                <w:rFonts w:ascii="新細明體" w:hAnsi="新細明體"/>
                <w:b/>
                <w:noProof/>
                <w:spacing w:val="-6"/>
                <w:sz w:val="20"/>
              </w:rPr>
              <w:t>17,287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A441ED" w:rsidRPr="00807ED2" w:rsidRDefault="00A441ED" w:rsidP="00F401B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807ED2">
              <w:rPr>
                <w:rFonts w:ascii="新細明體" w:hAnsi="新細明體"/>
                <w:b/>
                <w:noProof/>
                <w:spacing w:val="-6"/>
                <w:sz w:val="20"/>
              </w:rPr>
              <w:t>65,763,935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A441ED" w:rsidRPr="00807ED2" w:rsidRDefault="00A441ED" w:rsidP="00F401B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807ED2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A441ED" w:rsidRPr="00807ED2" w:rsidRDefault="00A441ED" w:rsidP="00F401B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807ED2">
              <w:rPr>
                <w:rFonts w:ascii="新細明體" w:hAnsi="新細明體"/>
                <w:b/>
                <w:noProof/>
                <w:spacing w:val="-6"/>
                <w:sz w:val="20"/>
              </w:rPr>
              <w:t>91,128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A441ED" w:rsidRPr="00807ED2" w:rsidRDefault="00A441ED" w:rsidP="00F401B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807ED2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A441ED" w:rsidRPr="00807ED2" w:rsidRDefault="00A441ED" w:rsidP="00F401B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807ED2">
              <w:rPr>
                <w:rFonts w:ascii="新細明體" w:hAnsi="新細明體"/>
                <w:b/>
                <w:noProof/>
                <w:spacing w:val="-6"/>
                <w:sz w:val="20"/>
              </w:rPr>
              <w:t>64,938,040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A441ED" w:rsidRPr="00807ED2" w:rsidRDefault="00A441ED" w:rsidP="00F401B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807ED2">
              <w:rPr>
                <w:rFonts w:ascii="新細明體" w:hAnsi="新細明體"/>
                <w:b/>
                <w:noProof/>
                <w:spacing w:val="-6"/>
                <w:sz w:val="20"/>
              </w:rPr>
              <w:t>899,736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A441ED" w:rsidRPr="00807ED2" w:rsidRDefault="00A441ED" w:rsidP="00F401B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807ED2">
              <w:rPr>
                <w:rFonts w:ascii="新細明體" w:hAnsi="新細明體"/>
                <w:b/>
                <w:noProof/>
                <w:spacing w:val="-6"/>
                <w:sz w:val="20"/>
              </w:rPr>
              <w:t>17,287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A441ED" w:rsidRPr="00807ED2" w:rsidRDefault="00A441ED" w:rsidP="00F401B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807ED2">
              <w:rPr>
                <w:rFonts w:ascii="新細明體" w:hAnsi="新細明體"/>
                <w:b/>
                <w:noProof/>
                <w:spacing w:val="-6"/>
                <w:sz w:val="20"/>
              </w:rPr>
              <w:t>65,855,063</w:t>
            </w:r>
          </w:p>
        </w:tc>
        <w:tc>
          <w:tcPr>
            <w:tcW w:w="2040" w:type="dxa"/>
            <w:shd w:val="clear" w:color="auto" w:fill="auto"/>
            <w:vAlign w:val="center"/>
          </w:tcPr>
          <w:p w:rsidR="00A441ED" w:rsidRPr="00807ED2" w:rsidRDefault="00A441ED" w:rsidP="00F401B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807ED2">
              <w:rPr>
                <w:rFonts w:ascii="新細明體" w:hAnsi="新細明體"/>
                <w:b/>
                <w:noProof/>
                <w:spacing w:val="-6"/>
                <w:sz w:val="20"/>
              </w:rPr>
              <w:t>20,554,063</w:t>
            </w:r>
          </w:p>
        </w:tc>
      </w:tr>
      <w:tr w:rsidR="00A441ED" w:rsidTr="00F401B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74"/>
        </w:trPr>
        <w:tc>
          <w:tcPr>
            <w:tcW w:w="299" w:type="dxa"/>
            <w:shd w:val="clear" w:color="auto" w:fill="auto"/>
            <w:vAlign w:val="center"/>
          </w:tcPr>
          <w:p w:rsidR="00A441ED" w:rsidRDefault="00A441ED" w:rsidP="00F401BF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:rsidR="00A441ED" w:rsidRDefault="00A441ED" w:rsidP="00F401BF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7A2602">
              <w:rPr>
                <w:rFonts w:ascii="新細明體" w:hAnsi="新細明體"/>
                <w:noProof/>
                <w:spacing w:val="-12"/>
                <w:sz w:val="20"/>
              </w:rPr>
              <w:t>1</w:t>
            </w:r>
          </w:p>
        </w:tc>
        <w:tc>
          <w:tcPr>
            <w:tcW w:w="2279" w:type="dxa"/>
            <w:shd w:val="clear" w:color="auto" w:fill="auto"/>
            <w:vAlign w:val="center"/>
          </w:tcPr>
          <w:p w:rsidR="00A441ED" w:rsidRDefault="00A441ED" w:rsidP="00F401BF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7A2602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財產孳息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A441ED" w:rsidRPr="00DF667B" w:rsidRDefault="00A441ED" w:rsidP="00F401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A2602">
              <w:rPr>
                <w:rFonts w:ascii="新細明體" w:hAnsi="新細明體"/>
                <w:noProof/>
                <w:spacing w:val="-6"/>
                <w:sz w:val="20"/>
              </w:rPr>
              <w:t>39,001,000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A441ED" w:rsidRPr="00DF667B" w:rsidRDefault="00A441ED" w:rsidP="00F401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A2602">
              <w:rPr>
                <w:rFonts w:ascii="新細明體" w:hAnsi="新細明體"/>
                <w:noProof/>
                <w:spacing w:val="-6"/>
                <w:sz w:val="20"/>
              </w:rPr>
              <w:t>48,330,892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A441ED" w:rsidRPr="00DF667B" w:rsidRDefault="00A441ED" w:rsidP="00F401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A2602">
              <w:rPr>
                <w:rFonts w:ascii="新細明體" w:hAnsi="新細明體"/>
                <w:noProof/>
                <w:spacing w:val="-6"/>
                <w:sz w:val="20"/>
              </w:rPr>
              <w:t>808,608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A441ED" w:rsidRPr="00DF667B" w:rsidRDefault="00A441ED" w:rsidP="00F401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A2602">
              <w:rPr>
                <w:rFonts w:ascii="新細明體" w:hAnsi="新細明體"/>
                <w:noProof/>
                <w:spacing w:val="-6"/>
                <w:sz w:val="20"/>
              </w:rPr>
              <w:t>17,287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A441ED" w:rsidRPr="00DF667B" w:rsidRDefault="00A441ED" w:rsidP="00F401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A2602">
              <w:rPr>
                <w:rFonts w:ascii="新細明體" w:hAnsi="新細明體"/>
                <w:noProof/>
                <w:spacing w:val="-6"/>
                <w:sz w:val="20"/>
              </w:rPr>
              <w:t>49,156,787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A441ED" w:rsidRPr="00DF667B" w:rsidRDefault="00A441ED" w:rsidP="00F401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A260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A441ED" w:rsidRPr="00DF667B" w:rsidRDefault="00A441ED" w:rsidP="00F401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A2602">
              <w:rPr>
                <w:rFonts w:ascii="新細明體" w:hAnsi="新細明體"/>
                <w:noProof/>
                <w:spacing w:val="-6"/>
                <w:sz w:val="20"/>
              </w:rPr>
              <w:t>91,128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A441ED" w:rsidRPr="00DF667B" w:rsidRDefault="00A441ED" w:rsidP="00F401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A260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A441ED" w:rsidRPr="00DF667B" w:rsidRDefault="00A441ED" w:rsidP="00F401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A2602">
              <w:rPr>
                <w:rFonts w:ascii="新細明體" w:hAnsi="新細明體"/>
                <w:noProof/>
                <w:spacing w:val="-6"/>
                <w:sz w:val="20"/>
              </w:rPr>
              <w:t>48,330,892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A441ED" w:rsidRPr="00DF667B" w:rsidRDefault="00A441ED" w:rsidP="00F401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A2602">
              <w:rPr>
                <w:rFonts w:ascii="新細明體" w:hAnsi="新細明體"/>
                <w:noProof/>
                <w:spacing w:val="-6"/>
                <w:sz w:val="20"/>
              </w:rPr>
              <w:t>899,736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A441ED" w:rsidRPr="00DF667B" w:rsidRDefault="00A441ED" w:rsidP="00F401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A2602">
              <w:rPr>
                <w:rFonts w:ascii="新細明體" w:hAnsi="新細明體"/>
                <w:noProof/>
                <w:spacing w:val="-6"/>
                <w:sz w:val="20"/>
              </w:rPr>
              <w:t>17,287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A441ED" w:rsidRPr="00DF667B" w:rsidRDefault="00A441ED" w:rsidP="00F401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A2602">
              <w:rPr>
                <w:rFonts w:ascii="新細明體" w:hAnsi="新細明體"/>
                <w:noProof/>
                <w:spacing w:val="-6"/>
                <w:sz w:val="20"/>
              </w:rPr>
              <w:t>49,247,915</w:t>
            </w:r>
          </w:p>
        </w:tc>
        <w:tc>
          <w:tcPr>
            <w:tcW w:w="2040" w:type="dxa"/>
            <w:shd w:val="clear" w:color="auto" w:fill="auto"/>
            <w:vAlign w:val="center"/>
          </w:tcPr>
          <w:p w:rsidR="00A441ED" w:rsidRPr="00DF667B" w:rsidRDefault="00A441ED" w:rsidP="00F401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A2602">
              <w:rPr>
                <w:rFonts w:ascii="新細明體" w:hAnsi="新細明體"/>
                <w:noProof/>
                <w:spacing w:val="-6"/>
                <w:sz w:val="20"/>
              </w:rPr>
              <w:t>10,246,915</w:t>
            </w:r>
          </w:p>
        </w:tc>
      </w:tr>
      <w:tr w:rsidR="00A441ED" w:rsidTr="00F401B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74"/>
        </w:trPr>
        <w:tc>
          <w:tcPr>
            <w:tcW w:w="299" w:type="dxa"/>
            <w:shd w:val="clear" w:color="auto" w:fill="auto"/>
            <w:vAlign w:val="center"/>
          </w:tcPr>
          <w:p w:rsidR="00A441ED" w:rsidRDefault="00A441ED" w:rsidP="00F401BF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:rsidR="00A441ED" w:rsidRDefault="00A441ED" w:rsidP="00F401BF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7A2602">
              <w:rPr>
                <w:rFonts w:ascii="新細明體" w:hAnsi="新細明體"/>
                <w:noProof/>
                <w:spacing w:val="-12"/>
                <w:sz w:val="20"/>
              </w:rPr>
              <w:t>2</w:t>
            </w:r>
          </w:p>
        </w:tc>
        <w:tc>
          <w:tcPr>
            <w:tcW w:w="2279" w:type="dxa"/>
            <w:shd w:val="clear" w:color="auto" w:fill="auto"/>
            <w:vAlign w:val="center"/>
          </w:tcPr>
          <w:p w:rsidR="00A441ED" w:rsidRDefault="00A441ED" w:rsidP="00F401BF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7A2602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廢舊物資售價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A441ED" w:rsidRPr="00DF667B" w:rsidRDefault="00A441ED" w:rsidP="00F401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A2602">
              <w:rPr>
                <w:rFonts w:ascii="新細明體" w:hAnsi="新細明體"/>
                <w:noProof/>
                <w:spacing w:val="-6"/>
                <w:sz w:val="20"/>
              </w:rPr>
              <w:t>6,300,000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A441ED" w:rsidRPr="00DF667B" w:rsidRDefault="00A441ED" w:rsidP="00F401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A2602">
              <w:rPr>
                <w:rFonts w:ascii="新細明體" w:hAnsi="新細明體"/>
                <w:noProof/>
                <w:spacing w:val="-6"/>
                <w:sz w:val="20"/>
              </w:rPr>
              <w:t>16,607,148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A441ED" w:rsidRPr="00DF667B" w:rsidRDefault="00A441ED" w:rsidP="00F401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A260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A441ED" w:rsidRPr="00DF667B" w:rsidRDefault="00A441ED" w:rsidP="00F401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A260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A441ED" w:rsidRPr="00DF667B" w:rsidRDefault="00A441ED" w:rsidP="00F401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A2602">
              <w:rPr>
                <w:rFonts w:ascii="新細明體" w:hAnsi="新細明體"/>
                <w:noProof/>
                <w:spacing w:val="-6"/>
                <w:sz w:val="20"/>
              </w:rPr>
              <w:t>16,607,148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A441ED" w:rsidRPr="00DF667B" w:rsidRDefault="00A441ED" w:rsidP="00F401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A260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A441ED" w:rsidRPr="00DF667B" w:rsidRDefault="00A441ED" w:rsidP="00F401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A260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A441ED" w:rsidRPr="00DF667B" w:rsidRDefault="00A441ED" w:rsidP="00F401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A260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A441ED" w:rsidRPr="00DF667B" w:rsidRDefault="00A441ED" w:rsidP="00F401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A2602">
              <w:rPr>
                <w:rFonts w:ascii="新細明體" w:hAnsi="新細明體"/>
                <w:noProof/>
                <w:spacing w:val="-6"/>
                <w:sz w:val="20"/>
              </w:rPr>
              <w:t>16,607,148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A441ED" w:rsidRPr="00DF667B" w:rsidRDefault="00A441ED" w:rsidP="00F401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A260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A441ED" w:rsidRPr="00DF667B" w:rsidRDefault="00A441ED" w:rsidP="00F401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A260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A441ED" w:rsidRPr="00DF667B" w:rsidRDefault="00A441ED" w:rsidP="00F401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A2602">
              <w:rPr>
                <w:rFonts w:ascii="新細明體" w:hAnsi="新細明體"/>
                <w:noProof/>
                <w:spacing w:val="-6"/>
                <w:sz w:val="20"/>
              </w:rPr>
              <w:t>16,607,148</w:t>
            </w:r>
          </w:p>
        </w:tc>
        <w:tc>
          <w:tcPr>
            <w:tcW w:w="2040" w:type="dxa"/>
            <w:shd w:val="clear" w:color="auto" w:fill="auto"/>
            <w:vAlign w:val="center"/>
          </w:tcPr>
          <w:p w:rsidR="00A441ED" w:rsidRPr="00DF667B" w:rsidRDefault="00A441ED" w:rsidP="00F401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A2602">
              <w:rPr>
                <w:rFonts w:ascii="新細明體" w:hAnsi="新細明體"/>
                <w:noProof/>
                <w:spacing w:val="-6"/>
                <w:sz w:val="20"/>
              </w:rPr>
              <w:t>10,307,148</w:t>
            </w:r>
          </w:p>
        </w:tc>
      </w:tr>
      <w:tr w:rsidR="00A441ED" w:rsidRPr="00807ED2" w:rsidTr="00F401B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74"/>
        </w:trPr>
        <w:tc>
          <w:tcPr>
            <w:tcW w:w="299" w:type="dxa"/>
            <w:shd w:val="clear" w:color="auto" w:fill="auto"/>
            <w:vAlign w:val="center"/>
          </w:tcPr>
          <w:p w:rsidR="00A441ED" w:rsidRPr="00807ED2" w:rsidRDefault="00A441ED" w:rsidP="00F401BF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  <w:r w:rsidRPr="00807ED2">
              <w:rPr>
                <w:rFonts w:ascii="新細明體" w:hAnsi="新細明體"/>
                <w:b/>
                <w:noProof/>
                <w:spacing w:val="-12"/>
                <w:sz w:val="20"/>
              </w:rPr>
              <w:t>5</w:t>
            </w: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:rsidR="00A441ED" w:rsidRPr="00807ED2" w:rsidRDefault="00A441ED" w:rsidP="00F401BF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</w:p>
        </w:tc>
        <w:tc>
          <w:tcPr>
            <w:tcW w:w="2279" w:type="dxa"/>
            <w:shd w:val="clear" w:color="auto" w:fill="auto"/>
            <w:vAlign w:val="center"/>
          </w:tcPr>
          <w:p w:rsidR="00A441ED" w:rsidRPr="00807ED2" w:rsidRDefault="00A441ED" w:rsidP="00F401BF">
            <w:pPr>
              <w:ind w:leftChars="100" w:left="240"/>
              <w:jc w:val="distribute"/>
              <w:rPr>
                <w:rFonts w:ascii="標楷體" w:eastAsia="標楷體" w:hAnsi="標楷體"/>
                <w:b/>
                <w:spacing w:val="-12"/>
                <w:sz w:val="20"/>
              </w:rPr>
            </w:pPr>
            <w:r w:rsidRPr="00807ED2">
              <w:rPr>
                <w:rFonts w:ascii="標楷體" w:eastAsia="標楷體" w:hAnsi="標楷體" w:hint="eastAsia"/>
                <w:b/>
                <w:noProof/>
                <w:spacing w:val="-12"/>
                <w:sz w:val="20"/>
              </w:rPr>
              <w:t>營業盈餘及事業收入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A441ED" w:rsidRPr="00807ED2" w:rsidRDefault="00A441ED" w:rsidP="00F401B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807ED2">
              <w:rPr>
                <w:rFonts w:ascii="新細明體" w:hAnsi="新細明體"/>
                <w:b/>
                <w:noProof/>
                <w:spacing w:val="-6"/>
                <w:sz w:val="20"/>
              </w:rPr>
              <w:t>5,000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A441ED" w:rsidRPr="00807ED2" w:rsidRDefault="00A441ED" w:rsidP="00F401B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807ED2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A441ED" w:rsidRPr="00807ED2" w:rsidRDefault="00A441ED" w:rsidP="00F401B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807ED2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A441ED" w:rsidRPr="00807ED2" w:rsidRDefault="00A441ED" w:rsidP="00F401B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807ED2">
              <w:rPr>
                <w:rFonts w:ascii="新細明體" w:hAnsi="新細明體"/>
                <w:b/>
                <w:noProof/>
                <w:spacing w:val="-6"/>
                <w:sz w:val="20"/>
              </w:rPr>
              <w:t>134,403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A441ED" w:rsidRPr="00807ED2" w:rsidRDefault="00A441ED" w:rsidP="00F401B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807ED2">
              <w:rPr>
                <w:rFonts w:ascii="新細明體" w:hAnsi="新細明體"/>
                <w:b/>
                <w:noProof/>
                <w:spacing w:val="-6"/>
                <w:sz w:val="20"/>
              </w:rPr>
              <w:t>134,403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A441ED" w:rsidRPr="00807ED2" w:rsidRDefault="00A441ED" w:rsidP="00F401B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807ED2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A441ED" w:rsidRPr="00807ED2" w:rsidRDefault="00A441ED" w:rsidP="00F401B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807ED2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A441ED" w:rsidRPr="00807ED2" w:rsidRDefault="00A441ED" w:rsidP="00F401B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807ED2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A441ED" w:rsidRPr="00807ED2" w:rsidRDefault="00A441ED" w:rsidP="00F401B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807ED2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A441ED" w:rsidRPr="00807ED2" w:rsidRDefault="00A441ED" w:rsidP="00F401B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807ED2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A441ED" w:rsidRPr="00807ED2" w:rsidRDefault="00A441ED" w:rsidP="00F401B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807ED2">
              <w:rPr>
                <w:rFonts w:ascii="新細明體" w:hAnsi="新細明體"/>
                <w:b/>
                <w:noProof/>
                <w:spacing w:val="-6"/>
                <w:sz w:val="20"/>
              </w:rPr>
              <w:t>134,403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A441ED" w:rsidRPr="00807ED2" w:rsidRDefault="00A441ED" w:rsidP="00F401B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807ED2">
              <w:rPr>
                <w:rFonts w:ascii="新細明體" w:hAnsi="新細明體"/>
                <w:b/>
                <w:noProof/>
                <w:spacing w:val="-6"/>
                <w:sz w:val="20"/>
              </w:rPr>
              <w:t>134,403</w:t>
            </w:r>
          </w:p>
        </w:tc>
        <w:tc>
          <w:tcPr>
            <w:tcW w:w="2040" w:type="dxa"/>
            <w:shd w:val="clear" w:color="auto" w:fill="auto"/>
            <w:vAlign w:val="center"/>
          </w:tcPr>
          <w:p w:rsidR="00A441ED" w:rsidRPr="00807ED2" w:rsidRDefault="00A441ED" w:rsidP="00F401B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807ED2">
              <w:rPr>
                <w:rFonts w:ascii="新細明體" w:hAnsi="新細明體"/>
                <w:b/>
                <w:noProof/>
                <w:spacing w:val="-6"/>
                <w:sz w:val="20"/>
              </w:rPr>
              <w:t>129,403</w:t>
            </w:r>
          </w:p>
        </w:tc>
      </w:tr>
      <w:tr w:rsidR="00A441ED" w:rsidTr="00F401B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74"/>
        </w:trPr>
        <w:tc>
          <w:tcPr>
            <w:tcW w:w="299" w:type="dxa"/>
            <w:shd w:val="clear" w:color="auto" w:fill="auto"/>
            <w:vAlign w:val="center"/>
          </w:tcPr>
          <w:p w:rsidR="00A441ED" w:rsidRDefault="00A441ED" w:rsidP="00F401BF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:rsidR="00A441ED" w:rsidRDefault="00A441ED" w:rsidP="00F401BF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7A2602">
              <w:rPr>
                <w:rFonts w:ascii="新細明體" w:hAnsi="新細明體"/>
                <w:noProof/>
                <w:spacing w:val="-12"/>
                <w:sz w:val="20"/>
              </w:rPr>
              <w:t>1</w:t>
            </w:r>
          </w:p>
        </w:tc>
        <w:tc>
          <w:tcPr>
            <w:tcW w:w="2279" w:type="dxa"/>
            <w:shd w:val="clear" w:color="auto" w:fill="auto"/>
            <w:vAlign w:val="center"/>
          </w:tcPr>
          <w:p w:rsidR="00A441ED" w:rsidRDefault="00A441ED" w:rsidP="00F401BF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7A2602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營業基金盈餘繳庫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A441ED" w:rsidRPr="00DF667B" w:rsidRDefault="00A441ED" w:rsidP="00F401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A2602">
              <w:rPr>
                <w:rFonts w:ascii="新細明體" w:hAnsi="新細明體"/>
                <w:noProof/>
                <w:spacing w:val="-6"/>
                <w:sz w:val="20"/>
              </w:rPr>
              <w:t>5,000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A441ED" w:rsidRPr="00DF667B" w:rsidRDefault="00A441ED" w:rsidP="00F401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A260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A441ED" w:rsidRPr="00DF667B" w:rsidRDefault="00A441ED" w:rsidP="00F401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A260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A441ED" w:rsidRPr="00DF667B" w:rsidRDefault="00A441ED" w:rsidP="00F401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A2602">
              <w:rPr>
                <w:rFonts w:ascii="新細明體" w:hAnsi="新細明體"/>
                <w:noProof/>
                <w:spacing w:val="-6"/>
                <w:sz w:val="20"/>
              </w:rPr>
              <w:t>134,403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A441ED" w:rsidRPr="00DF667B" w:rsidRDefault="00A441ED" w:rsidP="00F401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A2602">
              <w:rPr>
                <w:rFonts w:ascii="新細明體" w:hAnsi="新細明體"/>
                <w:noProof/>
                <w:spacing w:val="-6"/>
                <w:sz w:val="20"/>
              </w:rPr>
              <w:t>134,403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A441ED" w:rsidRPr="00DF667B" w:rsidRDefault="00A441ED" w:rsidP="00F401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A260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A441ED" w:rsidRPr="00DF667B" w:rsidRDefault="00A441ED" w:rsidP="00F401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A260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A441ED" w:rsidRPr="00DF667B" w:rsidRDefault="00A441ED" w:rsidP="00F401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A260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A441ED" w:rsidRPr="00DF667B" w:rsidRDefault="00A441ED" w:rsidP="00F401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A260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A441ED" w:rsidRPr="00DF667B" w:rsidRDefault="00A441ED" w:rsidP="00F401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A260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A441ED" w:rsidRPr="00DF667B" w:rsidRDefault="00A441ED" w:rsidP="00F401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A2602">
              <w:rPr>
                <w:rFonts w:ascii="新細明體" w:hAnsi="新細明體"/>
                <w:noProof/>
                <w:spacing w:val="-6"/>
                <w:sz w:val="20"/>
              </w:rPr>
              <w:t>134,403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A441ED" w:rsidRPr="00DF667B" w:rsidRDefault="00A441ED" w:rsidP="00F401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A2602">
              <w:rPr>
                <w:rFonts w:ascii="新細明體" w:hAnsi="新細明體"/>
                <w:noProof/>
                <w:spacing w:val="-6"/>
                <w:sz w:val="20"/>
              </w:rPr>
              <w:t>134,403</w:t>
            </w:r>
          </w:p>
        </w:tc>
        <w:tc>
          <w:tcPr>
            <w:tcW w:w="2040" w:type="dxa"/>
            <w:shd w:val="clear" w:color="auto" w:fill="auto"/>
            <w:vAlign w:val="center"/>
          </w:tcPr>
          <w:p w:rsidR="00A441ED" w:rsidRPr="00DF667B" w:rsidRDefault="00A441ED" w:rsidP="00F401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A2602">
              <w:rPr>
                <w:rFonts w:ascii="新細明體" w:hAnsi="新細明體"/>
                <w:noProof/>
                <w:spacing w:val="-6"/>
                <w:sz w:val="20"/>
              </w:rPr>
              <w:t>129,403</w:t>
            </w:r>
          </w:p>
        </w:tc>
      </w:tr>
      <w:tr w:rsidR="00A441ED" w:rsidRPr="00807ED2" w:rsidTr="00F401B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74"/>
        </w:trPr>
        <w:tc>
          <w:tcPr>
            <w:tcW w:w="299" w:type="dxa"/>
            <w:shd w:val="clear" w:color="auto" w:fill="auto"/>
            <w:vAlign w:val="center"/>
          </w:tcPr>
          <w:p w:rsidR="00A441ED" w:rsidRPr="00807ED2" w:rsidRDefault="00A441ED" w:rsidP="00F401BF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  <w:r w:rsidRPr="00807ED2">
              <w:rPr>
                <w:rFonts w:ascii="新細明體" w:hAnsi="新細明體"/>
                <w:b/>
                <w:noProof/>
                <w:spacing w:val="-12"/>
                <w:sz w:val="20"/>
              </w:rPr>
              <w:t>6</w:t>
            </w: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:rsidR="00A441ED" w:rsidRPr="00807ED2" w:rsidRDefault="00A441ED" w:rsidP="00F401BF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</w:p>
        </w:tc>
        <w:tc>
          <w:tcPr>
            <w:tcW w:w="2279" w:type="dxa"/>
            <w:shd w:val="clear" w:color="auto" w:fill="auto"/>
            <w:vAlign w:val="center"/>
          </w:tcPr>
          <w:p w:rsidR="00A441ED" w:rsidRPr="00807ED2" w:rsidRDefault="00A441ED" w:rsidP="00F401BF">
            <w:pPr>
              <w:ind w:leftChars="100" w:left="240"/>
              <w:jc w:val="distribute"/>
              <w:rPr>
                <w:rFonts w:ascii="標楷體" w:eastAsia="標楷體" w:hAnsi="標楷體"/>
                <w:b/>
                <w:spacing w:val="-12"/>
                <w:sz w:val="20"/>
              </w:rPr>
            </w:pPr>
            <w:r w:rsidRPr="00807ED2">
              <w:rPr>
                <w:rFonts w:ascii="標楷體" w:eastAsia="標楷體" w:hAnsi="標楷體" w:hint="eastAsia"/>
                <w:b/>
                <w:noProof/>
                <w:spacing w:val="-12"/>
                <w:sz w:val="20"/>
              </w:rPr>
              <w:t>補助及協助收入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A441ED" w:rsidRPr="00807ED2" w:rsidRDefault="00A441ED" w:rsidP="00F401B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807ED2">
              <w:rPr>
                <w:rFonts w:ascii="新細明體" w:hAnsi="新細明體"/>
                <w:b/>
                <w:noProof/>
                <w:spacing w:val="-6"/>
                <w:sz w:val="20"/>
              </w:rPr>
              <w:t>16,080,254,000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A441ED" w:rsidRPr="00807ED2" w:rsidRDefault="00A441ED" w:rsidP="00F401B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807ED2">
              <w:rPr>
                <w:rFonts w:ascii="新細明體" w:hAnsi="新細明體"/>
                <w:b/>
                <w:noProof/>
                <w:spacing w:val="-6"/>
                <w:sz w:val="20"/>
              </w:rPr>
              <w:t>13,513,954,392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A441ED" w:rsidRPr="00807ED2" w:rsidRDefault="00A441ED" w:rsidP="00F401B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807ED2">
              <w:rPr>
                <w:rFonts w:ascii="新細明體" w:hAnsi="新細明體"/>
                <w:b/>
                <w:noProof/>
                <w:spacing w:val="-6"/>
                <w:sz w:val="20"/>
              </w:rPr>
              <w:t>195,956,965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A441ED" w:rsidRPr="00807ED2" w:rsidRDefault="00A441ED" w:rsidP="00F401B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807ED2">
              <w:rPr>
                <w:rFonts w:ascii="新細明體" w:hAnsi="新細明體"/>
                <w:b/>
                <w:noProof/>
                <w:spacing w:val="-6"/>
                <w:sz w:val="20"/>
              </w:rPr>
              <w:t>2,135,708,121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A441ED" w:rsidRPr="00807ED2" w:rsidRDefault="00A441ED" w:rsidP="00F401B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807ED2">
              <w:rPr>
                <w:rFonts w:ascii="新細明體" w:hAnsi="新細明體"/>
                <w:b/>
                <w:noProof/>
                <w:spacing w:val="-6"/>
                <w:sz w:val="20"/>
              </w:rPr>
              <w:t>15,845,619,478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A441ED" w:rsidRPr="00807ED2" w:rsidRDefault="00A441ED" w:rsidP="00F401B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807ED2">
              <w:rPr>
                <w:rFonts w:ascii="新細明體" w:hAnsi="新細明體"/>
                <w:b/>
                <w:noProof/>
                <w:spacing w:val="-6"/>
                <w:sz w:val="20"/>
              </w:rPr>
              <w:t>- 66,569,472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A441ED" w:rsidRPr="00807ED2" w:rsidRDefault="00A441ED" w:rsidP="00F401B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807ED2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A441ED" w:rsidRPr="00807ED2" w:rsidRDefault="00A441ED" w:rsidP="00F401B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807ED2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A441ED" w:rsidRPr="00807ED2" w:rsidRDefault="00A441ED" w:rsidP="00F401B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807ED2">
              <w:rPr>
                <w:rFonts w:ascii="新細明體" w:hAnsi="新細明體"/>
                <w:b/>
                <w:noProof/>
                <w:spacing w:val="-6"/>
                <w:sz w:val="20"/>
              </w:rPr>
              <w:t>13,447,384,920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A441ED" w:rsidRPr="00807ED2" w:rsidRDefault="00A441ED" w:rsidP="00F401B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807ED2">
              <w:rPr>
                <w:rFonts w:ascii="新細明體" w:hAnsi="新細明體"/>
                <w:b/>
                <w:noProof/>
                <w:spacing w:val="-6"/>
                <w:sz w:val="20"/>
              </w:rPr>
              <w:t>195,956,965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A441ED" w:rsidRPr="00807ED2" w:rsidRDefault="00A441ED" w:rsidP="00F401B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807ED2">
              <w:rPr>
                <w:rFonts w:ascii="新細明體" w:hAnsi="新細明體"/>
                <w:b/>
                <w:noProof/>
                <w:spacing w:val="-6"/>
                <w:sz w:val="20"/>
              </w:rPr>
              <w:t>2,135,708,121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A441ED" w:rsidRPr="00807ED2" w:rsidRDefault="00A441ED" w:rsidP="00F401B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807ED2">
              <w:rPr>
                <w:rFonts w:ascii="新細明體" w:hAnsi="新細明體"/>
                <w:b/>
                <w:noProof/>
                <w:spacing w:val="-6"/>
                <w:sz w:val="20"/>
              </w:rPr>
              <w:t>15,779,050,006</w:t>
            </w:r>
          </w:p>
        </w:tc>
        <w:tc>
          <w:tcPr>
            <w:tcW w:w="2040" w:type="dxa"/>
            <w:shd w:val="clear" w:color="auto" w:fill="auto"/>
            <w:vAlign w:val="center"/>
          </w:tcPr>
          <w:p w:rsidR="00A441ED" w:rsidRPr="00807ED2" w:rsidRDefault="00A441ED" w:rsidP="00F401B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807ED2">
              <w:rPr>
                <w:rFonts w:ascii="新細明體" w:hAnsi="新細明體"/>
                <w:b/>
                <w:noProof/>
                <w:spacing w:val="-6"/>
                <w:sz w:val="20"/>
              </w:rPr>
              <w:t>- 301,203,994</w:t>
            </w:r>
          </w:p>
        </w:tc>
      </w:tr>
      <w:tr w:rsidR="00A441ED" w:rsidTr="00F401B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74"/>
        </w:trPr>
        <w:tc>
          <w:tcPr>
            <w:tcW w:w="299" w:type="dxa"/>
            <w:shd w:val="clear" w:color="auto" w:fill="auto"/>
            <w:vAlign w:val="center"/>
          </w:tcPr>
          <w:p w:rsidR="00A441ED" w:rsidRDefault="00A441ED" w:rsidP="00F401BF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:rsidR="00A441ED" w:rsidRDefault="00A441ED" w:rsidP="00F401BF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7A2602">
              <w:rPr>
                <w:rFonts w:ascii="新細明體" w:hAnsi="新細明體"/>
                <w:noProof/>
                <w:spacing w:val="-12"/>
                <w:sz w:val="20"/>
              </w:rPr>
              <w:t>1</w:t>
            </w:r>
          </w:p>
        </w:tc>
        <w:tc>
          <w:tcPr>
            <w:tcW w:w="2279" w:type="dxa"/>
            <w:shd w:val="clear" w:color="auto" w:fill="auto"/>
            <w:vAlign w:val="center"/>
          </w:tcPr>
          <w:p w:rsidR="00A441ED" w:rsidRDefault="00A441ED" w:rsidP="00F401BF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7A2602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上級政府補助收入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A441ED" w:rsidRPr="00DF667B" w:rsidRDefault="00A441ED" w:rsidP="00F401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A2602">
              <w:rPr>
                <w:rFonts w:ascii="新細明體" w:hAnsi="新細明體"/>
                <w:noProof/>
                <w:spacing w:val="-6"/>
                <w:sz w:val="20"/>
              </w:rPr>
              <w:t>16,080,254,000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A441ED" w:rsidRPr="00DF667B" w:rsidRDefault="00A441ED" w:rsidP="00F401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A2602">
              <w:rPr>
                <w:rFonts w:ascii="新細明體" w:hAnsi="新細明體"/>
                <w:noProof/>
                <w:spacing w:val="-6"/>
                <w:sz w:val="20"/>
              </w:rPr>
              <w:t>13,513,954,392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A441ED" w:rsidRPr="00DF667B" w:rsidRDefault="00A441ED" w:rsidP="00F401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A2602">
              <w:rPr>
                <w:rFonts w:ascii="新細明體" w:hAnsi="新細明體"/>
                <w:noProof/>
                <w:spacing w:val="-6"/>
                <w:sz w:val="20"/>
              </w:rPr>
              <w:t>195,956,965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A441ED" w:rsidRPr="00DF667B" w:rsidRDefault="00A441ED" w:rsidP="00F401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A2602">
              <w:rPr>
                <w:rFonts w:ascii="新細明體" w:hAnsi="新細明體"/>
                <w:noProof/>
                <w:spacing w:val="-6"/>
                <w:sz w:val="20"/>
              </w:rPr>
              <w:t>2,135,708,121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A441ED" w:rsidRPr="00DF667B" w:rsidRDefault="00A441ED" w:rsidP="00F401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A2602">
              <w:rPr>
                <w:rFonts w:ascii="新細明體" w:hAnsi="新細明體"/>
                <w:noProof/>
                <w:spacing w:val="-6"/>
                <w:sz w:val="20"/>
              </w:rPr>
              <w:t>15,845,619,478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A441ED" w:rsidRPr="00DF667B" w:rsidRDefault="00A441ED" w:rsidP="00F401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A2602">
              <w:rPr>
                <w:rFonts w:ascii="新細明體" w:hAnsi="新細明體"/>
                <w:noProof/>
                <w:spacing w:val="-6"/>
                <w:sz w:val="20"/>
              </w:rPr>
              <w:t>- 66,569,472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A441ED" w:rsidRPr="00DF667B" w:rsidRDefault="00A441ED" w:rsidP="00F401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A260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A441ED" w:rsidRPr="00DF667B" w:rsidRDefault="00A441ED" w:rsidP="00F401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A260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A441ED" w:rsidRPr="00DF667B" w:rsidRDefault="00A441ED" w:rsidP="00F401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A2602">
              <w:rPr>
                <w:rFonts w:ascii="新細明體" w:hAnsi="新細明體"/>
                <w:noProof/>
                <w:spacing w:val="-6"/>
                <w:sz w:val="20"/>
              </w:rPr>
              <w:t>13,447,384,920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A441ED" w:rsidRPr="00DF667B" w:rsidRDefault="00A441ED" w:rsidP="00F401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A2602">
              <w:rPr>
                <w:rFonts w:ascii="新細明體" w:hAnsi="新細明體"/>
                <w:noProof/>
                <w:spacing w:val="-6"/>
                <w:sz w:val="20"/>
              </w:rPr>
              <w:t>195,956,965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A441ED" w:rsidRPr="00DF667B" w:rsidRDefault="00A441ED" w:rsidP="00F401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A2602">
              <w:rPr>
                <w:rFonts w:ascii="新細明體" w:hAnsi="新細明體"/>
                <w:noProof/>
                <w:spacing w:val="-6"/>
                <w:sz w:val="20"/>
              </w:rPr>
              <w:t>2,135,708,121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A441ED" w:rsidRPr="00DF667B" w:rsidRDefault="00A441ED" w:rsidP="00F401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A2602">
              <w:rPr>
                <w:rFonts w:ascii="新細明體" w:hAnsi="新細明體"/>
                <w:noProof/>
                <w:spacing w:val="-6"/>
                <w:sz w:val="20"/>
              </w:rPr>
              <w:t>15,779,050,006</w:t>
            </w:r>
          </w:p>
        </w:tc>
        <w:tc>
          <w:tcPr>
            <w:tcW w:w="2040" w:type="dxa"/>
            <w:shd w:val="clear" w:color="auto" w:fill="auto"/>
            <w:vAlign w:val="center"/>
          </w:tcPr>
          <w:p w:rsidR="00A441ED" w:rsidRPr="00DF667B" w:rsidRDefault="00A441ED" w:rsidP="00F401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A2602">
              <w:rPr>
                <w:rFonts w:ascii="新細明體" w:hAnsi="新細明體"/>
                <w:noProof/>
                <w:spacing w:val="-6"/>
                <w:sz w:val="20"/>
              </w:rPr>
              <w:t>- 301,203,994</w:t>
            </w:r>
          </w:p>
        </w:tc>
      </w:tr>
      <w:tr w:rsidR="00A441ED" w:rsidRPr="00807ED2" w:rsidTr="00F401B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74"/>
        </w:trPr>
        <w:tc>
          <w:tcPr>
            <w:tcW w:w="299" w:type="dxa"/>
            <w:shd w:val="clear" w:color="auto" w:fill="auto"/>
            <w:vAlign w:val="center"/>
          </w:tcPr>
          <w:p w:rsidR="00A441ED" w:rsidRPr="00807ED2" w:rsidRDefault="00A441ED" w:rsidP="00F401BF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  <w:r w:rsidRPr="00807ED2">
              <w:rPr>
                <w:rFonts w:ascii="新細明體" w:hAnsi="新細明體"/>
                <w:b/>
                <w:noProof/>
                <w:spacing w:val="-12"/>
                <w:sz w:val="20"/>
              </w:rPr>
              <w:t>7</w:t>
            </w: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:rsidR="00A441ED" w:rsidRPr="00807ED2" w:rsidRDefault="00A441ED" w:rsidP="00F401BF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</w:p>
        </w:tc>
        <w:tc>
          <w:tcPr>
            <w:tcW w:w="2279" w:type="dxa"/>
            <w:shd w:val="clear" w:color="auto" w:fill="auto"/>
            <w:vAlign w:val="center"/>
          </w:tcPr>
          <w:p w:rsidR="00A441ED" w:rsidRPr="00807ED2" w:rsidRDefault="00A441ED" w:rsidP="00F401BF">
            <w:pPr>
              <w:ind w:leftChars="100" w:left="240"/>
              <w:jc w:val="distribute"/>
              <w:rPr>
                <w:rFonts w:ascii="標楷體" w:eastAsia="標楷體" w:hAnsi="標楷體"/>
                <w:b/>
                <w:spacing w:val="-12"/>
                <w:sz w:val="20"/>
              </w:rPr>
            </w:pPr>
            <w:r w:rsidRPr="00807ED2">
              <w:rPr>
                <w:rFonts w:ascii="標楷體" w:eastAsia="標楷體" w:hAnsi="標楷體" w:hint="eastAsia"/>
                <w:b/>
                <w:noProof/>
                <w:spacing w:val="-12"/>
                <w:sz w:val="20"/>
              </w:rPr>
              <w:t>捐獻及贈與收入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A441ED" w:rsidRPr="00807ED2" w:rsidRDefault="00A441ED" w:rsidP="00F401B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807ED2">
              <w:rPr>
                <w:rFonts w:ascii="新細明體" w:hAnsi="新細明體"/>
                <w:b/>
                <w:noProof/>
                <w:spacing w:val="-6"/>
                <w:sz w:val="20"/>
              </w:rPr>
              <w:t>168,230,000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A441ED" w:rsidRPr="00807ED2" w:rsidRDefault="00A441ED" w:rsidP="00F401B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807ED2">
              <w:rPr>
                <w:rFonts w:ascii="新細明體" w:hAnsi="新細明體"/>
                <w:b/>
                <w:noProof/>
                <w:spacing w:val="-6"/>
                <w:sz w:val="20"/>
              </w:rPr>
              <w:t>34,701,829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A441ED" w:rsidRPr="00807ED2" w:rsidRDefault="00A441ED" w:rsidP="00F401B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807ED2">
              <w:rPr>
                <w:rFonts w:ascii="新細明體" w:hAnsi="新細明體"/>
                <w:b/>
                <w:noProof/>
                <w:spacing w:val="-6"/>
                <w:sz w:val="20"/>
              </w:rPr>
              <w:t>20,051,500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A441ED" w:rsidRPr="00807ED2" w:rsidRDefault="00A441ED" w:rsidP="00F401B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807ED2">
              <w:rPr>
                <w:rFonts w:ascii="新細明體" w:hAnsi="新細明體"/>
                <w:b/>
                <w:noProof/>
                <w:spacing w:val="-6"/>
                <w:sz w:val="20"/>
              </w:rPr>
              <w:t>112,261,816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A441ED" w:rsidRPr="00807ED2" w:rsidRDefault="00A441ED" w:rsidP="00F401B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807ED2">
              <w:rPr>
                <w:rFonts w:ascii="新細明體" w:hAnsi="新細明體"/>
                <w:b/>
                <w:noProof/>
                <w:spacing w:val="-6"/>
                <w:sz w:val="20"/>
              </w:rPr>
              <w:t>167,015,145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A441ED" w:rsidRPr="00807ED2" w:rsidRDefault="00A441ED" w:rsidP="00F401B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807ED2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A441ED" w:rsidRPr="00807ED2" w:rsidRDefault="00A441ED" w:rsidP="00F401B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807ED2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A441ED" w:rsidRPr="00807ED2" w:rsidRDefault="00A441ED" w:rsidP="00F401B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807ED2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A441ED" w:rsidRPr="00807ED2" w:rsidRDefault="00A441ED" w:rsidP="00F401B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807ED2">
              <w:rPr>
                <w:rFonts w:ascii="新細明體" w:hAnsi="新細明體"/>
                <w:b/>
                <w:noProof/>
                <w:spacing w:val="-6"/>
                <w:sz w:val="20"/>
              </w:rPr>
              <w:t>34,701,829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A441ED" w:rsidRPr="00807ED2" w:rsidRDefault="00A441ED" w:rsidP="00F401B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807ED2">
              <w:rPr>
                <w:rFonts w:ascii="新細明體" w:hAnsi="新細明體"/>
                <w:b/>
                <w:noProof/>
                <w:spacing w:val="-6"/>
                <w:sz w:val="20"/>
              </w:rPr>
              <w:t>20,051,500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A441ED" w:rsidRPr="00807ED2" w:rsidRDefault="00A441ED" w:rsidP="00F401B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807ED2">
              <w:rPr>
                <w:rFonts w:ascii="新細明體" w:hAnsi="新細明體"/>
                <w:b/>
                <w:noProof/>
                <w:spacing w:val="-6"/>
                <w:sz w:val="20"/>
              </w:rPr>
              <w:t>112,261,816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A441ED" w:rsidRPr="00807ED2" w:rsidRDefault="00A441ED" w:rsidP="00F401B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807ED2">
              <w:rPr>
                <w:rFonts w:ascii="新細明體" w:hAnsi="新細明體"/>
                <w:b/>
                <w:noProof/>
                <w:spacing w:val="-6"/>
                <w:sz w:val="20"/>
              </w:rPr>
              <w:t>167,015,145</w:t>
            </w:r>
          </w:p>
        </w:tc>
        <w:tc>
          <w:tcPr>
            <w:tcW w:w="2040" w:type="dxa"/>
            <w:shd w:val="clear" w:color="auto" w:fill="auto"/>
            <w:vAlign w:val="center"/>
          </w:tcPr>
          <w:p w:rsidR="00A441ED" w:rsidRPr="00807ED2" w:rsidRDefault="00A441ED" w:rsidP="00F401B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807ED2">
              <w:rPr>
                <w:rFonts w:ascii="新細明體" w:hAnsi="新細明體"/>
                <w:b/>
                <w:noProof/>
                <w:spacing w:val="-6"/>
                <w:sz w:val="20"/>
              </w:rPr>
              <w:t>- 1,214,855</w:t>
            </w:r>
          </w:p>
        </w:tc>
      </w:tr>
      <w:tr w:rsidR="00A441ED" w:rsidTr="00F401B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74"/>
        </w:trPr>
        <w:tc>
          <w:tcPr>
            <w:tcW w:w="299" w:type="dxa"/>
            <w:shd w:val="clear" w:color="auto" w:fill="auto"/>
            <w:vAlign w:val="center"/>
          </w:tcPr>
          <w:p w:rsidR="00A441ED" w:rsidRDefault="00A441ED" w:rsidP="00F401BF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:rsidR="00A441ED" w:rsidRDefault="00A441ED" w:rsidP="00F401BF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7A2602">
              <w:rPr>
                <w:rFonts w:ascii="新細明體" w:hAnsi="新細明體"/>
                <w:noProof/>
                <w:spacing w:val="-12"/>
                <w:sz w:val="20"/>
              </w:rPr>
              <w:t>1</w:t>
            </w:r>
          </w:p>
        </w:tc>
        <w:tc>
          <w:tcPr>
            <w:tcW w:w="2279" w:type="dxa"/>
            <w:shd w:val="clear" w:color="auto" w:fill="auto"/>
            <w:vAlign w:val="center"/>
          </w:tcPr>
          <w:p w:rsidR="00A441ED" w:rsidRDefault="00A441ED" w:rsidP="00F401BF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7A2602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捐獻收入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A441ED" w:rsidRPr="00DF667B" w:rsidRDefault="00A441ED" w:rsidP="00F401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A2602">
              <w:rPr>
                <w:rFonts w:ascii="新細明體" w:hAnsi="新細明體"/>
                <w:noProof/>
                <w:spacing w:val="-6"/>
                <w:sz w:val="20"/>
              </w:rPr>
              <w:t>168,230,000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A441ED" w:rsidRPr="00DF667B" w:rsidRDefault="00A441ED" w:rsidP="00F401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A2602">
              <w:rPr>
                <w:rFonts w:ascii="新細明體" w:hAnsi="新細明體"/>
                <w:noProof/>
                <w:spacing w:val="-6"/>
                <w:sz w:val="20"/>
              </w:rPr>
              <w:t>34,701,829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A441ED" w:rsidRPr="00DF667B" w:rsidRDefault="00A441ED" w:rsidP="00F401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A2602">
              <w:rPr>
                <w:rFonts w:ascii="新細明體" w:hAnsi="新細明體"/>
                <w:noProof/>
                <w:spacing w:val="-6"/>
                <w:sz w:val="20"/>
              </w:rPr>
              <w:t>20,051,500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A441ED" w:rsidRPr="00DF667B" w:rsidRDefault="00A441ED" w:rsidP="00F401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A2602">
              <w:rPr>
                <w:rFonts w:ascii="新細明體" w:hAnsi="新細明體"/>
                <w:noProof/>
                <w:spacing w:val="-6"/>
                <w:sz w:val="20"/>
              </w:rPr>
              <w:t>112,261,816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A441ED" w:rsidRPr="00DF667B" w:rsidRDefault="00A441ED" w:rsidP="00F401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A2602">
              <w:rPr>
                <w:rFonts w:ascii="新細明體" w:hAnsi="新細明體"/>
                <w:noProof/>
                <w:spacing w:val="-6"/>
                <w:sz w:val="20"/>
              </w:rPr>
              <w:t>167,015,145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A441ED" w:rsidRPr="00DF667B" w:rsidRDefault="00A441ED" w:rsidP="00F401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A260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A441ED" w:rsidRPr="00DF667B" w:rsidRDefault="00A441ED" w:rsidP="00F401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A260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A441ED" w:rsidRPr="00DF667B" w:rsidRDefault="00A441ED" w:rsidP="00F401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A260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A441ED" w:rsidRPr="00DF667B" w:rsidRDefault="00A441ED" w:rsidP="00F401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A2602">
              <w:rPr>
                <w:rFonts w:ascii="新細明體" w:hAnsi="新細明體"/>
                <w:noProof/>
                <w:spacing w:val="-6"/>
                <w:sz w:val="20"/>
              </w:rPr>
              <w:t>34,701,829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A441ED" w:rsidRPr="00DF667B" w:rsidRDefault="00A441ED" w:rsidP="00F401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A2602">
              <w:rPr>
                <w:rFonts w:ascii="新細明體" w:hAnsi="新細明體"/>
                <w:noProof/>
                <w:spacing w:val="-6"/>
                <w:sz w:val="20"/>
              </w:rPr>
              <w:t>20,051,500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A441ED" w:rsidRPr="00DF667B" w:rsidRDefault="00A441ED" w:rsidP="00F401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A2602">
              <w:rPr>
                <w:rFonts w:ascii="新細明體" w:hAnsi="新細明體"/>
                <w:noProof/>
                <w:spacing w:val="-6"/>
                <w:sz w:val="20"/>
              </w:rPr>
              <w:t>112,261,816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A441ED" w:rsidRPr="00DF667B" w:rsidRDefault="00A441ED" w:rsidP="00F401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A2602">
              <w:rPr>
                <w:rFonts w:ascii="新細明體" w:hAnsi="新細明體"/>
                <w:noProof/>
                <w:spacing w:val="-6"/>
                <w:sz w:val="20"/>
              </w:rPr>
              <w:t>167,015,145</w:t>
            </w:r>
          </w:p>
        </w:tc>
        <w:tc>
          <w:tcPr>
            <w:tcW w:w="2040" w:type="dxa"/>
            <w:shd w:val="clear" w:color="auto" w:fill="auto"/>
            <w:vAlign w:val="center"/>
          </w:tcPr>
          <w:p w:rsidR="00A441ED" w:rsidRPr="00DF667B" w:rsidRDefault="00A441ED" w:rsidP="00F401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A2602">
              <w:rPr>
                <w:rFonts w:ascii="新細明體" w:hAnsi="新細明體"/>
                <w:noProof/>
                <w:spacing w:val="-6"/>
                <w:sz w:val="20"/>
              </w:rPr>
              <w:t>- 1,214,855</w:t>
            </w:r>
          </w:p>
        </w:tc>
      </w:tr>
      <w:tr w:rsidR="00A441ED" w:rsidRPr="00807ED2" w:rsidTr="00F401B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74"/>
        </w:trPr>
        <w:tc>
          <w:tcPr>
            <w:tcW w:w="299" w:type="dxa"/>
            <w:shd w:val="clear" w:color="auto" w:fill="auto"/>
            <w:vAlign w:val="center"/>
          </w:tcPr>
          <w:p w:rsidR="00A441ED" w:rsidRPr="00807ED2" w:rsidRDefault="00A441ED" w:rsidP="00F401BF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  <w:r w:rsidRPr="00807ED2">
              <w:rPr>
                <w:rFonts w:ascii="新細明體" w:hAnsi="新細明體"/>
                <w:b/>
                <w:noProof/>
                <w:spacing w:val="-12"/>
                <w:sz w:val="20"/>
              </w:rPr>
              <w:t>8</w:t>
            </w: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:rsidR="00A441ED" w:rsidRPr="00807ED2" w:rsidRDefault="00A441ED" w:rsidP="00F401BF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</w:p>
        </w:tc>
        <w:tc>
          <w:tcPr>
            <w:tcW w:w="2279" w:type="dxa"/>
            <w:shd w:val="clear" w:color="auto" w:fill="auto"/>
            <w:vAlign w:val="center"/>
          </w:tcPr>
          <w:p w:rsidR="00A441ED" w:rsidRPr="00807ED2" w:rsidRDefault="00A441ED" w:rsidP="00F401BF">
            <w:pPr>
              <w:ind w:leftChars="100" w:left="240"/>
              <w:jc w:val="distribute"/>
              <w:rPr>
                <w:rFonts w:ascii="標楷體" w:eastAsia="標楷體" w:hAnsi="標楷體"/>
                <w:b/>
                <w:spacing w:val="-12"/>
                <w:sz w:val="20"/>
              </w:rPr>
            </w:pPr>
            <w:r w:rsidRPr="00807ED2">
              <w:rPr>
                <w:rFonts w:ascii="標楷體" w:eastAsia="標楷體" w:hAnsi="標楷體" w:hint="eastAsia"/>
                <w:b/>
                <w:noProof/>
                <w:spacing w:val="-12"/>
                <w:sz w:val="20"/>
              </w:rPr>
              <w:t>其他收入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A441ED" w:rsidRPr="00807ED2" w:rsidRDefault="00A441ED" w:rsidP="00F401B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807ED2">
              <w:rPr>
                <w:rFonts w:ascii="新細明體" w:hAnsi="新細明體"/>
                <w:b/>
                <w:noProof/>
                <w:spacing w:val="-6"/>
                <w:sz w:val="20"/>
              </w:rPr>
              <w:t>354,570,000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A441ED" w:rsidRPr="00807ED2" w:rsidRDefault="00A441ED" w:rsidP="00F401B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807ED2">
              <w:rPr>
                <w:rFonts w:ascii="新細明體" w:hAnsi="新細明體"/>
                <w:b/>
                <w:noProof/>
                <w:spacing w:val="-6"/>
                <w:sz w:val="20"/>
              </w:rPr>
              <w:t>472,627,405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A441ED" w:rsidRPr="00807ED2" w:rsidRDefault="00A441ED" w:rsidP="00F401B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807ED2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A441ED" w:rsidRPr="00807ED2" w:rsidRDefault="00A441ED" w:rsidP="00F401B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807ED2">
              <w:rPr>
                <w:rFonts w:ascii="新細明體" w:hAnsi="新細明體"/>
                <w:b/>
                <w:noProof/>
                <w:spacing w:val="-6"/>
                <w:sz w:val="20"/>
              </w:rPr>
              <w:t>59,427,893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A441ED" w:rsidRPr="00807ED2" w:rsidRDefault="00A441ED" w:rsidP="00F401B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807ED2">
              <w:rPr>
                <w:rFonts w:ascii="新細明體" w:hAnsi="新細明體"/>
                <w:b/>
                <w:noProof/>
                <w:spacing w:val="-6"/>
                <w:sz w:val="20"/>
              </w:rPr>
              <w:t>532,055,298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A441ED" w:rsidRPr="00807ED2" w:rsidRDefault="00A441ED" w:rsidP="00F401B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807ED2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A441ED" w:rsidRPr="00807ED2" w:rsidRDefault="00A441ED" w:rsidP="00F401B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807ED2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A441ED" w:rsidRPr="00807ED2" w:rsidRDefault="00A441ED" w:rsidP="00F401B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807ED2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A441ED" w:rsidRPr="00807ED2" w:rsidRDefault="00A441ED" w:rsidP="00F401B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807ED2">
              <w:rPr>
                <w:rFonts w:ascii="新細明體" w:hAnsi="新細明體"/>
                <w:b/>
                <w:noProof/>
                <w:spacing w:val="-6"/>
                <w:sz w:val="20"/>
              </w:rPr>
              <w:t>472,627,405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A441ED" w:rsidRPr="00807ED2" w:rsidRDefault="00A441ED" w:rsidP="00F401B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807ED2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A441ED" w:rsidRPr="00807ED2" w:rsidRDefault="00A441ED" w:rsidP="00F401B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807ED2">
              <w:rPr>
                <w:rFonts w:ascii="新細明體" w:hAnsi="新細明體"/>
                <w:b/>
                <w:noProof/>
                <w:spacing w:val="-6"/>
                <w:sz w:val="20"/>
              </w:rPr>
              <w:t>59,427,893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A441ED" w:rsidRPr="00807ED2" w:rsidRDefault="00A441ED" w:rsidP="00F401B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807ED2">
              <w:rPr>
                <w:rFonts w:ascii="新細明體" w:hAnsi="新細明體"/>
                <w:b/>
                <w:noProof/>
                <w:spacing w:val="-6"/>
                <w:sz w:val="20"/>
              </w:rPr>
              <w:t>532,055,298</w:t>
            </w:r>
          </w:p>
        </w:tc>
        <w:tc>
          <w:tcPr>
            <w:tcW w:w="2040" w:type="dxa"/>
            <w:shd w:val="clear" w:color="auto" w:fill="auto"/>
            <w:vAlign w:val="center"/>
          </w:tcPr>
          <w:p w:rsidR="00A441ED" w:rsidRPr="00807ED2" w:rsidRDefault="00A441ED" w:rsidP="00F401B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807ED2">
              <w:rPr>
                <w:rFonts w:ascii="新細明體" w:hAnsi="新細明體"/>
                <w:b/>
                <w:noProof/>
                <w:spacing w:val="-6"/>
                <w:sz w:val="20"/>
              </w:rPr>
              <w:t>177,485,298</w:t>
            </w:r>
          </w:p>
        </w:tc>
      </w:tr>
      <w:tr w:rsidR="00A441ED" w:rsidTr="00F401B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74"/>
        </w:trPr>
        <w:tc>
          <w:tcPr>
            <w:tcW w:w="299" w:type="dxa"/>
            <w:shd w:val="clear" w:color="auto" w:fill="auto"/>
            <w:vAlign w:val="center"/>
          </w:tcPr>
          <w:p w:rsidR="00A441ED" w:rsidRDefault="00A441ED" w:rsidP="00F401BF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:rsidR="00A441ED" w:rsidRDefault="00A441ED" w:rsidP="00F401BF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7A2602">
              <w:rPr>
                <w:rFonts w:ascii="新細明體" w:hAnsi="新細明體"/>
                <w:noProof/>
                <w:spacing w:val="-12"/>
                <w:sz w:val="20"/>
              </w:rPr>
              <w:t>1</w:t>
            </w:r>
          </w:p>
        </w:tc>
        <w:tc>
          <w:tcPr>
            <w:tcW w:w="2279" w:type="dxa"/>
            <w:shd w:val="clear" w:color="auto" w:fill="auto"/>
            <w:vAlign w:val="center"/>
          </w:tcPr>
          <w:p w:rsidR="00A441ED" w:rsidRDefault="00A441ED" w:rsidP="00F401BF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7A2602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雜項收入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A441ED" w:rsidRPr="00DF667B" w:rsidRDefault="00A441ED" w:rsidP="00F401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A2602">
              <w:rPr>
                <w:rFonts w:ascii="新細明體" w:hAnsi="新細明體"/>
                <w:noProof/>
                <w:spacing w:val="-6"/>
                <w:sz w:val="20"/>
              </w:rPr>
              <w:t>354,570,000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A441ED" w:rsidRPr="00DF667B" w:rsidRDefault="00A441ED" w:rsidP="00F401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A2602">
              <w:rPr>
                <w:rFonts w:ascii="新細明體" w:hAnsi="新細明體"/>
                <w:noProof/>
                <w:spacing w:val="-6"/>
                <w:sz w:val="20"/>
              </w:rPr>
              <w:t>472,627,405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A441ED" w:rsidRPr="00DF667B" w:rsidRDefault="00A441ED" w:rsidP="00F401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A260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A441ED" w:rsidRPr="00DF667B" w:rsidRDefault="00A441ED" w:rsidP="00F401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A2602">
              <w:rPr>
                <w:rFonts w:ascii="新細明體" w:hAnsi="新細明體"/>
                <w:noProof/>
                <w:spacing w:val="-6"/>
                <w:sz w:val="20"/>
              </w:rPr>
              <w:t>59,427,893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A441ED" w:rsidRPr="00DF667B" w:rsidRDefault="00A441ED" w:rsidP="00F401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A2602">
              <w:rPr>
                <w:rFonts w:ascii="新細明體" w:hAnsi="新細明體"/>
                <w:noProof/>
                <w:spacing w:val="-6"/>
                <w:sz w:val="20"/>
              </w:rPr>
              <w:t>532,055,298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A441ED" w:rsidRPr="00DF667B" w:rsidRDefault="00A441ED" w:rsidP="00F401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A260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A441ED" w:rsidRPr="00DF667B" w:rsidRDefault="00A441ED" w:rsidP="00F401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A260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A441ED" w:rsidRPr="00DF667B" w:rsidRDefault="00A441ED" w:rsidP="00F401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A260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A441ED" w:rsidRPr="00DF667B" w:rsidRDefault="00A441ED" w:rsidP="00F401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A2602">
              <w:rPr>
                <w:rFonts w:ascii="新細明體" w:hAnsi="新細明體"/>
                <w:noProof/>
                <w:spacing w:val="-6"/>
                <w:sz w:val="20"/>
              </w:rPr>
              <w:t>472,627,405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A441ED" w:rsidRPr="00DF667B" w:rsidRDefault="00A441ED" w:rsidP="00F401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A260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A441ED" w:rsidRPr="00DF667B" w:rsidRDefault="00A441ED" w:rsidP="00F401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A2602">
              <w:rPr>
                <w:rFonts w:ascii="新細明體" w:hAnsi="新細明體"/>
                <w:noProof/>
                <w:spacing w:val="-6"/>
                <w:sz w:val="20"/>
              </w:rPr>
              <w:t>59,427,893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A441ED" w:rsidRPr="00DF667B" w:rsidRDefault="00A441ED" w:rsidP="00F401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A2602">
              <w:rPr>
                <w:rFonts w:ascii="新細明體" w:hAnsi="新細明體"/>
                <w:noProof/>
                <w:spacing w:val="-6"/>
                <w:sz w:val="20"/>
              </w:rPr>
              <w:t>532,055,298</w:t>
            </w:r>
          </w:p>
        </w:tc>
        <w:tc>
          <w:tcPr>
            <w:tcW w:w="2040" w:type="dxa"/>
            <w:shd w:val="clear" w:color="auto" w:fill="auto"/>
            <w:vAlign w:val="center"/>
          </w:tcPr>
          <w:p w:rsidR="00A441ED" w:rsidRPr="00DF667B" w:rsidRDefault="00A441ED" w:rsidP="00F401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7A2602">
              <w:rPr>
                <w:rFonts w:ascii="新細明體" w:hAnsi="新細明體"/>
                <w:noProof/>
                <w:spacing w:val="-6"/>
                <w:sz w:val="20"/>
              </w:rPr>
              <w:t>177,485,298</w:t>
            </w:r>
          </w:p>
        </w:tc>
      </w:tr>
    </w:tbl>
    <w:p w:rsidR="00A82CB1" w:rsidRPr="00BE6CC4" w:rsidRDefault="00A82CB1" w:rsidP="00BE6CC4">
      <w:pPr>
        <w:snapToGrid w:val="0"/>
        <w:spacing w:line="20" w:lineRule="atLeast"/>
        <w:ind w:right="414"/>
        <w:rPr>
          <w:rFonts w:eastAsia="標楷體"/>
          <w:sz w:val="2"/>
          <w:szCs w:val="2"/>
        </w:rPr>
      </w:pPr>
    </w:p>
    <w:sectPr w:rsidR="00A82CB1" w:rsidRPr="00BE6CC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23814" w:h="16840" w:orient="landscape" w:code="8"/>
      <w:pgMar w:top="1418" w:right="851" w:bottom="1418" w:left="851" w:header="851" w:footer="992" w:gutter="284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401BF" w:rsidRDefault="00F401BF">
      <w:r>
        <w:separator/>
      </w:r>
    </w:p>
  </w:endnote>
  <w:endnote w:type="continuationSeparator" w:id="0">
    <w:p w:rsidR="00F401BF" w:rsidRDefault="00F401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01BF" w:rsidRDefault="00F401BF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01BF" w:rsidRDefault="00F401BF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01BF" w:rsidRDefault="00F401BF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401BF" w:rsidRDefault="00F401BF">
      <w:r>
        <w:separator/>
      </w:r>
    </w:p>
  </w:footnote>
  <w:footnote w:type="continuationSeparator" w:id="0">
    <w:p w:rsidR="00F401BF" w:rsidRDefault="00F401B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01BF" w:rsidRDefault="00F401B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01BF" w:rsidRDefault="00F401BF">
    <w:pPr>
      <w:pStyle w:val="a3"/>
      <w:jc w:val="center"/>
    </w:pPr>
    <w:r w:rsidRPr="00BE6CC4">
      <w:rPr>
        <w:rFonts w:ascii="標楷體" w:eastAsia="標楷體" w:hAnsi="標楷體" w:hint="eastAsia"/>
        <w:b/>
        <w:spacing w:val="60"/>
        <w:sz w:val="36"/>
        <w:u w:val="single"/>
      </w:rPr>
      <w:t>貳</w:t>
    </w:r>
    <w:r>
      <w:rPr>
        <w:rFonts w:ascii="標楷體" w:eastAsia="標楷體"/>
        <w:b/>
        <w:spacing w:val="60"/>
        <w:sz w:val="36"/>
        <w:u w:val="single"/>
      </w:rPr>
      <w:t>、</w:t>
    </w:r>
    <w:r>
      <w:rPr>
        <w:rFonts w:ascii="標楷體" w:eastAsia="標楷體" w:hint="eastAsia"/>
        <w:b/>
        <w:spacing w:val="60"/>
        <w:sz w:val="36"/>
        <w:u w:val="single"/>
      </w:rPr>
      <w:t>中華民國</w:t>
    </w:r>
    <w:proofErr w:type="gramStart"/>
    <w:r w:rsidRPr="00BE6CC4">
      <w:rPr>
        <w:rFonts w:ascii="標楷體" w:eastAsia="標楷體" w:hAnsi="標楷體" w:hint="eastAsia"/>
        <w:b/>
        <w:spacing w:val="60"/>
        <w:sz w:val="36"/>
        <w:u w:val="single"/>
      </w:rPr>
      <w:t>112</w:t>
    </w:r>
    <w:proofErr w:type="gramEnd"/>
    <w:r>
      <w:rPr>
        <w:rFonts w:ascii="標楷體" w:eastAsia="標楷體" w:hint="eastAsia"/>
        <w:b/>
        <w:spacing w:val="60"/>
        <w:sz w:val="36"/>
        <w:u w:val="single"/>
      </w:rPr>
      <w:t>年度</w:t>
    </w:r>
    <w:r w:rsidRPr="00BE6CC4">
      <w:rPr>
        <w:rFonts w:ascii="標楷體" w:eastAsia="標楷體" w:hAnsi="標楷體" w:hint="eastAsia"/>
        <w:b/>
        <w:spacing w:val="60"/>
        <w:sz w:val="36"/>
        <w:u w:val="single"/>
      </w:rPr>
      <w:t>苗栗縣</w:t>
    </w:r>
    <w:r>
      <w:rPr>
        <w:rFonts w:ascii="標楷體" w:eastAsia="標楷體" w:hint="eastAsia"/>
        <w:b/>
        <w:spacing w:val="60"/>
        <w:sz w:val="36"/>
        <w:u w:val="single"/>
      </w:rPr>
      <w:t>總決算歲入來源別</w:t>
    </w:r>
    <w:r w:rsidRPr="00BE6CC4">
      <w:rPr>
        <w:rFonts w:ascii="標楷體" w:eastAsia="標楷體" w:hAnsi="標楷體" w:hint="eastAsia"/>
        <w:b/>
        <w:spacing w:val="60"/>
        <w:sz w:val="36"/>
        <w:u w:val="single"/>
      </w:rPr>
      <w:t>經常門</w:t>
    </w:r>
    <w:r>
      <w:rPr>
        <w:rFonts w:ascii="標楷體" w:eastAsia="標楷體" w:hint="eastAsia"/>
        <w:b/>
        <w:spacing w:val="60"/>
        <w:sz w:val="36"/>
        <w:u w:val="single"/>
      </w:rPr>
      <w:t>決算審定數總表</w:t>
    </w:r>
    <w:r w:rsidRPr="00BE6CC4">
      <w:rPr>
        <w:rFonts w:ascii="標楷體" w:eastAsia="標楷體" w:hAnsi="標楷體"/>
        <w:bCs/>
        <w:spacing w:val="60"/>
        <w:sz w:val="32"/>
      </w:rPr>
      <w:t>(續)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01BF" w:rsidRDefault="00F401BF">
    <w:pPr>
      <w:pStyle w:val="a3"/>
      <w:jc w:val="center"/>
      <w:rPr>
        <w:b/>
        <w:sz w:val="32"/>
      </w:rPr>
    </w:pPr>
    <w:r>
      <w:rPr>
        <w:rFonts w:ascii="標楷體" w:eastAsia="標楷體" w:hint="eastAsia"/>
        <w:b/>
        <w:spacing w:val="60"/>
        <w:sz w:val="32"/>
        <w:u w:val="single"/>
      </w:rPr>
      <w:t>中華民國</w:t>
    </w:r>
    <w:proofErr w:type="gramStart"/>
    <w:r w:rsidRPr="00BE6CC4">
      <w:rPr>
        <w:rFonts w:ascii="標楷體" w:eastAsia="標楷體" w:hAnsi="標楷體" w:hint="eastAsia"/>
        <w:b/>
        <w:spacing w:val="60"/>
        <w:sz w:val="32"/>
        <w:u w:val="single"/>
      </w:rPr>
      <w:t>112</w:t>
    </w:r>
    <w:proofErr w:type="gramEnd"/>
    <w:r>
      <w:rPr>
        <w:rFonts w:ascii="標楷體" w:eastAsia="標楷體" w:hint="eastAsia"/>
        <w:b/>
        <w:spacing w:val="60"/>
        <w:sz w:val="32"/>
        <w:u w:val="single"/>
      </w:rPr>
      <w:t>年度</w:t>
    </w:r>
    <w:r w:rsidRPr="00BE6CC4">
      <w:rPr>
        <w:rFonts w:ascii="標楷體" w:eastAsia="標楷體" w:hAnsi="標楷體" w:hint="eastAsia"/>
        <w:b/>
        <w:spacing w:val="60"/>
        <w:sz w:val="32"/>
        <w:u w:val="single"/>
      </w:rPr>
      <w:t>苗栗縣</w:t>
    </w:r>
    <w:r>
      <w:rPr>
        <w:rFonts w:ascii="標楷體" w:eastAsia="標楷體" w:hint="eastAsia"/>
        <w:b/>
        <w:spacing w:val="60"/>
        <w:sz w:val="32"/>
        <w:u w:val="single"/>
      </w:rPr>
      <w:t>總決算歲入來源別</w:t>
    </w:r>
    <w:r w:rsidRPr="00BE6CC4">
      <w:rPr>
        <w:rFonts w:ascii="標楷體" w:eastAsia="標楷體" w:hAnsi="標楷體" w:hint="eastAsia"/>
        <w:b/>
        <w:spacing w:val="60"/>
        <w:sz w:val="32"/>
        <w:u w:val="single"/>
      </w:rPr>
      <w:t>經常門</w:t>
    </w:r>
    <w:r>
      <w:rPr>
        <w:rFonts w:ascii="標楷體" w:eastAsia="標楷體" w:hint="eastAsia"/>
        <w:b/>
        <w:spacing w:val="60"/>
        <w:sz w:val="32"/>
        <w:u w:val="single"/>
      </w:rPr>
      <w:t>決算審定數總表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attachedTemplate r:id="rId1"/>
  <w:mailMerge>
    <w:mainDocumentType w:val="catalog"/>
    <w:dataType w:val="textFile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41ED"/>
    <w:rsid w:val="000E0216"/>
    <w:rsid w:val="00183F3F"/>
    <w:rsid w:val="002A494F"/>
    <w:rsid w:val="00A441ED"/>
    <w:rsid w:val="00A82CB1"/>
    <w:rsid w:val="00BE6CC4"/>
    <w:rsid w:val="00DF667B"/>
    <w:rsid w:val="00F121DC"/>
    <w:rsid w:val="00F40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5:chartTrackingRefBased/>
  <w15:docId w15:val="{26944600-4493-4D01-8B70-D1044B3A0A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5">
    <w:name w:val="Balloon Text"/>
    <w:basedOn w:val="a"/>
    <w:link w:val="a6"/>
    <w:uiPriority w:val="99"/>
    <w:semiHidden/>
    <w:unhideWhenUsed/>
    <w:rsid w:val="00BE6CC4"/>
    <w:rPr>
      <w:rFonts w:asciiTheme="majorHAnsi" w:eastAsiaTheme="majorEastAsia" w:hAnsiTheme="majorHAnsi" w:cstheme="majorBidi"/>
      <w:sz w:val="18"/>
      <w:szCs w:val="18"/>
    </w:rPr>
  </w:style>
  <w:style w:type="character" w:customStyle="1" w:styleId="a6">
    <w:name w:val="註解方塊文字 字元"/>
    <w:basedOn w:val="a0"/>
    <w:link w:val="a5"/>
    <w:uiPriority w:val="99"/>
    <w:semiHidden/>
    <w:rsid w:val="00BE6CC4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W7PkWQzPcf&#27506;&#20837;&#20358;&#28304;&#21029;&#32317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W7PkWQzPcf歲入來源別總表.dot</Template>
  <TotalTime>159</TotalTime>
  <Pages>1</Pages>
  <Words>597</Words>
  <Characters>2689</Characters>
  <Application>Microsoft Office Word</Application>
  <DocSecurity>0</DocSecurity>
  <Lines>22</Lines>
  <Paragraphs>6</Paragraphs>
  <ScaleCrop>false</ScaleCrop>
  <Company>N.A.O.</Company>
  <LinksUpToDate>false</LinksUpToDate>
  <CharactersWithSpaces>3280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三十、中華民國fyy年度中央政府總決算歲出機關別決算審定表Continue</dc:title>
  <dc:subject/>
  <dc:creator>陳巧樺</dc:creator>
  <cp:keywords/>
  <cp:lastModifiedBy>陳巧樺</cp:lastModifiedBy>
  <cp:revision>3</cp:revision>
  <cp:lastPrinted>2024-05-21T03:19:00Z</cp:lastPrinted>
  <dcterms:created xsi:type="dcterms:W3CDTF">2024-05-21T02:38:00Z</dcterms:created>
  <dcterms:modified xsi:type="dcterms:W3CDTF">2024-05-21T05:58:00Z</dcterms:modified>
</cp:coreProperties>
</file>