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E2D0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Tr="001D7453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:rsidR="009805FE" w:rsidRDefault="009805FE" w:rsidP="001D745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1D745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</w:t>
            </w:r>
            <w:r w:rsidR="00DB7D4F" w:rsidRPr="00DB7D4F">
              <w:rPr>
                <w:rFonts w:eastAsia="標楷體" w:hint="eastAsia"/>
                <w:spacing w:val="-20"/>
                <w:sz w:val="20"/>
              </w:rPr>
              <w:t>總數</w:t>
            </w:r>
            <w:r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30,489,417,000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27,774,215,724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497,047,603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2,693,162,413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30,964,425,740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27,707,646,252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497,138,731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2,693,162,413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30,897,947,396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408,530,396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- 66,478,344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- 0.21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13,285,030,000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12,881,327,264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207,665,117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383,167,072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13,472,159,453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12,881,327,264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207,665,117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383,167,072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13,472,159,453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187,129,453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177,441,000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6,437,207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3.63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193,006,149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6,039,593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199,045,742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193,006,149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6,039,593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199,045,742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0.64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49,045,742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32.70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1,770,000,000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1,790,555,069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33,332,280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1,823,887,349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1,790,555,069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33,332,280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1,823,887,349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5.90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53,887,349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3.04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1,715,000,000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1,691,740,441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103,617,290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1,795,357,731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1,691,740,441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103,617,290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1,795,357,731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5.81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80,357,731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4.69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631,168,837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4,012,387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635,181,224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631,168,837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4,012,387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635,181,224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5,181,224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0.82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8,841,929,000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8,388,388,941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60,651,508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383,167,072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8,832,207,521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8,388,388,941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60,651,508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383,167,072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8,832,207,521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28.59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- 9,721,479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- 0.11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2,589,620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12,059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2,601,679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2,589,620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12,059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2,601,679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1,941,679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294.19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301,963,000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469,237,494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72,549,506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843,560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542,630,560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469,237,494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72,549,506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843,560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542,630,560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240,667,560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297,881,000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457,466,985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72,520,072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793,400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530,780,457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457,466,985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72,520,072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793,400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530,780,457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232,899,457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78.19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4,082,000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9,848,149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29,434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50,160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9,927,743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9,848,149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29,434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50,160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9,927,743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5,845,743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143.21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248,759,000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324,208,331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15,907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1,602,261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325,826,499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324,208,331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15,907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1,602,261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325,826,499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77,067,499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182,249,000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242,645,643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15,907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242,661,550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242,645,643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15,907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242,661,550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0.79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60,412,550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33.15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66,510,000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81,562,688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83,164,949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81,562,688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83,164,949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0.27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16,654,949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25.04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50,606,000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78,159,009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808,608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17,287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78,984,904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78,159,009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899,736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17,287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79,076,032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28,470,032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56.26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91,128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0.12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39,001,000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48,330,892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808,608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17,287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49,156,787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48,330,892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899,736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17,287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49,247,915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10,246,915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26.27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91,128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0.19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5,305,000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13,220,969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7,915,969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149.22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6,300,000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10,307,148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163.61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129,403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2,588.06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129,403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2,588.06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16,080,254,000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13,513,954,392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195,956,965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15,845,619,478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13,447,384,920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195,956,965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15,779,050,006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- 301,203,994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- 1.87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- 66,569,472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- 0.42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16,080,254,000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13,513,954,392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195,956,965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15,845,619,478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13,447,384,920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195,956,965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15,779,050,006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51.07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- 301,203,994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- 1.87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- 66,569,472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- 0.42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168,230,000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34,701,829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20,051,500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112,261,816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167,015,145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34,701,829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20,051,500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112,261,816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167,015,145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- 1,214,855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- 0.72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168,230,000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34,701,829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20,051,500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112,261,816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167,015,145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34,701,829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20,051,500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112,261,816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167,015,145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- 1,214,855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- 0.72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2D0E" w:rsidRPr="0077511A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7511A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354,570,000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472,627,405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59,427,893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532,055,298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472,627,405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59,427,893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532,055,298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177,485,298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77511A" w:rsidRDefault="006E2D0E" w:rsidP="0074064A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77511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2D0E" w:rsidTr="007406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E2D0E" w:rsidRDefault="006E2D0E" w:rsidP="0074064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E2D0E" w:rsidRDefault="006E2D0E" w:rsidP="0074064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953EC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354,570,000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472,627,405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59,427,893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532,055,298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472,627,405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59,427,893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532,055,298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177,485,298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/>
                <w:noProof/>
                <w:spacing w:val="-6"/>
                <w:sz w:val="20"/>
              </w:rPr>
              <w:t>50.06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E2D0E" w:rsidRPr="00DC035C" w:rsidRDefault="006E2D0E" w:rsidP="0074064A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953E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9805FE" w:rsidRDefault="009805FE">
      <w:pPr>
        <w:ind w:right="414"/>
        <w:rPr>
          <w:rFonts w:eastAsia="標楷體"/>
          <w:sz w:val="22"/>
        </w:rPr>
      </w:pPr>
    </w:p>
    <w:sectPr w:rsidR="009805FE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E2D0E" w:rsidRDefault="006E2D0E">
      <w:r>
        <w:separator/>
      </w:r>
    </w:p>
  </w:endnote>
  <w:endnote w:type="continuationSeparator" w:id="0">
    <w:p w:rsidR="006E2D0E" w:rsidRDefault="006E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E2D0E" w:rsidRDefault="006E2D0E">
      <w:r>
        <w:separator/>
      </w:r>
    </w:p>
  </w:footnote>
  <w:footnote w:type="continuationSeparator" w:id="0">
    <w:p w:rsidR="006E2D0E" w:rsidRDefault="006E2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05FE" w:rsidRDefault="009805FE">
    <w:pPr>
      <w:pStyle w:val="a3"/>
      <w:jc w:val="center"/>
    </w:pP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D2D32" w:rsidRPr="00ED2D3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ED2D32" w:rsidRPr="00ED2D32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ED2D32" w:rsidRPr="00ED2D3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05FE" w:rsidRDefault="009805FE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D2D32" w:rsidRPr="00ED2D32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ED2D32" w:rsidRPr="00ED2D32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0E"/>
    <w:rsid w:val="00101AB3"/>
    <w:rsid w:val="001D7453"/>
    <w:rsid w:val="004D5641"/>
    <w:rsid w:val="006E2D0E"/>
    <w:rsid w:val="006F4C30"/>
    <w:rsid w:val="00912A6B"/>
    <w:rsid w:val="00935F7B"/>
    <w:rsid w:val="009805FE"/>
    <w:rsid w:val="00C328AA"/>
    <w:rsid w:val="00CE4379"/>
    <w:rsid w:val="00D87D58"/>
    <w:rsid w:val="00DB4570"/>
    <w:rsid w:val="00DB7D4F"/>
    <w:rsid w:val="00DC035C"/>
    <w:rsid w:val="00E034BD"/>
    <w:rsid w:val="00E1394B"/>
    <w:rsid w:val="00ED2D32"/>
    <w:rsid w:val="00FA3667"/>
    <w:rsid w:val="00FD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04A710"/>
  <w15:chartTrackingRefBased/>
  <w15:docId w15:val="{84874951-BE9F-48FA-A60F-8F58EB38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51Lidw8uAKjDh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f51Lidw8uAKjDh歲入來源別決算審定表.dot</Template>
  <TotalTime>4</TotalTime>
  <Pages>1</Pages>
  <Words>666</Words>
  <Characters>3004</Characters>
  <Application>Microsoft Office Word</Application>
  <DocSecurity>0</DocSecurity>
  <Lines>25</Lines>
  <Paragraphs>7</Paragraphs>
  <ScaleCrop>false</ScaleCrop>
  <Company>N.A.O.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許之毓</cp:lastModifiedBy>
  <cp:revision>4</cp:revision>
  <dcterms:created xsi:type="dcterms:W3CDTF">2024-05-27T08:53:00Z</dcterms:created>
  <dcterms:modified xsi:type="dcterms:W3CDTF">2024-05-29T07:59:00Z</dcterms:modified>
</cp:coreProperties>
</file>