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723" w:rsidRDefault="00E34723" w:rsidP="00536D1B">
      <w:pPr>
        <w:pStyle w:val="a3"/>
        <w:spacing w:line="320" w:lineRule="exact"/>
        <w:ind w:rightChars="0" w:right="-1" w:firstLine="480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87"/>
        <w:gridCol w:w="1179"/>
        <w:gridCol w:w="1179"/>
        <w:gridCol w:w="1179"/>
        <w:gridCol w:w="1179"/>
        <w:gridCol w:w="1179"/>
        <w:gridCol w:w="1179"/>
        <w:gridCol w:w="1179"/>
        <w:gridCol w:w="1179"/>
        <w:gridCol w:w="1179"/>
        <w:gridCol w:w="1179"/>
        <w:gridCol w:w="1277"/>
        <w:gridCol w:w="1221"/>
        <w:gridCol w:w="1332"/>
        <w:gridCol w:w="907"/>
        <w:gridCol w:w="1136"/>
        <w:gridCol w:w="1081"/>
        <w:gridCol w:w="1131"/>
      </w:tblGrid>
      <w:tr w:rsidR="00AA553B" w:rsidRPr="00A865D5" w:rsidTr="00AA553B">
        <w:trPr>
          <w:cantSplit/>
          <w:trHeight w:hRule="exact" w:val="680"/>
        </w:trPr>
        <w:tc>
          <w:tcPr>
            <w:tcW w:w="32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900611" w:rsidRPr="00A865D5" w:rsidRDefault="00900611" w:rsidP="00900611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900611" w:rsidRPr="00A865D5" w:rsidRDefault="00900611" w:rsidP="00900611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:rsidR="00900611" w:rsidRPr="008F26EA" w:rsidRDefault="00900611" w:rsidP="00900611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縣議會主管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:rsidR="00900611" w:rsidRPr="008F26EA" w:rsidRDefault="00900611" w:rsidP="00900611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縣政府主管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:rsidR="00900611" w:rsidRPr="008F26EA" w:rsidRDefault="00900611" w:rsidP="00900611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民政處主管</w:t>
            </w:r>
          </w:p>
        </w:tc>
        <w:tc>
          <w:tcPr>
            <w:tcW w:w="27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00611" w:rsidRPr="008F26EA" w:rsidRDefault="00900611" w:rsidP="00900611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教育處主管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:rsidR="00900611" w:rsidRPr="008F26EA" w:rsidRDefault="00900611" w:rsidP="00900611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農業處主管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:rsidR="00900611" w:rsidRPr="008F26EA" w:rsidRDefault="00900611" w:rsidP="00900611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地政處主管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:rsidR="00900611" w:rsidRPr="008F26EA" w:rsidRDefault="00900611" w:rsidP="00900611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稅務局主管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:rsidR="00900611" w:rsidRPr="008F26EA" w:rsidRDefault="00900611" w:rsidP="00900611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警察局主管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:rsidR="00900611" w:rsidRPr="008F26EA" w:rsidRDefault="00900611" w:rsidP="00900611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消防局主管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:rsidR="00900611" w:rsidRPr="008F26EA" w:rsidRDefault="00900611" w:rsidP="00900611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衛生局主管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:rsidR="00900611" w:rsidRPr="008F26EA" w:rsidRDefault="00900611" w:rsidP="00900611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環境保護局主管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:rsidR="00900611" w:rsidRPr="008F26EA" w:rsidRDefault="00900611" w:rsidP="00900611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文化觀光局主管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vAlign w:val="center"/>
          </w:tcPr>
          <w:p w:rsidR="00900611" w:rsidRPr="008F26EA" w:rsidRDefault="00900611" w:rsidP="00900611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原住民族事務中心主管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vAlign w:val="center"/>
          </w:tcPr>
          <w:p w:rsidR="00900611" w:rsidRPr="008F26EA" w:rsidRDefault="00900611" w:rsidP="00900611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pacing w:val="-10"/>
                <w:szCs w:val="24"/>
              </w:rPr>
              <w:t>統籌支撥科目</w:t>
            </w:r>
            <w:proofErr w:type="gramEnd"/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:rsidR="00900611" w:rsidRPr="008F26EA" w:rsidRDefault="00900611" w:rsidP="00900611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小計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:rsidR="00900611" w:rsidRPr="008F26EA" w:rsidRDefault="00900611" w:rsidP="00900611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保留數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900611" w:rsidRPr="008F26EA" w:rsidRDefault="00900611" w:rsidP="00900611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合計</w:t>
            </w:r>
          </w:p>
        </w:tc>
      </w:tr>
      <w:tr w:rsidR="00AA553B" w:rsidRPr="00361222" w:rsidTr="00AA55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43"/>
        </w:trPr>
        <w:tc>
          <w:tcPr>
            <w:tcW w:w="326" w:type="pct"/>
            <w:shd w:val="clear" w:color="auto" w:fill="auto"/>
            <w:vAlign w:val="center"/>
          </w:tcPr>
          <w:p w:rsidR="00EA2671" w:rsidRPr="00361222" w:rsidRDefault="00EA2671" w:rsidP="00EA2671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361222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BA186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A1865">
              <w:rPr>
                <w:rFonts w:ascii="新細明體" w:hAnsi="新細明體"/>
                <w:b/>
                <w:noProof/>
                <w:sz w:val="20"/>
              </w:rPr>
              <w:t>211,372,977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BA186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A1865">
              <w:rPr>
                <w:rFonts w:ascii="新細明體" w:hAnsi="新細明體"/>
                <w:b/>
                <w:noProof/>
                <w:sz w:val="20"/>
              </w:rPr>
              <w:t>16,050,466,877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BA186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A1865">
              <w:rPr>
                <w:rFonts w:ascii="新細明體" w:hAnsi="新細明體"/>
                <w:b/>
                <w:noProof/>
                <w:sz w:val="20"/>
              </w:rPr>
              <w:t>184,668,860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BA186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A1865">
              <w:rPr>
                <w:rFonts w:ascii="新細明體" w:hAnsi="新細明體"/>
                <w:b/>
                <w:noProof/>
                <w:sz w:val="20"/>
              </w:rPr>
              <w:t>16,349,680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BA186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A1865">
              <w:rPr>
                <w:rFonts w:ascii="新細明體" w:hAnsi="新細明體"/>
                <w:b/>
                <w:noProof/>
                <w:sz w:val="20"/>
              </w:rPr>
              <w:t>74,646,303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BA186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A1865">
              <w:rPr>
                <w:rFonts w:ascii="新細明體" w:hAnsi="新細明體"/>
                <w:b/>
                <w:noProof/>
                <w:sz w:val="20"/>
              </w:rPr>
              <w:t>368,974,215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BA186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A1865">
              <w:rPr>
                <w:rFonts w:ascii="新細明體" w:hAnsi="新細明體"/>
                <w:b/>
                <w:noProof/>
                <w:sz w:val="20"/>
              </w:rPr>
              <w:t>204,335,265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BA186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A1865">
              <w:rPr>
                <w:rFonts w:ascii="新細明體" w:hAnsi="新細明體"/>
                <w:b/>
                <w:noProof/>
                <w:sz w:val="20"/>
              </w:rPr>
              <w:t>1,940,826,793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BA186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A1865">
              <w:rPr>
                <w:rFonts w:ascii="新細明體" w:hAnsi="新細明體"/>
                <w:b/>
                <w:noProof/>
                <w:sz w:val="20"/>
              </w:rPr>
              <w:t>790,178,328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E64A7">
              <w:rPr>
                <w:rFonts w:ascii="新細明體" w:hAnsi="新細明體"/>
                <w:b/>
                <w:noProof/>
                <w:sz w:val="20"/>
              </w:rPr>
              <w:t>1,526,915,353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E64A7">
              <w:rPr>
                <w:rFonts w:ascii="新細明體" w:hAnsi="新細明體"/>
                <w:b/>
                <w:noProof/>
                <w:sz w:val="20"/>
              </w:rPr>
              <w:t>296,080,441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E64A7">
              <w:rPr>
                <w:rFonts w:ascii="新細明體" w:hAnsi="新細明體"/>
                <w:b/>
                <w:noProof/>
                <w:sz w:val="20"/>
              </w:rPr>
              <w:t>291,525,306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E64A7">
              <w:rPr>
                <w:rFonts w:ascii="新細明體" w:hAnsi="新細明體"/>
                <w:b/>
                <w:noProof/>
                <w:sz w:val="20"/>
              </w:rPr>
              <w:t>247,236,599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E64A7">
              <w:rPr>
                <w:rFonts w:ascii="新細明體" w:hAnsi="新細明體"/>
                <w:b/>
                <w:noProof/>
                <w:sz w:val="20"/>
              </w:rPr>
              <w:t>737,207,561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E64A7">
              <w:rPr>
                <w:rFonts w:ascii="新細明體" w:hAnsi="新細明體"/>
                <w:b/>
                <w:noProof/>
                <w:sz w:val="20"/>
              </w:rPr>
              <w:t>22,940,784,558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E64A7">
              <w:rPr>
                <w:rFonts w:ascii="新細明體" w:hAnsi="新細明體"/>
                <w:b/>
                <w:noProof/>
                <w:sz w:val="20"/>
              </w:rPr>
              <w:t>6,207,362,344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2671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29,148,146,902</w:t>
            </w:r>
          </w:p>
        </w:tc>
      </w:tr>
      <w:tr w:rsidR="00AA553B" w:rsidRPr="000751B1" w:rsidTr="00AA55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43"/>
        </w:trPr>
        <w:tc>
          <w:tcPr>
            <w:tcW w:w="326" w:type="pct"/>
            <w:shd w:val="clear" w:color="auto" w:fill="auto"/>
            <w:vAlign w:val="center"/>
          </w:tcPr>
          <w:p w:rsidR="00EA2671" w:rsidRPr="00361222" w:rsidRDefault="00EA2671" w:rsidP="00EA2671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361222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204,261,594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14,158,592,509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184,668,860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16,031,680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63,932,649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360,064,337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199,911,197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1,856,147,016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760,359,302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1,500,370,817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125,428,639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242,021,585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179,301,172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714,084,601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20,565,175,958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638,705,914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 w:hint="eastAsia"/>
                <w:b/>
                <w:noProof/>
                <w:sz w:val="20"/>
              </w:rPr>
              <w:t>21,203,881,872</w:t>
            </w:r>
          </w:p>
        </w:tc>
      </w:tr>
      <w:tr w:rsidR="00AA553B" w:rsidRPr="000751B1" w:rsidTr="00AA55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43"/>
        </w:trPr>
        <w:tc>
          <w:tcPr>
            <w:tcW w:w="326" w:type="pct"/>
            <w:shd w:val="clear" w:color="auto" w:fill="auto"/>
            <w:vAlign w:val="center"/>
          </w:tcPr>
          <w:p w:rsidR="00EA2671" w:rsidRPr="000751B1" w:rsidRDefault="00EA2671" w:rsidP="00EA2671">
            <w:pPr>
              <w:spacing w:beforeLines="60" w:before="216" w:afterLines="60" w:after="216"/>
              <w:ind w:right="48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B48E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F25715">
              <w:rPr>
                <w:rFonts w:ascii="標楷體" w:eastAsia="標楷體" w:hAnsi="標楷體" w:hint="eastAsia"/>
                <w:noProof/>
                <w:spacing w:val="120"/>
                <w:kern w:val="0"/>
                <w:sz w:val="20"/>
                <w:szCs w:val="20"/>
                <w:fitText w:val="1080" w:id="-977104128"/>
              </w:rPr>
              <w:t>人事</w:t>
            </w:r>
            <w:r w:rsidRPr="00F25715">
              <w:rPr>
                <w:rFonts w:ascii="標楷體" w:eastAsia="標楷體" w:hAnsi="標楷體" w:hint="eastAsia"/>
                <w:noProof/>
                <w:spacing w:val="7"/>
                <w:kern w:val="0"/>
                <w:sz w:val="20"/>
                <w:szCs w:val="20"/>
                <w:fitText w:val="1080" w:id="-977104128"/>
              </w:rPr>
              <w:t>費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137,700,082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602,711,133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172,923,475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5,283,090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23,069,159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306,189,565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158,883,770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1,689,753,128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665,265,132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423,827,669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48,384,773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53,432,708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19,389,505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474,778,637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4,781,591,826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6,758,278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2671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4,788,350,104</w:t>
            </w:r>
          </w:p>
        </w:tc>
      </w:tr>
      <w:tr w:rsidR="00AA553B" w:rsidRPr="000751B1" w:rsidTr="00AA55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43"/>
        </w:trPr>
        <w:tc>
          <w:tcPr>
            <w:tcW w:w="326" w:type="pct"/>
            <w:shd w:val="clear" w:color="auto" w:fill="auto"/>
            <w:vAlign w:val="center"/>
          </w:tcPr>
          <w:p w:rsidR="00EA2671" w:rsidRPr="000751B1" w:rsidRDefault="00EA2671" w:rsidP="00AA553B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B48E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F25715">
              <w:rPr>
                <w:rFonts w:ascii="標楷體" w:eastAsia="標楷體" w:hAnsi="標楷體" w:hint="eastAsia"/>
                <w:noProof/>
                <w:spacing w:val="120"/>
                <w:kern w:val="0"/>
                <w:sz w:val="20"/>
                <w:szCs w:val="20"/>
                <w:fitText w:val="1080" w:id="-977104128"/>
              </w:rPr>
              <w:t>業務</w:t>
            </w:r>
            <w:r w:rsidRPr="00F25715">
              <w:rPr>
                <w:rFonts w:ascii="標楷體" w:eastAsia="標楷體" w:hAnsi="標楷體" w:hint="eastAsia"/>
                <w:noProof/>
                <w:spacing w:val="7"/>
                <w:kern w:val="0"/>
                <w:sz w:val="20"/>
                <w:szCs w:val="20"/>
                <w:fitText w:val="1080" w:id="-977104128"/>
              </w:rPr>
              <w:t>費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65,919,512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455,205,190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11,637,385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10,742,590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38,724,454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43,892,772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40,893,443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148,553,366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84,336,641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167,343,585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55,522,004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109,905,076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24,652,584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1,257,328,602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400,163,782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2671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1,657,492,384</w:t>
            </w:r>
          </w:p>
        </w:tc>
      </w:tr>
      <w:tr w:rsidR="00AA553B" w:rsidRPr="000751B1" w:rsidTr="00AA55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43"/>
        </w:trPr>
        <w:tc>
          <w:tcPr>
            <w:tcW w:w="326" w:type="pct"/>
            <w:shd w:val="clear" w:color="auto" w:fill="auto"/>
            <w:vAlign w:val="center"/>
          </w:tcPr>
          <w:p w:rsidR="00EA2671" w:rsidRPr="000751B1" w:rsidRDefault="00EA2671" w:rsidP="00EA2671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B48E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F25715">
              <w:rPr>
                <w:rFonts w:ascii="標楷體" w:eastAsia="標楷體" w:hAnsi="標楷體" w:hint="eastAsia"/>
                <w:noProof/>
                <w:spacing w:val="45"/>
                <w:kern w:val="0"/>
                <w:sz w:val="20"/>
                <w:szCs w:val="20"/>
                <w:fitText w:val="1080" w:id="-977104128"/>
              </w:rPr>
              <w:t>獎補助</w:t>
            </w:r>
            <w:r w:rsidRPr="00F25715">
              <w:rPr>
                <w:rFonts w:ascii="標楷體" w:eastAsia="標楷體" w:hAnsi="標楷體" w:hint="eastAsia"/>
                <w:noProof/>
                <w:spacing w:val="15"/>
                <w:kern w:val="0"/>
                <w:sz w:val="20"/>
                <w:szCs w:val="20"/>
                <w:fitText w:val="1080" w:id="-977104128"/>
              </w:rPr>
              <w:t>費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642,000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12,600,880,115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108,000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6,000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2,139,036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9,982,000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133,984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17,840,522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10,757,529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909,199,563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21,521,862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78,683,801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135,259,083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239,305,964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14,026,459,459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231,783,854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2671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14,258,243,313</w:t>
            </w:r>
          </w:p>
        </w:tc>
      </w:tr>
      <w:tr w:rsidR="00AA553B" w:rsidRPr="000751B1" w:rsidTr="00AA55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43"/>
        </w:trPr>
        <w:tc>
          <w:tcPr>
            <w:tcW w:w="326" w:type="pct"/>
            <w:shd w:val="clear" w:color="auto" w:fill="auto"/>
            <w:vAlign w:val="center"/>
          </w:tcPr>
          <w:p w:rsidR="00EA2671" w:rsidRPr="000751B1" w:rsidRDefault="00EA2671" w:rsidP="00EA2671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B48E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F25715">
              <w:rPr>
                <w:rFonts w:ascii="標楷體" w:eastAsia="標楷體" w:hAnsi="標楷體" w:hint="eastAsia"/>
                <w:noProof/>
                <w:spacing w:val="120"/>
                <w:kern w:val="0"/>
                <w:sz w:val="20"/>
                <w:szCs w:val="20"/>
                <w:fitText w:val="1080" w:id="-977104128"/>
              </w:rPr>
              <w:t>債務</w:t>
            </w:r>
            <w:r w:rsidRPr="00F25715">
              <w:rPr>
                <w:rFonts w:ascii="標楷體" w:eastAsia="標楷體" w:hAnsi="標楷體" w:hint="eastAsia"/>
                <w:noProof/>
                <w:spacing w:val="7"/>
                <w:kern w:val="0"/>
                <w:sz w:val="20"/>
                <w:szCs w:val="20"/>
                <w:fitText w:val="1080" w:id="-977104128"/>
              </w:rPr>
              <w:t>費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499,796,071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499,796,071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2671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499,796,071</w:t>
            </w:r>
          </w:p>
        </w:tc>
      </w:tr>
      <w:tr w:rsidR="00AA553B" w:rsidRPr="000751B1" w:rsidTr="00AA55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43"/>
        </w:trPr>
        <w:tc>
          <w:tcPr>
            <w:tcW w:w="326" w:type="pct"/>
            <w:shd w:val="clear" w:color="auto" w:fill="auto"/>
            <w:vAlign w:val="center"/>
          </w:tcPr>
          <w:p w:rsidR="00EA2671" w:rsidRPr="00361222" w:rsidRDefault="00EA2671" w:rsidP="00EA2671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361222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7,111,383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1,891,874,368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318,000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10,713,654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8,909,878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4,424,068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84,679,777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29,819,026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26,544,536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170,651,802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49,503,721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67,935,427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23,122,960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2,375,608,600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/>
                <w:b/>
                <w:noProof/>
                <w:sz w:val="20"/>
              </w:rPr>
              <w:t>5,568,656,430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2671" w:rsidRPr="00F25715" w:rsidRDefault="00EA2671" w:rsidP="00EA2671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25715">
              <w:rPr>
                <w:rFonts w:ascii="新細明體" w:hAnsi="新細明體" w:hint="eastAsia"/>
                <w:b/>
                <w:noProof/>
                <w:sz w:val="20"/>
              </w:rPr>
              <w:t>7,944,265,030</w:t>
            </w:r>
          </w:p>
        </w:tc>
        <w:bookmarkStart w:id="0" w:name="_GoBack"/>
        <w:bookmarkEnd w:id="0"/>
      </w:tr>
      <w:tr w:rsidR="00AA553B" w:rsidRPr="000751B1" w:rsidTr="00AA55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43"/>
        </w:trPr>
        <w:tc>
          <w:tcPr>
            <w:tcW w:w="326" w:type="pct"/>
            <w:shd w:val="clear" w:color="auto" w:fill="auto"/>
            <w:vAlign w:val="center"/>
          </w:tcPr>
          <w:p w:rsidR="00EA2671" w:rsidRPr="000751B1" w:rsidRDefault="00EA2671" w:rsidP="00EA2671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B48E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F25715">
              <w:rPr>
                <w:rFonts w:ascii="標楷體" w:eastAsia="標楷體" w:hAnsi="標楷體" w:hint="eastAsia"/>
                <w:noProof/>
                <w:spacing w:val="120"/>
                <w:kern w:val="0"/>
                <w:sz w:val="20"/>
                <w:szCs w:val="20"/>
                <w:fitText w:val="1080" w:id="-977104128"/>
              </w:rPr>
              <w:t>人事</w:t>
            </w:r>
            <w:r w:rsidRPr="00F25715">
              <w:rPr>
                <w:rFonts w:ascii="標楷體" w:eastAsia="標楷體" w:hAnsi="標楷體" w:hint="eastAsia"/>
                <w:noProof/>
                <w:spacing w:val="7"/>
                <w:kern w:val="0"/>
                <w:sz w:val="20"/>
                <w:szCs w:val="20"/>
                <w:fitText w:val="1080" w:id="-977104128"/>
              </w:rPr>
              <w:t>費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2671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A553B" w:rsidRPr="000751B1" w:rsidTr="00AA55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43"/>
        </w:trPr>
        <w:tc>
          <w:tcPr>
            <w:tcW w:w="326" w:type="pct"/>
            <w:shd w:val="clear" w:color="auto" w:fill="auto"/>
            <w:vAlign w:val="center"/>
          </w:tcPr>
          <w:p w:rsidR="00EA2671" w:rsidRPr="000751B1" w:rsidRDefault="00EA2671" w:rsidP="00EA2671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B48E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F25715">
              <w:rPr>
                <w:rFonts w:ascii="標楷體" w:eastAsia="標楷體" w:hAnsi="標楷體" w:hint="eastAsia"/>
                <w:noProof/>
                <w:spacing w:val="120"/>
                <w:kern w:val="0"/>
                <w:sz w:val="20"/>
                <w:szCs w:val="20"/>
                <w:fitText w:val="1080" w:id="-977104128"/>
              </w:rPr>
              <w:t>業務</w:t>
            </w:r>
            <w:r w:rsidRPr="00F25715">
              <w:rPr>
                <w:rFonts w:ascii="標楷體" w:eastAsia="標楷體" w:hAnsi="標楷體" w:hint="eastAsia"/>
                <w:noProof/>
                <w:spacing w:val="7"/>
                <w:kern w:val="0"/>
                <w:sz w:val="20"/>
                <w:szCs w:val="20"/>
                <w:fitText w:val="1080" w:id="-977104128"/>
              </w:rPr>
              <w:t>費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4,519,706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5,229,849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9,749,555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83,656,076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2671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93,405,631</w:t>
            </w:r>
          </w:p>
        </w:tc>
      </w:tr>
      <w:tr w:rsidR="00AA553B" w:rsidRPr="000751B1" w:rsidTr="00AA55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43"/>
        </w:trPr>
        <w:tc>
          <w:tcPr>
            <w:tcW w:w="326" w:type="pct"/>
            <w:shd w:val="clear" w:color="auto" w:fill="auto"/>
            <w:vAlign w:val="center"/>
          </w:tcPr>
          <w:p w:rsidR="00EA2671" w:rsidRPr="000751B1" w:rsidRDefault="00EA2671" w:rsidP="00EA2671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B48E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F25715">
              <w:rPr>
                <w:rFonts w:ascii="標楷體" w:eastAsia="標楷體" w:hAnsi="標楷體" w:hint="eastAsia"/>
                <w:noProof/>
                <w:spacing w:val="15"/>
                <w:kern w:val="0"/>
                <w:sz w:val="20"/>
                <w:szCs w:val="20"/>
                <w:fitText w:val="1080" w:id="-977104128"/>
              </w:rPr>
              <w:t>設備及投</w:t>
            </w:r>
            <w:r w:rsidRPr="00F25715">
              <w:rPr>
                <w:rFonts w:ascii="標楷體" w:eastAsia="標楷體" w:hAnsi="標楷體" w:hint="eastAsia"/>
                <w:noProof/>
                <w:spacing w:val="-7"/>
                <w:kern w:val="0"/>
                <w:sz w:val="20"/>
                <w:szCs w:val="20"/>
                <w:fitText w:val="1080" w:id="-977104128"/>
              </w:rPr>
              <w:t>資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7,111,383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1,106,782,275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318,000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10,713,654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8,909,878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4,424,068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84,679,777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29,819,026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19,813,043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10,004,121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13,277,335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39,830,888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22,805,960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1,358,489,408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3,896,179,770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2671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5,254,669,178</w:t>
            </w:r>
          </w:p>
        </w:tc>
      </w:tr>
      <w:tr w:rsidR="00AA553B" w:rsidRPr="000751B1" w:rsidTr="00AA55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43"/>
        </w:trPr>
        <w:tc>
          <w:tcPr>
            <w:tcW w:w="326" w:type="pct"/>
            <w:shd w:val="clear" w:color="auto" w:fill="auto"/>
            <w:vAlign w:val="center"/>
          </w:tcPr>
          <w:p w:rsidR="00EA2671" w:rsidRPr="000751B1" w:rsidRDefault="00EA2671" w:rsidP="00EA2671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B48E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F25715">
              <w:rPr>
                <w:rFonts w:ascii="標楷體" w:eastAsia="標楷體" w:hAnsi="標楷體" w:hint="eastAsia"/>
                <w:noProof/>
                <w:spacing w:val="45"/>
                <w:kern w:val="0"/>
                <w:sz w:val="20"/>
                <w:szCs w:val="20"/>
                <w:fitText w:val="1080" w:id="-977104128"/>
              </w:rPr>
              <w:t>獎補助</w:t>
            </w:r>
            <w:r w:rsidRPr="00F25715">
              <w:rPr>
                <w:rFonts w:ascii="標楷體" w:eastAsia="標楷體" w:hAnsi="標楷體" w:hint="eastAsia"/>
                <w:noProof/>
                <w:spacing w:val="15"/>
                <w:kern w:val="0"/>
                <w:sz w:val="20"/>
                <w:szCs w:val="20"/>
                <w:fitText w:val="1080" w:id="-977104128"/>
              </w:rPr>
              <w:t>費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/>
                <w:noProof/>
                <w:sz w:val="20"/>
              </w:rPr>
              <w:t>780,572,387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1B5022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4542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6,731,493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160,647,681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30,996,537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28,104,539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317,000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1,007,369,637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EA2671" w:rsidRPr="00FE64A7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E64A7">
              <w:rPr>
                <w:rFonts w:ascii="新細明體" w:hAnsi="新細明體"/>
                <w:noProof/>
                <w:sz w:val="20"/>
              </w:rPr>
              <w:t>1,588,820,584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A2671" w:rsidRDefault="00EA2671" w:rsidP="00EA2671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2,596,190,221</w:t>
            </w:r>
          </w:p>
        </w:tc>
      </w:tr>
    </w:tbl>
    <w:p w:rsidR="00B12FAD" w:rsidRPr="00900611" w:rsidRDefault="00B12FAD" w:rsidP="00900611">
      <w:pPr>
        <w:pStyle w:val="a3"/>
        <w:spacing w:line="20" w:lineRule="exact"/>
        <w:ind w:rightChars="117" w:right="281" w:firstLine="482"/>
        <w:rPr>
          <w:rFonts w:hAnsi="標楷體"/>
          <w:sz w:val="2"/>
          <w:szCs w:val="2"/>
        </w:rPr>
      </w:pPr>
    </w:p>
    <w:sectPr w:rsidR="00B12FAD" w:rsidRPr="00900611" w:rsidSect="00A032FC">
      <w:headerReference w:type="first" r:id="rId7"/>
      <w:pgSz w:w="23814" w:h="16840" w:orient="landscape" w:code="8"/>
      <w:pgMar w:top="1134" w:right="1134" w:bottom="851" w:left="1134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746" w:rsidRDefault="00D76746" w:rsidP="009E17D4">
      <w:r>
        <w:separator/>
      </w:r>
    </w:p>
  </w:endnote>
  <w:endnote w:type="continuationSeparator" w:id="0">
    <w:p w:rsidR="00D76746" w:rsidRDefault="00D76746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746" w:rsidRDefault="00D76746" w:rsidP="009E17D4">
      <w:r>
        <w:separator/>
      </w:r>
    </w:p>
  </w:footnote>
  <w:footnote w:type="continuationSeparator" w:id="0">
    <w:p w:rsidR="00D76746" w:rsidRDefault="00D76746" w:rsidP="009E1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746" w:rsidRPr="007C6F04" w:rsidRDefault="00D76746" w:rsidP="00A032FC">
    <w:pPr>
      <w:pStyle w:val="a4"/>
      <w:jc w:val="center"/>
      <w:rPr>
        <w:rFonts w:ascii="標楷體" w:eastAsia="標楷體" w:hAnsi="標楷體"/>
        <w:spacing w:val="60"/>
        <w:u w:val="single"/>
      </w:rPr>
    </w:pPr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A25374">
      <w:rPr>
        <w:rFonts w:ascii="標楷體" w:eastAsia="標楷體" w:hAnsi="標楷體"/>
        <w:b/>
        <w:spacing w:val="60"/>
        <w:sz w:val="32"/>
        <w:szCs w:val="32"/>
        <w:u w:val="single"/>
      </w:rPr>
      <w:t>112</w:t>
    </w:r>
    <w:proofErr w:type="gramEnd"/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A25374">
      <w:rPr>
        <w:rFonts w:ascii="標楷體" w:eastAsia="標楷體" w:hAnsi="標楷體"/>
        <w:b/>
        <w:spacing w:val="60"/>
        <w:sz w:val="32"/>
        <w:szCs w:val="32"/>
        <w:u w:val="single"/>
      </w:rPr>
      <w:t>苗栗縣</w:t>
    </w:r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</w:t>
    </w:r>
    <w:proofErr w:type="gramStart"/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審定數綜計</w:t>
    </w:r>
    <w:proofErr w:type="gramEnd"/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723"/>
    <w:rsid w:val="00030A60"/>
    <w:rsid w:val="000751B1"/>
    <w:rsid w:val="000829BA"/>
    <w:rsid w:val="001B5022"/>
    <w:rsid w:val="001D72A9"/>
    <w:rsid w:val="002865ED"/>
    <w:rsid w:val="00335A84"/>
    <w:rsid w:val="003A09D3"/>
    <w:rsid w:val="004120E8"/>
    <w:rsid w:val="004412ED"/>
    <w:rsid w:val="004733C9"/>
    <w:rsid w:val="00525DF8"/>
    <w:rsid w:val="00536D1B"/>
    <w:rsid w:val="00540446"/>
    <w:rsid w:val="0060537D"/>
    <w:rsid w:val="007B08FF"/>
    <w:rsid w:val="007C65B0"/>
    <w:rsid w:val="007C6F04"/>
    <w:rsid w:val="00844078"/>
    <w:rsid w:val="008B5364"/>
    <w:rsid w:val="008D5355"/>
    <w:rsid w:val="008F26EA"/>
    <w:rsid w:val="00900611"/>
    <w:rsid w:val="009A0C4B"/>
    <w:rsid w:val="009A2FFB"/>
    <w:rsid w:val="009D105B"/>
    <w:rsid w:val="009E17D4"/>
    <w:rsid w:val="00A032FC"/>
    <w:rsid w:val="00A25374"/>
    <w:rsid w:val="00A865D5"/>
    <w:rsid w:val="00AA186A"/>
    <w:rsid w:val="00AA553B"/>
    <w:rsid w:val="00AF1133"/>
    <w:rsid w:val="00B12FAD"/>
    <w:rsid w:val="00B26CE0"/>
    <w:rsid w:val="00BC18E5"/>
    <w:rsid w:val="00C34B64"/>
    <w:rsid w:val="00D479AB"/>
    <w:rsid w:val="00D76746"/>
    <w:rsid w:val="00DD2192"/>
    <w:rsid w:val="00DD78AC"/>
    <w:rsid w:val="00DF5FFF"/>
    <w:rsid w:val="00DF77CB"/>
    <w:rsid w:val="00E122CC"/>
    <w:rsid w:val="00E34723"/>
    <w:rsid w:val="00EA2671"/>
    <w:rsid w:val="00F25715"/>
    <w:rsid w:val="00F92657"/>
    <w:rsid w:val="00FB07A9"/>
    <w:rsid w:val="00FE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74943B1F-7908-49AA-A4A8-1595C37E8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D7674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7674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ytEM3QwfQ3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57091-4DFA-42BC-BE9C-C36B89E50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ytEM3QwfQ3各主管機關歲出用途別科目決算審定數綜計表.dot</Template>
  <TotalTime>9</TotalTime>
  <Pages>1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陳巧樺</dc:creator>
  <cp:keywords/>
  <cp:lastModifiedBy>謝佩蓉</cp:lastModifiedBy>
  <cp:revision>4</cp:revision>
  <cp:lastPrinted>2024-05-22T02:30:00Z</cp:lastPrinted>
  <dcterms:created xsi:type="dcterms:W3CDTF">2024-05-24T02:13:00Z</dcterms:created>
  <dcterms:modified xsi:type="dcterms:W3CDTF">2024-06-05T07:02:00Z</dcterms:modified>
</cp:coreProperties>
</file>