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1356" w14:textId="77777777" w:rsidR="00763A6B" w:rsidRDefault="00763A6B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471418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400"/>
        <w:gridCol w:w="2400"/>
        <w:gridCol w:w="3000"/>
        <w:gridCol w:w="1395"/>
        <w:gridCol w:w="1395"/>
        <w:gridCol w:w="1395"/>
        <w:gridCol w:w="1395"/>
        <w:gridCol w:w="1395"/>
        <w:gridCol w:w="1395"/>
        <w:gridCol w:w="1395"/>
        <w:gridCol w:w="1395"/>
        <w:gridCol w:w="1800"/>
        <w:gridCol w:w="2280"/>
      </w:tblGrid>
      <w:tr w:rsidR="00763A6B" w:rsidRPr="003C44D5" w14:paraId="3BFFC48D" w14:textId="77777777" w:rsidTr="004E4AA0">
        <w:trPr>
          <w:cantSplit/>
          <w:trHeight w:val="369"/>
          <w:tblHeader/>
        </w:trPr>
        <w:tc>
          <w:tcPr>
            <w:tcW w:w="3600" w:type="dxa"/>
            <w:gridSpan w:val="4"/>
            <w:vMerge w:val="restart"/>
            <w:tcBorders>
              <w:left w:val="nil"/>
            </w:tcBorders>
            <w:vAlign w:val="center"/>
          </w:tcPr>
          <w:p w14:paraId="6083C007" w14:textId="77777777" w:rsidR="00763A6B" w:rsidRPr="003C44D5" w:rsidRDefault="00763A6B" w:rsidP="00361550">
            <w:pPr>
              <w:jc w:val="distribute"/>
              <w:rPr>
                <w:rFonts w:eastAsia="標楷體"/>
                <w:sz w:val="22"/>
              </w:rPr>
            </w:pPr>
            <w:r w:rsidRPr="003C44D5"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3000" w:type="dxa"/>
            <w:vMerge w:val="restart"/>
            <w:vAlign w:val="center"/>
          </w:tcPr>
          <w:p w14:paraId="396ABB10" w14:textId="77777777" w:rsidR="00763A6B" w:rsidRPr="003C44D5" w:rsidRDefault="00763A6B" w:rsidP="00361550">
            <w:pPr>
              <w:jc w:val="distribute"/>
              <w:rPr>
                <w:rFonts w:eastAsia="標楷體"/>
                <w:sz w:val="22"/>
              </w:rPr>
            </w:pPr>
            <w:r w:rsidRPr="003C44D5">
              <w:rPr>
                <w:rFonts w:eastAsia="標楷體" w:hint="eastAsia"/>
                <w:sz w:val="22"/>
              </w:rPr>
              <w:t>修正內容</w:t>
            </w:r>
          </w:p>
        </w:tc>
        <w:tc>
          <w:tcPr>
            <w:tcW w:w="11160" w:type="dxa"/>
            <w:gridSpan w:val="8"/>
            <w:tcBorders>
              <w:right w:val="single" w:sz="12" w:space="0" w:color="auto"/>
            </w:tcBorders>
            <w:vAlign w:val="center"/>
          </w:tcPr>
          <w:p w14:paraId="4E972B94" w14:textId="77777777" w:rsidR="00763A6B" w:rsidRPr="003C44D5" w:rsidRDefault="00763A6B" w:rsidP="00361550">
            <w:pPr>
              <w:jc w:val="distribute"/>
              <w:rPr>
                <w:rFonts w:eastAsia="標楷體"/>
                <w:sz w:val="22"/>
              </w:rPr>
            </w:pPr>
            <w:r w:rsidRPr="003C44D5">
              <w:rPr>
                <w:rFonts w:eastAsia="標楷體" w:hint="eastAsia"/>
                <w:sz w:val="22"/>
              </w:rPr>
              <w:t>修正數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6FB3A5" w14:textId="77777777" w:rsidR="00763A6B" w:rsidRPr="003C44D5" w:rsidRDefault="00763A6B" w:rsidP="00361550">
            <w:pPr>
              <w:jc w:val="distribute"/>
              <w:rPr>
                <w:rFonts w:eastAsia="標楷體"/>
                <w:b/>
                <w:bCs/>
                <w:sz w:val="22"/>
              </w:rPr>
            </w:pPr>
            <w:r w:rsidRPr="003C44D5">
              <w:rPr>
                <w:rFonts w:eastAsia="標楷體" w:hint="eastAsia"/>
                <w:b/>
                <w:bCs/>
                <w:sz w:val="22"/>
              </w:rPr>
              <w:t>應繳回</w:t>
            </w:r>
            <w:r w:rsidR="00471418" w:rsidRPr="003C44D5">
              <w:rPr>
                <w:rFonts w:eastAsia="標楷體" w:hint="eastAsia"/>
                <w:b/>
                <w:bCs/>
                <w:sz w:val="22"/>
              </w:rPr>
              <w:t>縣</w:t>
            </w:r>
            <w:r w:rsidRPr="003C44D5">
              <w:rPr>
                <w:rFonts w:eastAsia="標楷體" w:hint="eastAsia"/>
                <w:b/>
                <w:bCs/>
                <w:sz w:val="22"/>
              </w:rPr>
              <w:t>庫數</w:t>
            </w:r>
          </w:p>
        </w:tc>
        <w:tc>
          <w:tcPr>
            <w:tcW w:w="22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104B837B" w14:textId="77777777" w:rsidR="00763A6B" w:rsidRPr="003C44D5" w:rsidRDefault="00763A6B" w:rsidP="00361550">
            <w:pPr>
              <w:jc w:val="distribute"/>
              <w:rPr>
                <w:rFonts w:eastAsia="標楷體"/>
                <w:sz w:val="22"/>
              </w:rPr>
            </w:pPr>
            <w:r w:rsidRPr="003C44D5">
              <w:rPr>
                <w:rFonts w:eastAsia="標楷體" w:hint="eastAsia"/>
                <w:sz w:val="22"/>
              </w:rPr>
              <w:t>備註</w:t>
            </w:r>
          </w:p>
        </w:tc>
      </w:tr>
      <w:tr w:rsidR="00763A6B" w:rsidRPr="003C44D5" w14:paraId="53929B02" w14:textId="77777777" w:rsidTr="004E4AA0">
        <w:trPr>
          <w:cantSplit/>
          <w:trHeight w:val="369"/>
          <w:tblHeader/>
        </w:trPr>
        <w:tc>
          <w:tcPr>
            <w:tcW w:w="3600" w:type="dxa"/>
            <w:gridSpan w:val="4"/>
            <w:vMerge/>
            <w:tcBorders>
              <w:left w:val="nil"/>
            </w:tcBorders>
          </w:tcPr>
          <w:p w14:paraId="5E2417E8" w14:textId="77777777" w:rsidR="00763A6B" w:rsidRPr="003C44D5" w:rsidRDefault="00763A6B" w:rsidP="00361550">
            <w:pPr>
              <w:rPr>
                <w:rFonts w:eastAsia="標楷體"/>
                <w:sz w:val="22"/>
              </w:rPr>
            </w:pPr>
          </w:p>
        </w:tc>
        <w:tc>
          <w:tcPr>
            <w:tcW w:w="3000" w:type="dxa"/>
            <w:vMerge/>
          </w:tcPr>
          <w:p w14:paraId="29B61273" w14:textId="77777777" w:rsidR="00763A6B" w:rsidRPr="003C44D5" w:rsidRDefault="00763A6B" w:rsidP="00361550">
            <w:pPr>
              <w:rPr>
                <w:rFonts w:eastAsia="標楷體"/>
                <w:sz w:val="22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48EE8039" w14:textId="77777777" w:rsidR="00763A6B" w:rsidRPr="003C44D5" w:rsidRDefault="00763A6B" w:rsidP="00361550">
            <w:pPr>
              <w:jc w:val="distribute"/>
              <w:rPr>
                <w:rFonts w:eastAsia="標楷體"/>
                <w:sz w:val="22"/>
              </w:rPr>
            </w:pPr>
            <w:r w:rsidRPr="003C44D5"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2790" w:type="dxa"/>
            <w:gridSpan w:val="2"/>
            <w:vAlign w:val="center"/>
          </w:tcPr>
          <w:p w14:paraId="00B9D843" w14:textId="77777777" w:rsidR="00763A6B" w:rsidRPr="003C44D5" w:rsidRDefault="00763A6B" w:rsidP="00361550">
            <w:pPr>
              <w:jc w:val="distribute"/>
              <w:rPr>
                <w:rFonts w:eastAsia="標楷體"/>
                <w:sz w:val="22"/>
              </w:rPr>
            </w:pPr>
            <w:proofErr w:type="gramStart"/>
            <w:r w:rsidRPr="003C44D5">
              <w:rPr>
                <w:rFonts w:eastAsia="標楷體" w:hint="eastAsia"/>
                <w:sz w:val="22"/>
              </w:rPr>
              <w:t>應收數</w:t>
            </w:r>
            <w:proofErr w:type="gramEnd"/>
          </w:p>
        </w:tc>
        <w:tc>
          <w:tcPr>
            <w:tcW w:w="2790" w:type="dxa"/>
            <w:gridSpan w:val="2"/>
            <w:vAlign w:val="center"/>
          </w:tcPr>
          <w:p w14:paraId="74AA35BD" w14:textId="77777777" w:rsidR="00763A6B" w:rsidRPr="003C44D5" w:rsidRDefault="00763A6B" w:rsidP="00361550">
            <w:pPr>
              <w:jc w:val="distribute"/>
              <w:rPr>
                <w:rFonts w:eastAsia="標楷體"/>
                <w:sz w:val="22"/>
              </w:rPr>
            </w:pPr>
            <w:r w:rsidRPr="003C44D5"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2790" w:type="dxa"/>
            <w:gridSpan w:val="2"/>
            <w:tcBorders>
              <w:right w:val="single" w:sz="12" w:space="0" w:color="auto"/>
            </w:tcBorders>
            <w:vAlign w:val="center"/>
          </w:tcPr>
          <w:p w14:paraId="40DC84BA" w14:textId="77777777" w:rsidR="00763A6B" w:rsidRPr="003C44D5" w:rsidRDefault="00763A6B" w:rsidP="00361550">
            <w:pPr>
              <w:jc w:val="distribute"/>
              <w:rPr>
                <w:rFonts w:eastAsia="標楷體"/>
                <w:sz w:val="22"/>
              </w:rPr>
            </w:pPr>
            <w:r w:rsidRPr="003C44D5"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DCBCB1" w14:textId="77777777" w:rsidR="00763A6B" w:rsidRPr="003C44D5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14:paraId="3D3FCC6F" w14:textId="77777777" w:rsidR="00763A6B" w:rsidRPr="003C44D5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763A6B" w:rsidRPr="003C44D5" w14:paraId="4B3F7CF2" w14:textId="77777777" w:rsidTr="004E4AA0">
        <w:trPr>
          <w:cantSplit/>
          <w:trHeight w:val="369"/>
          <w:tblHeader/>
        </w:trPr>
        <w:tc>
          <w:tcPr>
            <w:tcW w:w="400" w:type="dxa"/>
            <w:tcBorders>
              <w:left w:val="nil"/>
            </w:tcBorders>
            <w:vAlign w:val="center"/>
          </w:tcPr>
          <w:p w14:paraId="3A519004" w14:textId="77777777" w:rsidR="00763A6B" w:rsidRPr="003C44D5" w:rsidRDefault="00763A6B" w:rsidP="00361550">
            <w:pPr>
              <w:jc w:val="distribute"/>
              <w:rPr>
                <w:rFonts w:eastAsia="標楷體"/>
                <w:sz w:val="22"/>
              </w:rPr>
            </w:pPr>
            <w:r w:rsidRPr="003C44D5"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400" w:type="dxa"/>
            <w:vAlign w:val="center"/>
          </w:tcPr>
          <w:p w14:paraId="660EBFB2" w14:textId="77777777" w:rsidR="00763A6B" w:rsidRPr="003C44D5" w:rsidRDefault="00763A6B" w:rsidP="00361550">
            <w:pPr>
              <w:jc w:val="distribute"/>
              <w:rPr>
                <w:rFonts w:eastAsia="標楷體"/>
                <w:sz w:val="22"/>
              </w:rPr>
            </w:pPr>
            <w:r w:rsidRPr="003C44D5"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400" w:type="dxa"/>
            <w:vAlign w:val="center"/>
          </w:tcPr>
          <w:p w14:paraId="5EDCEC20" w14:textId="77777777" w:rsidR="00763A6B" w:rsidRPr="003C44D5" w:rsidRDefault="00763A6B" w:rsidP="00361550">
            <w:pPr>
              <w:jc w:val="distribute"/>
              <w:rPr>
                <w:rFonts w:eastAsia="標楷體"/>
                <w:sz w:val="22"/>
              </w:rPr>
            </w:pPr>
            <w:r w:rsidRPr="003C44D5"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400" w:type="dxa"/>
            <w:vAlign w:val="center"/>
          </w:tcPr>
          <w:p w14:paraId="5C5B6702" w14:textId="77777777" w:rsidR="00763A6B" w:rsidRPr="003C44D5" w:rsidRDefault="00763A6B" w:rsidP="00361550">
            <w:pPr>
              <w:jc w:val="distribute"/>
              <w:rPr>
                <w:rFonts w:eastAsia="標楷體"/>
                <w:sz w:val="22"/>
              </w:rPr>
            </w:pPr>
            <w:r w:rsidRPr="003C44D5"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3000" w:type="dxa"/>
            <w:vMerge/>
          </w:tcPr>
          <w:p w14:paraId="398B9A55" w14:textId="77777777" w:rsidR="00763A6B" w:rsidRPr="003C44D5" w:rsidRDefault="00763A6B" w:rsidP="00361550">
            <w:pPr>
              <w:rPr>
                <w:rFonts w:eastAsia="標楷體"/>
                <w:sz w:val="22"/>
              </w:rPr>
            </w:pPr>
          </w:p>
        </w:tc>
        <w:tc>
          <w:tcPr>
            <w:tcW w:w="1395" w:type="dxa"/>
            <w:vAlign w:val="center"/>
          </w:tcPr>
          <w:p w14:paraId="3BAC8A38" w14:textId="77777777" w:rsidR="00763A6B" w:rsidRPr="003C44D5" w:rsidRDefault="00763A6B" w:rsidP="00361550">
            <w:pPr>
              <w:jc w:val="distribute"/>
              <w:rPr>
                <w:rFonts w:eastAsia="標楷體"/>
                <w:sz w:val="22"/>
              </w:rPr>
            </w:pPr>
            <w:r w:rsidRPr="003C44D5"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  <w:vAlign w:val="center"/>
          </w:tcPr>
          <w:p w14:paraId="653F49ED" w14:textId="77777777" w:rsidR="00763A6B" w:rsidRPr="003C44D5" w:rsidRDefault="00763A6B" w:rsidP="00361550">
            <w:pPr>
              <w:jc w:val="distribute"/>
              <w:rPr>
                <w:rFonts w:eastAsia="標楷體"/>
                <w:sz w:val="22"/>
              </w:rPr>
            </w:pPr>
            <w:r w:rsidRPr="003C44D5"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48040328" w14:textId="77777777" w:rsidR="00763A6B" w:rsidRPr="003C44D5" w:rsidRDefault="00763A6B" w:rsidP="00361550">
            <w:pPr>
              <w:jc w:val="distribute"/>
              <w:rPr>
                <w:rFonts w:eastAsia="標楷體"/>
                <w:sz w:val="22"/>
              </w:rPr>
            </w:pPr>
            <w:r w:rsidRPr="003C44D5"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  <w:vAlign w:val="center"/>
          </w:tcPr>
          <w:p w14:paraId="5CF9EB3F" w14:textId="77777777" w:rsidR="00763A6B" w:rsidRPr="003C44D5" w:rsidRDefault="00763A6B" w:rsidP="00361550">
            <w:pPr>
              <w:jc w:val="distribute"/>
              <w:rPr>
                <w:rFonts w:eastAsia="標楷體"/>
                <w:sz w:val="22"/>
              </w:rPr>
            </w:pPr>
            <w:r w:rsidRPr="003C44D5"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7AC2C84B" w14:textId="77777777" w:rsidR="00763A6B" w:rsidRPr="003C44D5" w:rsidRDefault="00763A6B" w:rsidP="00361550">
            <w:pPr>
              <w:jc w:val="distribute"/>
              <w:rPr>
                <w:rFonts w:eastAsia="標楷體"/>
                <w:sz w:val="22"/>
              </w:rPr>
            </w:pPr>
            <w:r w:rsidRPr="003C44D5"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  <w:vAlign w:val="center"/>
          </w:tcPr>
          <w:p w14:paraId="1D8AE17B" w14:textId="77777777" w:rsidR="00763A6B" w:rsidRPr="003C44D5" w:rsidRDefault="00763A6B" w:rsidP="00361550">
            <w:pPr>
              <w:jc w:val="distribute"/>
              <w:rPr>
                <w:rFonts w:eastAsia="標楷體"/>
                <w:sz w:val="22"/>
              </w:rPr>
            </w:pPr>
            <w:r w:rsidRPr="003C44D5"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73F8E573" w14:textId="77777777" w:rsidR="00763A6B" w:rsidRPr="003C44D5" w:rsidRDefault="00763A6B" w:rsidP="00361550">
            <w:pPr>
              <w:jc w:val="distribute"/>
              <w:rPr>
                <w:rFonts w:eastAsia="標楷體"/>
                <w:sz w:val="22"/>
              </w:rPr>
            </w:pPr>
            <w:r w:rsidRPr="003C44D5"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  <w:tcBorders>
              <w:right w:val="single" w:sz="12" w:space="0" w:color="auto"/>
            </w:tcBorders>
            <w:vAlign w:val="center"/>
          </w:tcPr>
          <w:p w14:paraId="2E876EB4" w14:textId="77777777" w:rsidR="00763A6B" w:rsidRPr="003C44D5" w:rsidRDefault="00763A6B" w:rsidP="00361550">
            <w:pPr>
              <w:jc w:val="distribute"/>
              <w:rPr>
                <w:rFonts w:eastAsia="標楷體"/>
                <w:sz w:val="22"/>
              </w:rPr>
            </w:pPr>
            <w:r w:rsidRPr="003C44D5"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AEC809" w14:textId="77777777" w:rsidR="00763A6B" w:rsidRPr="003C44D5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14:paraId="783CB02C" w14:textId="77777777" w:rsidR="00763A6B" w:rsidRPr="003C44D5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471418" w:rsidRPr="003C44D5" w14:paraId="1AED39F1" w14:textId="77777777" w:rsidTr="004E4AA0">
        <w:trPr>
          <w:cantSplit/>
          <w:trHeight w:val="624"/>
        </w:trPr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</w:tcPr>
          <w:p w14:paraId="5DA93E95" w14:textId="77777777" w:rsidR="00471418" w:rsidRPr="003C44D5" w:rsidRDefault="00471418" w:rsidP="00497CD1">
            <w:pPr>
              <w:spacing w:before="60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</w:tcPr>
          <w:p w14:paraId="40D2BED5" w14:textId="77777777" w:rsidR="00471418" w:rsidRPr="003C44D5" w:rsidRDefault="00471418" w:rsidP="00497CD1">
            <w:pPr>
              <w:spacing w:before="60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</w:tcPr>
          <w:p w14:paraId="6FEFD003" w14:textId="77777777" w:rsidR="00471418" w:rsidRPr="003C44D5" w:rsidRDefault="00471418" w:rsidP="00497CD1">
            <w:pPr>
              <w:spacing w:before="60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</w:tcPr>
          <w:p w14:paraId="5E0BECBD" w14:textId="77777777" w:rsidR="00471418" w:rsidRPr="003C44D5" w:rsidRDefault="00471418" w:rsidP="00497CD1">
            <w:pPr>
              <w:spacing w:before="60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C44D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000" w:type="dxa"/>
            <w:tcBorders>
              <w:bottom w:val="nil"/>
            </w:tcBorders>
            <w:shd w:val="clear" w:color="auto" w:fill="auto"/>
          </w:tcPr>
          <w:p w14:paraId="0A85ED00" w14:textId="77777777" w:rsidR="00471418" w:rsidRPr="003C44D5" w:rsidRDefault="00471418" w:rsidP="00497CD1">
            <w:pPr>
              <w:spacing w:before="60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4EE1C069" w14:textId="77777777" w:rsidR="00471418" w:rsidRPr="003C44D5" w:rsidRDefault="00471418" w:rsidP="00497CD1">
            <w:pPr>
              <w:spacing w:before="60"/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459F6AD0" w14:textId="77777777" w:rsidR="00471418" w:rsidRPr="003C44D5" w:rsidRDefault="00471418" w:rsidP="00497CD1">
            <w:pPr>
              <w:spacing w:before="60"/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/>
                <w:b/>
                <w:noProof/>
                <w:sz w:val="20"/>
              </w:rPr>
              <w:t>66,569,472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0FD19245" w14:textId="77777777" w:rsidR="00471418" w:rsidRPr="003C44D5" w:rsidRDefault="00471418" w:rsidP="00497CD1">
            <w:pPr>
              <w:spacing w:before="60"/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/>
                <w:b/>
                <w:noProof/>
                <w:sz w:val="20"/>
              </w:rPr>
              <w:t>91,128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75E51956" w14:textId="77777777" w:rsidR="00471418" w:rsidRPr="003C44D5" w:rsidRDefault="00471418" w:rsidP="00497CD1">
            <w:pPr>
              <w:spacing w:before="60"/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7109E1E3" w14:textId="77777777" w:rsidR="00471418" w:rsidRPr="003C44D5" w:rsidRDefault="00471418" w:rsidP="00497CD1">
            <w:pPr>
              <w:spacing w:before="60"/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232BC62A" w14:textId="77777777" w:rsidR="00471418" w:rsidRPr="003C44D5" w:rsidRDefault="00471418" w:rsidP="00497CD1">
            <w:pPr>
              <w:spacing w:before="60"/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615E071B" w14:textId="77777777" w:rsidR="00471418" w:rsidRPr="003C44D5" w:rsidRDefault="00471418" w:rsidP="00497CD1">
            <w:pPr>
              <w:spacing w:before="60"/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/>
                <w:b/>
                <w:noProof/>
                <w:sz w:val="20"/>
              </w:rPr>
              <w:t>91,128</w:t>
            </w:r>
          </w:p>
        </w:tc>
        <w:tc>
          <w:tcPr>
            <w:tcW w:w="1395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6F438C72" w14:textId="77777777" w:rsidR="00471418" w:rsidRPr="003C44D5" w:rsidRDefault="00471418" w:rsidP="00497CD1">
            <w:pPr>
              <w:spacing w:before="60"/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/>
                <w:b/>
                <w:noProof/>
                <w:sz w:val="20"/>
              </w:rPr>
              <w:t>66,569,472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D6FD200" w14:textId="77777777" w:rsidR="00471418" w:rsidRPr="003C44D5" w:rsidRDefault="00471418" w:rsidP="00497CD1">
            <w:pPr>
              <w:spacing w:before="60"/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/>
                <w:b/>
                <w:noProof/>
                <w:sz w:val="20"/>
              </w:rPr>
              <w:t>91,128</w:t>
            </w:r>
          </w:p>
        </w:tc>
        <w:tc>
          <w:tcPr>
            <w:tcW w:w="22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5D802B9" w14:textId="77777777" w:rsidR="00471418" w:rsidRPr="003C44D5" w:rsidRDefault="00471418" w:rsidP="00497CD1">
            <w:pPr>
              <w:spacing w:before="60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</w:tr>
      <w:tr w:rsidR="00471418" w:rsidRPr="003C44D5" w14:paraId="2428B38A" w14:textId="77777777" w:rsidTr="00497CD1">
        <w:trPr>
          <w:cantSplit/>
          <w:trHeight w:val="624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9D49803" w14:textId="77777777" w:rsidR="00471418" w:rsidRPr="003C44D5" w:rsidRDefault="00471418" w:rsidP="00497CD1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3C44D5">
              <w:rPr>
                <w:rFonts w:ascii="新細明體" w:hAnsi="新細明體"/>
                <w:b/>
                <w:noProof/>
                <w:spacing w:val="-10"/>
                <w:sz w:val="20"/>
              </w:rPr>
              <w:t>4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14:paraId="0BD86D2E" w14:textId="77777777" w:rsidR="00471418" w:rsidRPr="003C44D5" w:rsidRDefault="00471418" w:rsidP="00497CD1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14:paraId="08E13922" w14:textId="77777777" w:rsidR="00471418" w:rsidRPr="003C44D5" w:rsidRDefault="00471418" w:rsidP="00497CD1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</w:tcPr>
          <w:p w14:paraId="43598267" w14:textId="77777777" w:rsidR="00471418" w:rsidRPr="003C44D5" w:rsidRDefault="00471418" w:rsidP="00497CD1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C44D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財產收入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</w:tcPr>
          <w:p w14:paraId="5BEC73F8" w14:textId="77777777" w:rsidR="00471418" w:rsidRPr="003C44D5" w:rsidRDefault="00471418" w:rsidP="00497CD1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929E709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790F3FF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0EED7287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/>
                <w:b/>
                <w:noProof/>
                <w:sz w:val="20"/>
              </w:rPr>
              <w:t>91,128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64F664E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F14A031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05525A2F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35A8395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/>
                <w:b/>
                <w:noProof/>
                <w:sz w:val="20"/>
              </w:rPr>
              <w:t>91,128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276C20D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0FF14D0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/>
                <w:b/>
                <w:noProof/>
                <w:sz w:val="20"/>
              </w:rPr>
              <w:t>91,128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4CE29DB" w14:textId="77777777" w:rsidR="00471418" w:rsidRPr="003C44D5" w:rsidRDefault="00471418" w:rsidP="00497CD1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</w:tr>
      <w:tr w:rsidR="00471418" w:rsidRPr="003C44D5" w14:paraId="1E6B7993" w14:textId="77777777" w:rsidTr="00497CD1">
        <w:trPr>
          <w:cantSplit/>
          <w:trHeight w:val="624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87C8E13" w14:textId="77777777" w:rsidR="00471418" w:rsidRPr="003C44D5" w:rsidRDefault="00471418" w:rsidP="00497CD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14:paraId="6D6339AE" w14:textId="77777777" w:rsidR="00471418" w:rsidRPr="003C44D5" w:rsidRDefault="00471418" w:rsidP="00497CD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C44D5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14:paraId="12A8ACB1" w14:textId="77777777" w:rsidR="00471418" w:rsidRPr="003C44D5" w:rsidRDefault="00471418" w:rsidP="00497CD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</w:tcPr>
          <w:p w14:paraId="6BF5CC1A" w14:textId="77777777" w:rsidR="00471418" w:rsidRPr="003C44D5" w:rsidRDefault="00471418" w:rsidP="00497CD1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C44D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環境保護局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</w:tcPr>
          <w:p w14:paraId="4FA3FE6D" w14:textId="77777777" w:rsidR="00471418" w:rsidRPr="003C44D5" w:rsidRDefault="00471418" w:rsidP="00497CD1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1647489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5D79CE9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BAB7B20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/>
                <w:noProof/>
                <w:sz w:val="20"/>
              </w:rPr>
              <w:t>91,128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C9F445B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250E26B6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2AEFCAD1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C447E54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/>
                <w:noProof/>
                <w:sz w:val="20"/>
              </w:rPr>
              <w:t>91,128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AAF4483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0E45A4A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/>
                <w:noProof/>
                <w:sz w:val="20"/>
              </w:rPr>
              <w:t>91,128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36896BC" w14:textId="77777777" w:rsidR="00471418" w:rsidRPr="003C44D5" w:rsidRDefault="00471418" w:rsidP="00497CD1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471418" w:rsidRPr="003C44D5" w14:paraId="78F79455" w14:textId="77777777" w:rsidTr="00497CD1">
        <w:trPr>
          <w:cantSplit/>
          <w:trHeight w:val="624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C23B6A0" w14:textId="77777777" w:rsidR="00471418" w:rsidRPr="003C44D5" w:rsidRDefault="00471418" w:rsidP="00497CD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14:paraId="2121D0C6" w14:textId="77777777" w:rsidR="00471418" w:rsidRPr="003C44D5" w:rsidRDefault="00471418" w:rsidP="00497CD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14:paraId="2952FBB2" w14:textId="77777777" w:rsidR="00471418" w:rsidRPr="003C44D5" w:rsidRDefault="00471418" w:rsidP="00497CD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C44D5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</w:tcPr>
          <w:p w14:paraId="6F8EA53E" w14:textId="77777777" w:rsidR="00471418" w:rsidRPr="003C44D5" w:rsidRDefault="00471418" w:rsidP="00497CD1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C44D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財產孳息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</w:tcPr>
          <w:p w14:paraId="4E662399" w14:textId="77777777" w:rsidR="00471418" w:rsidRPr="003C44D5" w:rsidRDefault="00990809" w:rsidP="00497CD1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增列應收之土地租金</w:t>
            </w:r>
            <w:r w:rsidR="00471418" w:rsidRPr="003C44D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。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3F7089F6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B6972FD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76D3ED4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/>
                <w:noProof/>
                <w:sz w:val="20"/>
              </w:rPr>
              <w:t>91,128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351052F0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E4A87D8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C4A4E53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9AB8C5C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/>
                <w:noProof/>
                <w:sz w:val="20"/>
              </w:rPr>
              <w:t>91,128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53486D3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B2551F2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/>
                <w:noProof/>
                <w:sz w:val="20"/>
              </w:rPr>
              <w:t>91,128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1C5B682" w14:textId="77777777" w:rsidR="00471418" w:rsidRPr="00497CD1" w:rsidRDefault="00615638" w:rsidP="00497CD1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497CD1">
              <w:rPr>
                <w:rFonts w:ascii="標楷體" w:eastAsia="標楷體" w:hAnsi="標楷體"/>
                <w:noProof/>
                <w:spacing w:val="-10"/>
                <w:sz w:val="20"/>
              </w:rPr>
              <w:t>屬應收性質，尚待</w:t>
            </w:r>
            <w:r w:rsidR="00497CD1" w:rsidRPr="00497CD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下年度</w:t>
            </w:r>
            <w:r w:rsidRPr="00497CD1">
              <w:rPr>
                <w:rFonts w:ascii="標楷體" w:eastAsia="標楷體" w:hAnsi="標楷體"/>
                <w:noProof/>
                <w:spacing w:val="-10"/>
                <w:sz w:val="20"/>
              </w:rPr>
              <w:t>繼續處理。</w:t>
            </w:r>
          </w:p>
        </w:tc>
      </w:tr>
      <w:tr w:rsidR="00471418" w:rsidRPr="003C44D5" w14:paraId="6C5A8E20" w14:textId="77777777" w:rsidTr="00497CD1">
        <w:trPr>
          <w:cantSplit/>
          <w:trHeight w:val="624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D026B6D" w14:textId="77777777" w:rsidR="00471418" w:rsidRPr="003C44D5" w:rsidRDefault="00471418" w:rsidP="00497CD1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3C44D5">
              <w:rPr>
                <w:rFonts w:ascii="新細明體" w:hAnsi="新細明體"/>
                <w:b/>
                <w:noProof/>
                <w:spacing w:val="-10"/>
                <w:sz w:val="20"/>
              </w:rPr>
              <w:t>6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14:paraId="70E019D3" w14:textId="77777777" w:rsidR="00471418" w:rsidRPr="003C44D5" w:rsidRDefault="00471418" w:rsidP="00497CD1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14:paraId="604B9CB3" w14:textId="77777777" w:rsidR="00471418" w:rsidRPr="003C44D5" w:rsidRDefault="00471418" w:rsidP="00497CD1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</w:tcPr>
          <w:p w14:paraId="4FC77257" w14:textId="77777777" w:rsidR="00471418" w:rsidRPr="003C44D5" w:rsidRDefault="00471418" w:rsidP="00497CD1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C44D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補助及協助收入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</w:tcPr>
          <w:p w14:paraId="317A625A" w14:textId="77777777" w:rsidR="00471418" w:rsidRPr="003C44D5" w:rsidRDefault="00471418" w:rsidP="00497CD1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3F1BDC01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2AD3ECE1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/>
                <w:b/>
                <w:noProof/>
                <w:sz w:val="20"/>
              </w:rPr>
              <w:t>66,569,472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F333767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0AE11EB9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9644A70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788A37A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FF42B4D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52E1AB8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/>
                <w:b/>
                <w:noProof/>
                <w:sz w:val="20"/>
              </w:rPr>
              <w:t>66,569,472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4C3AE21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C44D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1FC050C" w14:textId="77777777" w:rsidR="00471418" w:rsidRPr="003C44D5" w:rsidRDefault="00471418" w:rsidP="00497CD1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</w:tr>
      <w:tr w:rsidR="00471418" w:rsidRPr="003C44D5" w14:paraId="22F897C9" w14:textId="77777777" w:rsidTr="00497CD1">
        <w:trPr>
          <w:cantSplit/>
          <w:trHeight w:val="624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90B49B3" w14:textId="77777777" w:rsidR="00471418" w:rsidRPr="003C44D5" w:rsidRDefault="00471418" w:rsidP="00497CD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14:paraId="71173D67" w14:textId="77777777" w:rsidR="00471418" w:rsidRPr="003C44D5" w:rsidRDefault="00471418" w:rsidP="00497CD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C44D5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14:paraId="239B8F68" w14:textId="77777777" w:rsidR="00471418" w:rsidRPr="003C44D5" w:rsidRDefault="00471418" w:rsidP="00497CD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</w:tcPr>
          <w:p w14:paraId="21D94D58" w14:textId="77777777" w:rsidR="00471418" w:rsidRPr="003C44D5" w:rsidRDefault="00471418" w:rsidP="00497CD1">
            <w:pPr>
              <w:ind w:leftChars="100" w:left="240"/>
              <w:jc w:val="distribute"/>
              <w:rPr>
                <w:rFonts w:ascii="標楷體" w:eastAsia="標楷體" w:hAnsi="標楷體"/>
                <w:spacing w:val="-22"/>
                <w:sz w:val="20"/>
              </w:rPr>
            </w:pPr>
            <w:r w:rsidRPr="00D901C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長期照護管理中心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</w:tcPr>
          <w:p w14:paraId="2878E42A" w14:textId="77777777" w:rsidR="00471418" w:rsidRPr="003C44D5" w:rsidRDefault="00471418" w:rsidP="00497CD1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0D5E5C4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8DC671E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/>
                <w:noProof/>
                <w:sz w:val="20"/>
              </w:rPr>
              <w:t>66,569,472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A6CDEB6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DA8CCC6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FC4ADE7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37507F5D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2632E3C9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9595710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/>
                <w:noProof/>
                <w:sz w:val="20"/>
              </w:rPr>
              <w:t>66,569,472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36DA767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0BBE2CC" w14:textId="77777777" w:rsidR="00471418" w:rsidRPr="003C44D5" w:rsidRDefault="00471418" w:rsidP="00497CD1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471418" w:rsidRPr="003C44D5" w14:paraId="73F5B234" w14:textId="77777777" w:rsidTr="00497CD1">
        <w:trPr>
          <w:cantSplit/>
          <w:trHeight w:val="624"/>
        </w:trPr>
        <w:tc>
          <w:tcPr>
            <w:tcW w:w="400" w:type="dxa"/>
            <w:tcBorders>
              <w:top w:val="nil"/>
              <w:left w:val="nil"/>
            </w:tcBorders>
            <w:shd w:val="clear" w:color="auto" w:fill="auto"/>
          </w:tcPr>
          <w:p w14:paraId="35E3AE2C" w14:textId="77777777" w:rsidR="00471418" w:rsidRPr="003C44D5" w:rsidRDefault="00471418" w:rsidP="00497CD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</w:tcPr>
          <w:p w14:paraId="7A9D91A4" w14:textId="77777777" w:rsidR="00471418" w:rsidRPr="003C44D5" w:rsidRDefault="00471418" w:rsidP="00497CD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</w:tcPr>
          <w:p w14:paraId="09E9419C" w14:textId="77777777" w:rsidR="00471418" w:rsidRPr="003C44D5" w:rsidRDefault="00471418" w:rsidP="00497CD1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C44D5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</w:tcPr>
          <w:p w14:paraId="5486A90E" w14:textId="77777777" w:rsidR="00471418" w:rsidRPr="003C44D5" w:rsidRDefault="00471418" w:rsidP="00497CD1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C44D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上級政府補助收入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</w:tcPr>
          <w:p w14:paraId="4D105E71" w14:textId="77777777" w:rsidR="00471418" w:rsidRPr="003C44D5" w:rsidRDefault="00471418" w:rsidP="00497CD1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3C44D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減列未及時繳還之中央補助賸餘款。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08040586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1D548B72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/>
                <w:noProof/>
                <w:sz w:val="20"/>
              </w:rPr>
              <w:t>66,569,472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4F765CDE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0AD5A34B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40E62447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580A7BD4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253D4B29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3B7920E3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/>
                <w:noProof/>
                <w:sz w:val="20"/>
              </w:rPr>
              <w:t>66,569,472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EF78C3" w14:textId="77777777" w:rsidR="00471418" w:rsidRPr="003C44D5" w:rsidRDefault="00471418" w:rsidP="00497CD1">
            <w:pPr>
              <w:jc w:val="right"/>
              <w:rPr>
                <w:rFonts w:ascii="新細明體" w:hAnsi="新細明體"/>
                <w:sz w:val="20"/>
              </w:rPr>
            </w:pPr>
            <w:r w:rsidRPr="003C44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14:paraId="6DF89193" w14:textId="77777777" w:rsidR="00471418" w:rsidRPr="003C44D5" w:rsidRDefault="00471418" w:rsidP="00497CD1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</w:tbl>
    <w:p w14:paraId="33C27432" w14:textId="77777777" w:rsidR="00F31595" w:rsidRDefault="00F31595">
      <w:pPr>
        <w:ind w:right="-186"/>
        <w:jc w:val="both"/>
        <w:rPr>
          <w:rFonts w:ascii="標楷體" w:eastAsia="標楷體" w:hAnsi="標楷體"/>
          <w:sz w:val="20"/>
        </w:rPr>
      </w:pPr>
    </w:p>
    <w:sectPr w:rsidR="00F31595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D938A5" w14:textId="77777777" w:rsidR="007E4403" w:rsidRDefault="007E4403">
      <w:r>
        <w:separator/>
      </w:r>
    </w:p>
  </w:endnote>
  <w:endnote w:type="continuationSeparator" w:id="0">
    <w:p w14:paraId="522F8FDE" w14:textId="77777777" w:rsidR="007E4403" w:rsidRDefault="007E4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931DE7" w14:textId="77777777" w:rsidR="007E4403" w:rsidRDefault="007E4403">
      <w:r>
        <w:separator/>
      </w:r>
    </w:p>
  </w:footnote>
  <w:footnote w:type="continuationSeparator" w:id="0">
    <w:p w14:paraId="41F4C711" w14:textId="77777777" w:rsidR="007E4403" w:rsidRDefault="007E4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3EBA15" w14:textId="77777777" w:rsidR="007E4403" w:rsidRDefault="007E4403">
    <w:pPr>
      <w:pStyle w:val="a3"/>
      <w:jc w:val="center"/>
    </w:pP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615638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615638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Pr="00F31595">
      <w:rPr>
        <w:rFonts w:eastAsia="標楷體" w:hint="eastAsia"/>
        <w:b/>
        <w:spacing w:val="60"/>
        <w:sz w:val="32"/>
        <w:szCs w:val="32"/>
        <w:u w:val="single"/>
      </w:rPr>
      <w:t>入</w:t>
    </w: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615638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93B0A" w14:textId="77777777" w:rsidR="007E4403" w:rsidRDefault="007E4403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615638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615638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>
      <w:rPr>
        <w:rFonts w:ascii="標楷體" w:eastAsia="標楷體" w:hint="eastAsia"/>
        <w:b/>
        <w:spacing w:val="60"/>
        <w:sz w:val="32"/>
        <w:u w:val="single"/>
      </w:rPr>
      <w:t>總決算歲</w:t>
    </w:r>
    <w:r>
      <w:rPr>
        <w:rFonts w:eastAsia="標楷體" w:hint="eastAsia"/>
        <w:b/>
        <w:spacing w:val="60"/>
        <w:sz w:val="32"/>
        <w:u w:val="single"/>
      </w:rPr>
      <w:t>入</w:t>
    </w:r>
    <w:r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418"/>
    <w:rsid w:val="002C1B9B"/>
    <w:rsid w:val="00361550"/>
    <w:rsid w:val="003C44D5"/>
    <w:rsid w:val="00471418"/>
    <w:rsid w:val="00497CD1"/>
    <w:rsid w:val="004A7EFE"/>
    <w:rsid w:val="004E4AA0"/>
    <w:rsid w:val="00615638"/>
    <w:rsid w:val="006C7AF6"/>
    <w:rsid w:val="00763A6B"/>
    <w:rsid w:val="007E4403"/>
    <w:rsid w:val="00990809"/>
    <w:rsid w:val="00A95D81"/>
    <w:rsid w:val="00C87AFA"/>
    <w:rsid w:val="00D901C7"/>
    <w:rsid w:val="00F3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978998E"/>
  <w15:chartTrackingRefBased/>
  <w15:docId w15:val="{03F0DB4B-19A4-4A64-82C3-C5779713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zdbpRygKp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zdbpRygKp歲入決算修正數明細表</Template>
  <TotalTime>7</TotalTime>
  <Pages>1</Pages>
  <Words>197</Words>
  <Characters>278</Characters>
  <Application>Microsoft Office Word</Application>
  <DocSecurity>0</DocSecurity>
  <Lines>2</Lines>
  <Paragraphs>1</Paragraphs>
  <ScaleCrop>false</ScaleCrop>
  <Company>N.A.O.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謝佩蓉</dc:creator>
  <cp:keywords/>
  <cp:lastModifiedBy>審計室 苗栗</cp:lastModifiedBy>
  <cp:revision>7</cp:revision>
  <dcterms:created xsi:type="dcterms:W3CDTF">2024-05-08T09:19:00Z</dcterms:created>
  <dcterms:modified xsi:type="dcterms:W3CDTF">2024-06-26T01:40:00Z</dcterms:modified>
</cp:coreProperties>
</file>