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17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2"/>
        <w:gridCol w:w="1741"/>
        <w:gridCol w:w="1511"/>
        <w:gridCol w:w="1414"/>
        <w:gridCol w:w="1289"/>
        <w:gridCol w:w="125"/>
        <w:gridCol w:w="1415"/>
        <w:gridCol w:w="1418"/>
        <w:gridCol w:w="1415"/>
        <w:gridCol w:w="1415"/>
        <w:gridCol w:w="1415"/>
        <w:gridCol w:w="1418"/>
        <w:gridCol w:w="1415"/>
        <w:gridCol w:w="1415"/>
        <w:gridCol w:w="1415"/>
        <w:gridCol w:w="1415"/>
        <w:gridCol w:w="10"/>
      </w:tblGrid>
      <w:tr w:rsidR="00D867AC" w:rsidTr="00B538FF">
        <w:trPr>
          <w:cantSplit/>
          <w:trHeight w:val="271"/>
          <w:tblHeader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59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291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B4214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Tr="00B538FF">
        <w:trPr>
          <w:cantSplit/>
          <w:trHeight w:val="271"/>
          <w:tblHeader/>
        </w:trPr>
        <w:tc>
          <w:tcPr>
            <w:tcW w:w="932" w:type="dxa"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5955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291" w:type="dxa"/>
            <w:gridSpan w:val="12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B538FF">
        <w:trPr>
          <w:cantSplit/>
          <w:trHeight w:val="265"/>
          <w:tblHeader/>
        </w:trPr>
        <w:tc>
          <w:tcPr>
            <w:tcW w:w="932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741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11" w:type="dxa"/>
            <w:vMerge w:val="restart"/>
            <w:vAlign w:val="center"/>
          </w:tcPr>
          <w:p w:rsidR="00D867AC" w:rsidRDefault="00D867AC" w:rsidP="00574BD4">
            <w:pPr>
              <w:ind w:left="48" w:right="9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574BD4">
              <w:rPr>
                <w:rFonts w:ascii="標楷體" w:eastAsia="標楷體" w:hAnsi="標楷體" w:hint="eastAsia"/>
                <w:sz w:val="20"/>
              </w:rPr>
              <w:t>以前年度</w:t>
            </w:r>
            <w:r w:rsidRPr="00574BD4">
              <w:rPr>
                <w:rFonts w:ascii="標楷體" w:eastAsia="標楷體" w:hAnsi="標楷體"/>
                <w:sz w:val="20"/>
              </w:rPr>
              <w:br/>
            </w:r>
            <w:r w:rsidRPr="00574BD4">
              <w:rPr>
                <w:rFonts w:ascii="標楷體" w:eastAsia="標楷體" w:hAnsi="標楷體" w:hint="eastAsia"/>
                <w:sz w:val="20"/>
              </w:rPr>
              <w:t>轉入數</w:t>
            </w:r>
          </w:p>
        </w:tc>
        <w:tc>
          <w:tcPr>
            <w:tcW w:w="5661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663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B538FF">
        <w:trPr>
          <w:gridAfter w:val="1"/>
          <w:wAfter w:w="10" w:type="dxa"/>
          <w:cantSplit/>
          <w:trHeight w:val="261"/>
          <w:tblHeader/>
        </w:trPr>
        <w:tc>
          <w:tcPr>
            <w:tcW w:w="932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41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11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4" w:type="dxa"/>
            <w:vAlign w:val="center"/>
          </w:tcPr>
          <w:p w:rsidR="00D867AC" w:rsidRDefault="00D867AC" w:rsidP="00B538FF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B538FF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4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5" w:type="dxa"/>
            <w:vAlign w:val="center"/>
          </w:tcPr>
          <w:p w:rsidR="00D867AC" w:rsidRDefault="00D867AC" w:rsidP="00B538FF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18" w:type="dxa"/>
            <w:vAlign w:val="center"/>
          </w:tcPr>
          <w:p w:rsidR="00D867AC" w:rsidRDefault="00D867AC" w:rsidP="00B538FF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15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5" w:type="dxa"/>
            <w:vAlign w:val="center"/>
          </w:tcPr>
          <w:p w:rsidR="00D867AC" w:rsidRDefault="00D867AC" w:rsidP="00B538FF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18" w:type="dxa"/>
            <w:vAlign w:val="center"/>
          </w:tcPr>
          <w:p w:rsidR="00D867AC" w:rsidRDefault="00D867AC" w:rsidP="00B538FF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15" w:type="dxa"/>
            <w:vAlign w:val="center"/>
          </w:tcPr>
          <w:p w:rsidR="00D867AC" w:rsidRDefault="00D867AC" w:rsidP="00B538FF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B538FF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5" w:type="dxa"/>
            <w:vAlign w:val="center"/>
          </w:tcPr>
          <w:p w:rsidR="00D867AC" w:rsidRDefault="00D867AC" w:rsidP="00B538FF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5" w:type="dxa"/>
            <w:tcBorders>
              <w:right w:val="nil"/>
            </w:tcBorders>
            <w:vAlign w:val="center"/>
          </w:tcPr>
          <w:p w:rsidR="00D867AC" w:rsidRDefault="00D867AC" w:rsidP="00B538FF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15" w:type="dxa"/>
            <w:tcBorders>
              <w:right w:val="nil"/>
            </w:tcBorders>
            <w:vAlign w:val="center"/>
          </w:tcPr>
          <w:p w:rsidR="00D867AC" w:rsidRDefault="00D867AC" w:rsidP="00B538FF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D867AC" w:rsidTr="00B538FF">
        <w:trPr>
          <w:gridAfter w:val="1"/>
          <w:wAfter w:w="10" w:type="dxa"/>
          <w:cantSplit/>
          <w:trHeight w:val="128"/>
          <w:tblHeader/>
        </w:trPr>
        <w:tc>
          <w:tcPr>
            <w:tcW w:w="932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41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11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4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4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5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5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B538FF">
        <w:trPr>
          <w:gridAfter w:val="1"/>
          <w:wAfter w:w="10" w:type="dxa"/>
          <w:cantSplit/>
          <w:trHeight w:val="127"/>
          <w:tblHeader/>
        </w:trPr>
        <w:tc>
          <w:tcPr>
            <w:tcW w:w="932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41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11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4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4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5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5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CB4214" w:rsidRPr="00DE4927" w:rsidTr="00B538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val="569"/>
        </w:trPr>
        <w:tc>
          <w:tcPr>
            <w:tcW w:w="932" w:type="dxa"/>
            <w:shd w:val="clear" w:color="auto" w:fill="auto"/>
            <w:vAlign w:val="center"/>
          </w:tcPr>
          <w:p w:rsidR="00CB4214" w:rsidRPr="00CE49FB" w:rsidRDefault="00CB4214" w:rsidP="00E76AB0">
            <w:pPr>
              <w:jc w:val="center"/>
              <w:rPr>
                <w:rFonts w:ascii="新細明體" w:hAnsi="新細明體"/>
                <w:b/>
                <w:sz w:val="20"/>
              </w:rPr>
            </w:pPr>
            <w:bookmarkStart w:id="0" w:name="_GoBack" w:colFirst="2" w:colLast="14"/>
          </w:p>
        </w:tc>
        <w:tc>
          <w:tcPr>
            <w:tcW w:w="1741" w:type="dxa"/>
            <w:shd w:val="clear" w:color="auto" w:fill="auto"/>
            <w:vAlign w:val="center"/>
          </w:tcPr>
          <w:p w:rsidR="00CB4214" w:rsidRPr="00CE49FB" w:rsidRDefault="00CB4214" w:rsidP="00E76AB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E49FB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3,192,182,532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563,844,310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1,277,680,382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1,350,657,840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19,751,457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- 19,751,457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583,595,767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1,277,680,382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1,330,906,383</w:t>
            </w:r>
          </w:p>
        </w:tc>
      </w:tr>
      <w:tr w:rsidR="00CB4214" w:rsidRPr="00DE4927" w:rsidTr="00B538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val="740"/>
        </w:trPr>
        <w:tc>
          <w:tcPr>
            <w:tcW w:w="932" w:type="dxa"/>
            <w:shd w:val="clear" w:color="auto" w:fill="auto"/>
            <w:vAlign w:val="center"/>
          </w:tcPr>
          <w:p w:rsidR="00CB4214" w:rsidRPr="00B538FF" w:rsidRDefault="00CB4214" w:rsidP="00E76AB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CB4214" w:rsidRPr="00CE49FB" w:rsidRDefault="00CB4214" w:rsidP="00E76AB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E49F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31,320,319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3,160,862,213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15,108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563,829,202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9,161,963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1,268,518,419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22,143,248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1,328,514,592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19,751,457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- 19,751,457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15,108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583,580,659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9,161,963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1,268,518,419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22,143,248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F0FF0">
              <w:rPr>
                <w:rFonts w:ascii="新細明體" w:hAnsi="新細明體"/>
                <w:b/>
                <w:noProof/>
                <w:sz w:val="20"/>
              </w:rPr>
              <w:t>1,308,763,135</w:t>
            </w:r>
          </w:p>
        </w:tc>
      </w:tr>
      <w:tr w:rsidR="00CB4214" w:rsidRPr="00DE4927" w:rsidTr="00B538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val="853"/>
        </w:trPr>
        <w:tc>
          <w:tcPr>
            <w:tcW w:w="932" w:type="dxa"/>
            <w:shd w:val="clear" w:color="auto" w:fill="auto"/>
            <w:vAlign w:val="center"/>
          </w:tcPr>
          <w:p w:rsidR="00CB4214" w:rsidRPr="00B538FF" w:rsidRDefault="00CB4214" w:rsidP="00E76AB0">
            <w:pPr>
              <w:jc w:val="center"/>
              <w:rPr>
                <w:rFonts w:ascii="新細明體" w:hAnsi="新細明體"/>
                <w:sz w:val="20"/>
              </w:rPr>
            </w:pPr>
            <w:r w:rsidRPr="00B538F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CB4214" w:rsidRPr="00A80F8C" w:rsidRDefault="00CB4214" w:rsidP="00E76AB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80F8C">
              <w:rPr>
                <w:rFonts w:ascii="標楷體" w:eastAsia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955,000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955,000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955,000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B4214" w:rsidTr="00B538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val="853"/>
        </w:trPr>
        <w:tc>
          <w:tcPr>
            <w:tcW w:w="932" w:type="dxa"/>
            <w:shd w:val="clear" w:color="auto" w:fill="auto"/>
            <w:vAlign w:val="center"/>
          </w:tcPr>
          <w:p w:rsidR="00CB4214" w:rsidRPr="00B538FF" w:rsidRDefault="00CB4214" w:rsidP="00E76AB0">
            <w:pPr>
              <w:jc w:val="center"/>
              <w:rPr>
                <w:rFonts w:ascii="新細明體" w:hAnsi="新細明體"/>
                <w:sz w:val="20"/>
              </w:rPr>
            </w:pPr>
            <w:r w:rsidRPr="00B538FF">
              <w:rPr>
                <w:rFonts w:ascii="新細明體" w:hAnsi="新細明體" w:hint="eastAsia"/>
                <w:noProof/>
                <w:sz w:val="20"/>
              </w:rPr>
              <w:t>100－111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CB4214" w:rsidRPr="00A80F8C" w:rsidRDefault="00CB4214" w:rsidP="00E76AB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80F8C">
              <w:rPr>
                <w:rFonts w:ascii="標楷體" w:eastAsia="標楷體" w:hAnsi="標楷體" w:hint="eastAsia"/>
                <w:noProof/>
                <w:sz w:val="20"/>
              </w:rPr>
              <w:t>市政府主管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25,849,104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1,597,797,403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165,472,189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3,705,856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859,484,658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22,143,248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572,840,556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19,751,457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- 19,751,457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185,223,646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3,705,856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859,484,658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22,143,248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553,089,099</w:t>
            </w:r>
          </w:p>
        </w:tc>
      </w:tr>
      <w:tr w:rsidR="00CB4214" w:rsidTr="00B538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val="853"/>
        </w:trPr>
        <w:tc>
          <w:tcPr>
            <w:tcW w:w="932" w:type="dxa"/>
            <w:shd w:val="clear" w:color="auto" w:fill="auto"/>
            <w:vAlign w:val="center"/>
          </w:tcPr>
          <w:p w:rsidR="00CB4214" w:rsidRPr="00B538FF" w:rsidRDefault="00CB4214" w:rsidP="00E76AB0">
            <w:pPr>
              <w:jc w:val="center"/>
              <w:rPr>
                <w:rFonts w:ascii="新細明體" w:hAnsi="新細明體"/>
                <w:sz w:val="20"/>
              </w:rPr>
            </w:pPr>
            <w:r w:rsidRPr="00B538FF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CB4214" w:rsidRPr="00A80F8C" w:rsidRDefault="00CB4214" w:rsidP="00E76AB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80F8C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8,335,741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322,089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7,385,652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628,000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322,089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7,385,652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628,000</w:t>
            </w:r>
          </w:p>
        </w:tc>
      </w:tr>
      <w:tr w:rsidR="00CB4214" w:rsidTr="00B538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val="853"/>
        </w:trPr>
        <w:tc>
          <w:tcPr>
            <w:tcW w:w="932" w:type="dxa"/>
            <w:shd w:val="clear" w:color="auto" w:fill="auto"/>
            <w:vAlign w:val="center"/>
          </w:tcPr>
          <w:p w:rsidR="00CB4214" w:rsidRPr="00B538FF" w:rsidRDefault="00CB4214" w:rsidP="00E76AB0">
            <w:pPr>
              <w:jc w:val="center"/>
              <w:rPr>
                <w:rFonts w:ascii="新細明體" w:hAnsi="新細明體"/>
                <w:sz w:val="20"/>
              </w:rPr>
            </w:pPr>
            <w:r w:rsidRPr="00B538F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CB4214" w:rsidRPr="00A80F8C" w:rsidRDefault="00CB4214" w:rsidP="00E76AB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80F8C">
              <w:rPr>
                <w:rFonts w:ascii="標楷體" w:eastAsia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58,000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58,000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58,000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B4214" w:rsidTr="00B538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val="853"/>
        </w:trPr>
        <w:tc>
          <w:tcPr>
            <w:tcW w:w="932" w:type="dxa"/>
            <w:shd w:val="clear" w:color="auto" w:fill="auto"/>
            <w:vAlign w:val="center"/>
          </w:tcPr>
          <w:p w:rsidR="00CB4214" w:rsidRPr="00B538FF" w:rsidRDefault="00CB4214" w:rsidP="00E76AB0">
            <w:pPr>
              <w:jc w:val="center"/>
              <w:rPr>
                <w:rFonts w:ascii="新細明體" w:hAnsi="新細明體"/>
                <w:sz w:val="20"/>
              </w:rPr>
            </w:pPr>
            <w:r w:rsidRPr="00B538F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CB4214" w:rsidRPr="00A80F8C" w:rsidRDefault="00CB4214" w:rsidP="00E76AB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80F8C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750,000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79,050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670,950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79,050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670,950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B4214" w:rsidTr="00B538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val="853"/>
        </w:trPr>
        <w:tc>
          <w:tcPr>
            <w:tcW w:w="932" w:type="dxa"/>
            <w:shd w:val="clear" w:color="auto" w:fill="auto"/>
            <w:vAlign w:val="center"/>
          </w:tcPr>
          <w:p w:rsidR="00CB4214" w:rsidRPr="00B538FF" w:rsidRDefault="00CB4214" w:rsidP="00E76AB0">
            <w:pPr>
              <w:jc w:val="center"/>
              <w:rPr>
                <w:rFonts w:ascii="新細明體" w:hAnsi="新細明體"/>
                <w:sz w:val="20"/>
              </w:rPr>
            </w:pPr>
            <w:r w:rsidRPr="00B538FF">
              <w:rPr>
                <w:rFonts w:ascii="新細明體" w:hAnsi="新細明體" w:hint="eastAsia"/>
                <w:noProof/>
                <w:sz w:val="20"/>
              </w:rPr>
              <w:t>106－111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CB4214" w:rsidRPr="00A80F8C" w:rsidRDefault="00CB4214" w:rsidP="00E76AB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80F8C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1,193,340,180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386,158,215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146,423,553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660,758,412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386,158,215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146,423,553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660,758,412</w:t>
            </w:r>
          </w:p>
        </w:tc>
      </w:tr>
      <w:tr w:rsidR="00CB4214" w:rsidTr="00B538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val="853"/>
        </w:trPr>
        <w:tc>
          <w:tcPr>
            <w:tcW w:w="932" w:type="dxa"/>
            <w:shd w:val="clear" w:color="auto" w:fill="auto"/>
            <w:vAlign w:val="center"/>
          </w:tcPr>
          <w:p w:rsidR="00CB4214" w:rsidRPr="00B538FF" w:rsidRDefault="00CB4214" w:rsidP="00E76AB0">
            <w:pPr>
              <w:jc w:val="center"/>
              <w:rPr>
                <w:rFonts w:ascii="新細明體" w:hAnsi="新細明體"/>
                <w:sz w:val="20"/>
              </w:rPr>
            </w:pPr>
            <w:r w:rsidRPr="00B538FF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CB4214" w:rsidRPr="00A80F8C" w:rsidRDefault="00CB4214" w:rsidP="00E76AB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80F8C">
              <w:rPr>
                <w:rFonts w:ascii="標楷體" w:eastAsia="標楷體" w:hAnsi="標楷體" w:hint="eastAsia"/>
                <w:noProof/>
                <w:sz w:val="20"/>
              </w:rPr>
              <w:t>產業發展處主管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28,108,384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335,559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26,344,779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1,428,046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335,559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26,344,779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1,428,046</w:t>
            </w:r>
          </w:p>
        </w:tc>
      </w:tr>
      <w:tr w:rsidR="00CB4214" w:rsidTr="00B538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val="853"/>
        </w:trPr>
        <w:tc>
          <w:tcPr>
            <w:tcW w:w="932" w:type="dxa"/>
            <w:shd w:val="clear" w:color="auto" w:fill="auto"/>
            <w:vAlign w:val="center"/>
          </w:tcPr>
          <w:p w:rsidR="00CB4214" w:rsidRPr="00B538FF" w:rsidRDefault="00CB4214" w:rsidP="00E76AB0">
            <w:pPr>
              <w:jc w:val="center"/>
              <w:rPr>
                <w:rFonts w:ascii="新細明體" w:hAnsi="新細明體"/>
                <w:sz w:val="20"/>
              </w:rPr>
            </w:pPr>
            <w:r w:rsidRPr="00B538FF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CB4214" w:rsidRPr="00A80F8C" w:rsidRDefault="00CB4214" w:rsidP="00E76AB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80F8C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145,448,192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1,688,000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51,932,695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91,827,497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1,688,000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51,932,695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91,827,497</w:t>
            </w:r>
          </w:p>
        </w:tc>
      </w:tr>
      <w:tr w:rsidR="00CB4214" w:rsidTr="00B538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val="853"/>
        </w:trPr>
        <w:tc>
          <w:tcPr>
            <w:tcW w:w="932" w:type="dxa"/>
            <w:shd w:val="clear" w:color="auto" w:fill="auto"/>
            <w:vAlign w:val="center"/>
          </w:tcPr>
          <w:p w:rsidR="00CB4214" w:rsidRPr="00B538FF" w:rsidRDefault="00CB4214" w:rsidP="00E76AB0">
            <w:pPr>
              <w:jc w:val="center"/>
              <w:rPr>
                <w:rFonts w:ascii="新細明體" w:hAnsi="新細明體"/>
                <w:sz w:val="20"/>
              </w:rPr>
            </w:pPr>
            <w:r w:rsidRPr="00B538FF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CB4214" w:rsidRPr="00A80F8C" w:rsidRDefault="00CB4214" w:rsidP="00E76AB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80F8C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4,510,592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19,724,000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15,108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4,495,484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19,694,000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15,108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4,495,484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19,694,000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B4214" w:rsidTr="00B538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val="853"/>
        </w:trPr>
        <w:tc>
          <w:tcPr>
            <w:tcW w:w="932" w:type="dxa"/>
            <w:shd w:val="clear" w:color="auto" w:fill="auto"/>
            <w:vAlign w:val="center"/>
          </w:tcPr>
          <w:p w:rsidR="00CB4214" w:rsidRPr="00B538FF" w:rsidRDefault="00CB4214" w:rsidP="00E76AB0">
            <w:pPr>
              <w:jc w:val="center"/>
              <w:rPr>
                <w:rFonts w:ascii="新細明體" w:hAnsi="新細明體"/>
                <w:sz w:val="20"/>
              </w:rPr>
            </w:pPr>
            <w:r w:rsidRPr="00B538F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CB4214" w:rsidRPr="00A80F8C" w:rsidRDefault="00CB4214" w:rsidP="00E76AB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80F8C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571,600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56,132,514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7,489,660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571,600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48,642,854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7,489,660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571,600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48,642,854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B4214" w:rsidTr="00B538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val="853"/>
        </w:trPr>
        <w:tc>
          <w:tcPr>
            <w:tcW w:w="932" w:type="dxa"/>
            <w:shd w:val="clear" w:color="auto" w:fill="auto"/>
            <w:vAlign w:val="center"/>
          </w:tcPr>
          <w:p w:rsidR="00CB4214" w:rsidRPr="00B538FF" w:rsidRDefault="00CB4214" w:rsidP="00E76AB0">
            <w:pPr>
              <w:jc w:val="center"/>
              <w:rPr>
                <w:rFonts w:ascii="新細明體" w:hAnsi="新細明體"/>
                <w:sz w:val="20"/>
              </w:rPr>
            </w:pPr>
            <w:r w:rsidRPr="00B538F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CB4214" w:rsidRPr="00A80F8C" w:rsidRDefault="00CB4214" w:rsidP="00E76AB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80F8C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85,119,535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1,591,917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82,495,537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1,032,081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1,591,917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82,495,537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1,032,081</w:t>
            </w:r>
          </w:p>
        </w:tc>
      </w:tr>
      <w:tr w:rsidR="00CB4214" w:rsidTr="00B538F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val="853"/>
        </w:trPr>
        <w:tc>
          <w:tcPr>
            <w:tcW w:w="932" w:type="dxa"/>
            <w:shd w:val="clear" w:color="auto" w:fill="auto"/>
            <w:vAlign w:val="center"/>
          </w:tcPr>
          <w:p w:rsidR="00CB4214" w:rsidRPr="00B538FF" w:rsidRDefault="00CB4214" w:rsidP="00E76AB0">
            <w:pPr>
              <w:jc w:val="center"/>
              <w:rPr>
                <w:rFonts w:ascii="新細明體" w:hAnsi="新細明體"/>
                <w:sz w:val="20"/>
              </w:rPr>
            </w:pPr>
            <w:r w:rsidRPr="00B538F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CB4214" w:rsidRPr="00A80F8C" w:rsidRDefault="00CB4214" w:rsidP="00E76AB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80F8C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389,023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25,093,264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662,523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389,023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24,430,741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662,523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389,023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/>
                <w:noProof/>
                <w:sz w:val="20"/>
              </w:rPr>
              <w:t>24,430,741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4214" w:rsidRPr="002F0FF0" w:rsidRDefault="00CB4214" w:rsidP="00E76AB0">
            <w:pPr>
              <w:jc w:val="right"/>
              <w:rPr>
                <w:rFonts w:ascii="新細明體" w:hAnsi="新細明體"/>
                <w:sz w:val="20"/>
              </w:rPr>
            </w:pPr>
            <w:r w:rsidRPr="002F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bookmarkEnd w:id="0"/>
    </w:tbl>
    <w:p w:rsidR="00D867AC" w:rsidRDefault="00D867AC">
      <w:pPr>
        <w:ind w:right="414"/>
        <w:rPr>
          <w:rFonts w:eastAsia="標楷體"/>
          <w:sz w:val="22"/>
        </w:rPr>
      </w:pPr>
    </w:p>
    <w:sectPr w:rsidR="00D867AC" w:rsidSect="00B538FF">
      <w:headerReference w:type="default" r:id="rId6"/>
      <w:headerReference w:type="first" r:id="rId7"/>
      <w:pgSz w:w="23814" w:h="16840" w:orient="landscape" w:code="8"/>
      <w:pgMar w:top="1418" w:right="1200" w:bottom="1418" w:left="1200" w:header="852" w:footer="99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214" w:rsidRDefault="00CB4214">
      <w:r>
        <w:separator/>
      </w:r>
    </w:p>
  </w:endnote>
  <w:endnote w:type="continuationSeparator" w:id="0">
    <w:p w:rsidR="00CB4214" w:rsidRDefault="00CB4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214" w:rsidRDefault="00CB4214">
      <w:r>
        <w:separator/>
      </w:r>
    </w:p>
  </w:footnote>
  <w:footnote w:type="continuationSeparator" w:id="0">
    <w:p w:rsidR="00CB4214" w:rsidRDefault="00CB4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AC" w:rsidRDefault="00D867AC">
    <w:pPr>
      <w:jc w:val="center"/>
    </w:pP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r w:rsidR="00225E4F" w:rsidRPr="00225E4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="00225E4F" w:rsidRPr="00225E4F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="00225E4F" w:rsidRPr="00225E4F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="00225E4F" w:rsidRPr="00225E4F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AC" w:rsidRDefault="00D867AC">
    <w:pPr>
      <w:jc w:val="center"/>
      <w:rPr>
        <w:rFonts w:ascii="標楷體" w:eastAsia="標楷體" w:hAnsi="標楷體"/>
        <w:b/>
        <w:sz w:val="32"/>
      </w:rPr>
    </w:pP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r w:rsidR="00225E4F" w:rsidRPr="00225E4F">
      <w:rPr>
        <w:rFonts w:ascii="標楷體" w:eastAsia="標楷體" w:hAnsi="標楷體" w:hint="eastAsia"/>
        <w:b/>
        <w:spacing w:val="60"/>
        <w:sz w:val="32"/>
        <w:u w:val="single"/>
      </w:rPr>
      <w:t>112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="00225E4F" w:rsidRPr="00225E4F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="00225E4F" w:rsidRPr="00225E4F">
      <w:rPr>
        <w:rFonts w:ascii="標楷體" w:eastAsia="標楷體" w:hAnsi="標楷體"/>
        <w:b/>
        <w:spacing w:val="60"/>
        <w:sz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214"/>
    <w:rsid w:val="0001712C"/>
    <w:rsid w:val="000A3326"/>
    <w:rsid w:val="001214FD"/>
    <w:rsid w:val="001A4B2C"/>
    <w:rsid w:val="00225E4F"/>
    <w:rsid w:val="002F0FF0"/>
    <w:rsid w:val="003F092B"/>
    <w:rsid w:val="004E0557"/>
    <w:rsid w:val="004E0B7F"/>
    <w:rsid w:val="00574BD4"/>
    <w:rsid w:val="0065732E"/>
    <w:rsid w:val="00734FFE"/>
    <w:rsid w:val="00775C5D"/>
    <w:rsid w:val="008B0CCA"/>
    <w:rsid w:val="008E605A"/>
    <w:rsid w:val="009C606F"/>
    <w:rsid w:val="009D2E50"/>
    <w:rsid w:val="00A80F8C"/>
    <w:rsid w:val="00AA7593"/>
    <w:rsid w:val="00AB6EA1"/>
    <w:rsid w:val="00B538FF"/>
    <w:rsid w:val="00CB4214"/>
    <w:rsid w:val="00CE74C9"/>
    <w:rsid w:val="00D867AC"/>
    <w:rsid w:val="00DE4927"/>
    <w:rsid w:val="00EC414C"/>
    <w:rsid w:val="00EE2E5E"/>
    <w:rsid w:val="00FF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FA66D189-F346-4B81-BEF9-E1994E6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DE49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DE492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0ic63zE6jFgr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0ic63zE6jFgr以前年度歲出決算審定表.dot</Template>
  <TotalTime>4</TotalTime>
  <Pages>1</Pages>
  <Words>304</Words>
  <Characters>1736</Characters>
  <Application>Microsoft Office Word</Application>
  <DocSecurity>0</DocSecurity>
  <Lines>14</Lines>
  <Paragraphs>4</Paragraphs>
  <ScaleCrop>false</ScaleCrop>
  <Company>N.A.O.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張茲寧</dc:creator>
  <cp:keywords/>
  <cp:lastModifiedBy>姜沛均</cp:lastModifiedBy>
  <cp:revision>6</cp:revision>
  <cp:lastPrinted>2024-06-04T09:28:00Z</cp:lastPrinted>
  <dcterms:created xsi:type="dcterms:W3CDTF">2024-07-08T07:18:00Z</dcterms:created>
  <dcterms:modified xsi:type="dcterms:W3CDTF">2024-07-08T08:15:00Z</dcterms:modified>
</cp:coreProperties>
</file>