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44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365"/>
        <w:gridCol w:w="1670"/>
        <w:gridCol w:w="1456"/>
        <w:gridCol w:w="1457"/>
        <w:gridCol w:w="1457"/>
        <w:gridCol w:w="99"/>
        <w:gridCol w:w="1357"/>
        <w:gridCol w:w="1457"/>
        <w:gridCol w:w="1457"/>
        <w:gridCol w:w="1456"/>
        <w:gridCol w:w="1457"/>
        <w:gridCol w:w="1457"/>
        <w:gridCol w:w="1456"/>
        <w:gridCol w:w="1457"/>
        <w:gridCol w:w="1457"/>
        <w:gridCol w:w="1457"/>
      </w:tblGrid>
      <w:tr w:rsidR="00D46CDC" w:rsidTr="008D2C38">
        <w:trPr>
          <w:cantSplit/>
          <w:trHeight w:val="264"/>
          <w:tblHeader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46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 w:rsidP="008D2C38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4425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8D2C38">
        <w:trPr>
          <w:cantSplit/>
          <w:trHeight w:val="264"/>
          <w:tblHeader/>
        </w:trPr>
        <w:tc>
          <w:tcPr>
            <w:tcW w:w="470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4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68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57317" w:rsidTr="008D2C38">
        <w:trPr>
          <w:cantSplit/>
          <w:trHeight w:val="444"/>
          <w:tblHeader/>
        </w:trPr>
        <w:tc>
          <w:tcPr>
            <w:tcW w:w="835" w:type="dxa"/>
            <w:gridSpan w:val="2"/>
            <w:vMerge w:val="restart"/>
            <w:tcBorders>
              <w:left w:val="nil"/>
            </w:tcBorders>
            <w:vAlign w:val="center"/>
          </w:tcPr>
          <w:p w:rsidR="00E57317" w:rsidRDefault="00E57317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bookmarkStart w:id="0" w:name="_GoBack" w:colFirst="2" w:colLast="14"/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670" w:type="dxa"/>
            <w:vMerge w:val="restart"/>
            <w:tcBorders>
              <w:left w:val="nil"/>
            </w:tcBorders>
            <w:vAlign w:val="center"/>
          </w:tcPr>
          <w:p w:rsidR="00E57317" w:rsidRDefault="00E57317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56" w:type="dxa"/>
            <w:vMerge w:val="restart"/>
            <w:vAlign w:val="center"/>
          </w:tcPr>
          <w:p w:rsidR="00E57317" w:rsidRDefault="00E57317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27" w:type="dxa"/>
            <w:gridSpan w:val="5"/>
            <w:vAlign w:val="center"/>
          </w:tcPr>
          <w:p w:rsidR="00E57317" w:rsidRDefault="00E57317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27" w:type="dxa"/>
            <w:gridSpan w:val="4"/>
            <w:vAlign w:val="center"/>
          </w:tcPr>
          <w:p w:rsidR="00E57317" w:rsidRDefault="00E57317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27" w:type="dxa"/>
            <w:gridSpan w:val="4"/>
            <w:tcBorders>
              <w:right w:val="nil"/>
            </w:tcBorders>
            <w:vAlign w:val="center"/>
          </w:tcPr>
          <w:p w:rsidR="00E57317" w:rsidRDefault="00E57317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E57317" w:rsidTr="008D2C38">
        <w:trPr>
          <w:cantSplit/>
          <w:trHeight w:val="444"/>
          <w:tblHeader/>
        </w:trPr>
        <w:tc>
          <w:tcPr>
            <w:tcW w:w="835" w:type="dxa"/>
            <w:gridSpan w:val="2"/>
            <w:vMerge/>
            <w:tcBorders>
              <w:left w:val="nil"/>
            </w:tcBorders>
            <w:vAlign w:val="center"/>
          </w:tcPr>
          <w:p w:rsidR="00E57317" w:rsidRDefault="00E5731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70" w:type="dxa"/>
            <w:vMerge/>
            <w:vAlign w:val="center"/>
          </w:tcPr>
          <w:p w:rsidR="00E57317" w:rsidRDefault="00E57317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6" w:type="dxa"/>
            <w:vMerge/>
            <w:vAlign w:val="center"/>
          </w:tcPr>
          <w:p w:rsidR="00E57317" w:rsidRDefault="00E5731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6" w:type="dxa"/>
            <w:gridSpan w:val="2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6" w:type="dxa"/>
            <w:vAlign w:val="center"/>
          </w:tcPr>
          <w:p w:rsidR="00E57317" w:rsidRDefault="00E5731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6" w:type="dxa"/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7" w:type="dxa"/>
            <w:vAlign w:val="center"/>
          </w:tcPr>
          <w:p w:rsidR="00E57317" w:rsidRDefault="00E5731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E57317" w:rsidRDefault="00E5731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8D2C38">
        <w:trPr>
          <w:cantSplit/>
          <w:trHeight w:val="444"/>
          <w:tblHeader/>
        </w:trPr>
        <w:tc>
          <w:tcPr>
            <w:tcW w:w="835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7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6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:rsidTr="008D2C38">
        <w:trPr>
          <w:cantSplit/>
          <w:trHeight w:val="444"/>
          <w:tblHeader/>
        </w:trPr>
        <w:tc>
          <w:tcPr>
            <w:tcW w:w="835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7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6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bookmarkEnd w:id="0"/>
      <w:tr w:rsidR="00844254" w:rsidRPr="00AC2ED7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6D2C8E" w:rsidRDefault="00844254" w:rsidP="006D2C8E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844254" w:rsidRPr="00AC2ED7" w:rsidRDefault="00844254" w:rsidP="006D2C8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C2ED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1,377,516,452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317,480,248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508,141,858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551,894,346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317,480,248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508,141,858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551,894,346</w:t>
            </w:r>
          </w:p>
        </w:tc>
      </w:tr>
      <w:tr w:rsidR="00844254" w:rsidRPr="00AC2ED7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6D2C8E" w:rsidRDefault="00844254" w:rsidP="006D2C8E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844254" w:rsidRPr="00AC2ED7" w:rsidRDefault="00844254" w:rsidP="006D2C8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C2ED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1,377,516,452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317,480,248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508,141,858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551,894,346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317,480,248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508,141,858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/>
                <w:b/>
                <w:noProof/>
                <w:spacing w:val="-6"/>
                <w:sz w:val="20"/>
              </w:rPr>
              <w:t>551,894,346</w:t>
            </w:r>
          </w:p>
          <w:p w:rsidR="00844254" w:rsidRPr="00AC2ED7" w:rsidRDefault="00844254" w:rsidP="00CC2966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C2ED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44254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064976" w:rsidRDefault="00844254" w:rsidP="006D2C8E">
            <w:pPr>
              <w:jc w:val="center"/>
              <w:rPr>
                <w:rFonts w:ascii="新細明體" w:hAnsi="新細明體"/>
                <w:sz w:val="20"/>
              </w:rPr>
            </w:pPr>
            <w:r w:rsidRPr="00064976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844254" w:rsidRDefault="00844254" w:rsidP="006D2C8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5A9A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210,183,767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23,947,043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93,858,983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92,377,741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23,947,043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93,858,983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92,377,741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44254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064976" w:rsidRDefault="00844254" w:rsidP="006D2C8E">
            <w:pPr>
              <w:jc w:val="center"/>
              <w:rPr>
                <w:rFonts w:ascii="新細明體" w:hAnsi="新細明體"/>
                <w:sz w:val="20"/>
              </w:rPr>
            </w:pPr>
            <w:r w:rsidRPr="00064976">
              <w:rPr>
                <w:rFonts w:ascii="新細明體" w:hAnsi="新細明體" w:hint="eastAsia"/>
                <w:noProof/>
                <w:sz w:val="20"/>
              </w:rPr>
              <w:t>99－111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844254" w:rsidRDefault="00844254" w:rsidP="006D2C8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5A9A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147,406,595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55,673,229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17,961,668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73,771,698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55,673,229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17,961,668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73,771,698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44254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064976" w:rsidRDefault="00844254" w:rsidP="006D2C8E">
            <w:pPr>
              <w:jc w:val="center"/>
              <w:rPr>
                <w:rFonts w:ascii="新細明體" w:hAnsi="新細明體"/>
                <w:sz w:val="20"/>
              </w:rPr>
            </w:pPr>
            <w:r w:rsidRPr="00064976">
              <w:rPr>
                <w:rFonts w:ascii="新細明體" w:hAnsi="新細明體" w:hint="eastAsia"/>
                <w:noProof/>
                <w:sz w:val="20"/>
              </w:rPr>
              <w:t>101－111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844254" w:rsidRDefault="00844254" w:rsidP="006D2C8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5A9A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1,066,318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188,391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661,408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216,519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188,391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661,408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216,519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44254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064976" w:rsidRDefault="00844254" w:rsidP="006D2C8E">
            <w:pPr>
              <w:jc w:val="center"/>
              <w:rPr>
                <w:rFonts w:ascii="新細明體" w:hAnsi="新細明體"/>
                <w:sz w:val="20"/>
              </w:rPr>
            </w:pPr>
            <w:r w:rsidRPr="00064976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844254" w:rsidRDefault="00844254" w:rsidP="006D2C8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5A9A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31,291,216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17,634,952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13,137,602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518,662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17,634,952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13,137,602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518,662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44254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064976" w:rsidRDefault="00844254" w:rsidP="006D2C8E">
            <w:pPr>
              <w:jc w:val="center"/>
              <w:rPr>
                <w:rFonts w:ascii="新細明體" w:hAnsi="新細明體"/>
                <w:sz w:val="20"/>
              </w:rPr>
            </w:pPr>
            <w:r w:rsidRPr="00064976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844254" w:rsidRDefault="00844254" w:rsidP="006D2C8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5A9A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945,486,375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219,862,561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342,081,494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383,542,320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219,862,561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342,081,494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383,542,320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44254" w:rsidTr="008D2C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5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844254" w:rsidRPr="00064976" w:rsidRDefault="00844254" w:rsidP="006D2C8E">
            <w:pPr>
              <w:jc w:val="center"/>
              <w:rPr>
                <w:rFonts w:ascii="新細明體" w:hAnsi="新細明體"/>
                <w:sz w:val="20"/>
              </w:rPr>
            </w:pPr>
            <w:r w:rsidRPr="00064976">
              <w:rPr>
                <w:rFonts w:ascii="新細明體" w:hAnsi="新細明體" w:hint="eastAsia"/>
                <w:noProof/>
                <w:sz w:val="20"/>
              </w:rPr>
              <w:t>100－111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844254" w:rsidRDefault="00844254" w:rsidP="006D2C8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5A9A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42,082,181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174,072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40,440,703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1,467,406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174,072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40,440,703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/>
                <w:noProof/>
                <w:spacing w:val="-6"/>
                <w:sz w:val="20"/>
              </w:rPr>
              <w:t>1,467,406</w:t>
            </w:r>
          </w:p>
          <w:p w:rsidR="00844254" w:rsidRPr="00B205E3" w:rsidRDefault="00844254" w:rsidP="00CC2966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835A9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46CDC" w:rsidRDefault="00D46CDC">
      <w:pPr>
        <w:ind w:right="414"/>
        <w:rPr>
          <w:rFonts w:eastAsia="標楷體"/>
          <w:sz w:val="22"/>
        </w:rPr>
      </w:pPr>
    </w:p>
    <w:sectPr w:rsidR="00D46CDC" w:rsidSect="008D2C38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C8E" w:rsidRDefault="006D2C8E">
      <w:r>
        <w:separator/>
      </w:r>
    </w:p>
  </w:endnote>
  <w:endnote w:type="continuationSeparator" w:id="0">
    <w:p w:rsidR="006D2C8E" w:rsidRDefault="006D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C8E" w:rsidRDefault="006D2C8E">
      <w:r>
        <w:separator/>
      </w:r>
    </w:p>
  </w:footnote>
  <w:footnote w:type="continuationSeparator" w:id="0">
    <w:p w:rsidR="006D2C8E" w:rsidRDefault="006D2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8E" w:rsidRDefault="006D2C8E">
    <w:pPr>
      <w:jc w:val="center"/>
    </w:pP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F572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F572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2F572B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8E" w:rsidRDefault="006D2C8E">
    <w:pPr>
      <w:jc w:val="center"/>
      <w:rPr>
        <w:b/>
        <w:sz w:val="32"/>
      </w:rPr>
    </w:pP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F572B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2F572B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54"/>
    <w:rsid w:val="00064976"/>
    <w:rsid w:val="001021E7"/>
    <w:rsid w:val="001512E9"/>
    <w:rsid w:val="001F4CCA"/>
    <w:rsid w:val="002F572B"/>
    <w:rsid w:val="005E1975"/>
    <w:rsid w:val="006D2C8E"/>
    <w:rsid w:val="00844254"/>
    <w:rsid w:val="0085742D"/>
    <w:rsid w:val="008D2C38"/>
    <w:rsid w:val="00977183"/>
    <w:rsid w:val="009E1C1B"/>
    <w:rsid w:val="00B205E3"/>
    <w:rsid w:val="00B40E8D"/>
    <w:rsid w:val="00BB53F0"/>
    <w:rsid w:val="00CB1EE5"/>
    <w:rsid w:val="00CC2966"/>
    <w:rsid w:val="00D46CDC"/>
    <w:rsid w:val="00E57317"/>
    <w:rsid w:val="00EA1B26"/>
    <w:rsid w:val="00EA2A43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36135C4"/>
  <w15:chartTrackingRefBased/>
  <w15:docId w15:val="{8CD30AAB-EDA6-4A0C-B8D2-DCF3DBE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lxEFl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ClxEFl以前年度歲入決算審定表.dot</Template>
  <TotalTime>1</TotalTime>
  <Pages>1</Pages>
  <Words>415</Words>
  <Characters>805</Characters>
  <Application>Microsoft Office Word</Application>
  <DocSecurity>0</DocSecurity>
  <Lines>6</Lines>
  <Paragraphs>2</Paragraphs>
  <ScaleCrop>false</ScaleCrop>
  <Company>N.A.O.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談采庭</dc:creator>
  <cp:keywords/>
  <cp:lastModifiedBy>姜沛均</cp:lastModifiedBy>
  <cp:revision>3</cp:revision>
  <dcterms:created xsi:type="dcterms:W3CDTF">2024-07-08T07:15:00Z</dcterms:created>
  <dcterms:modified xsi:type="dcterms:W3CDTF">2024-07-08T07:16:00Z</dcterms:modified>
</cp:coreProperties>
</file>