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09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"/>
        <w:gridCol w:w="230"/>
        <w:gridCol w:w="1819"/>
        <w:gridCol w:w="1432"/>
        <w:gridCol w:w="1422"/>
        <w:gridCol w:w="1423"/>
        <w:gridCol w:w="456"/>
        <w:gridCol w:w="967"/>
        <w:gridCol w:w="1424"/>
        <w:gridCol w:w="1394"/>
        <w:gridCol w:w="1394"/>
        <w:gridCol w:w="1395"/>
        <w:gridCol w:w="1510"/>
        <w:gridCol w:w="1510"/>
        <w:gridCol w:w="1510"/>
        <w:gridCol w:w="1532"/>
        <w:gridCol w:w="1560"/>
      </w:tblGrid>
      <w:tr w:rsidR="00975682" w:rsidTr="000465CA">
        <w:trPr>
          <w:cantSplit/>
          <w:trHeight w:val="268"/>
          <w:tblHeader/>
        </w:trPr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8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9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 w:rsidP="00B74BFC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94AF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0465CA">
        <w:trPr>
          <w:cantSplit/>
          <w:trHeight w:val="268"/>
          <w:tblHeader/>
        </w:trPr>
        <w:tc>
          <w:tcPr>
            <w:tcW w:w="114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82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9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0465CA" w:rsidTr="006245A3">
        <w:trPr>
          <w:cantSplit/>
          <w:trHeight w:val="252"/>
          <w:tblHeader/>
        </w:trPr>
        <w:tc>
          <w:tcPr>
            <w:tcW w:w="2163" w:type="dxa"/>
            <w:gridSpan w:val="3"/>
            <w:tcBorders>
              <w:left w:val="nil"/>
            </w:tcBorders>
            <w:vAlign w:val="center"/>
          </w:tcPr>
          <w:p w:rsidR="000465CA" w:rsidRDefault="000465CA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32" w:type="dxa"/>
            <w:vMerge w:val="restart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92" w:type="dxa"/>
            <w:gridSpan w:val="5"/>
            <w:vAlign w:val="center"/>
          </w:tcPr>
          <w:p w:rsidR="000465CA" w:rsidRDefault="000465CA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183" w:type="dxa"/>
            <w:gridSpan w:val="3"/>
            <w:vAlign w:val="center"/>
          </w:tcPr>
          <w:p w:rsidR="000465CA" w:rsidRDefault="000465CA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62" w:type="dxa"/>
            <w:gridSpan w:val="4"/>
            <w:vAlign w:val="center"/>
          </w:tcPr>
          <w:p w:rsidR="000465CA" w:rsidRDefault="000465CA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60" w:type="dxa"/>
            <w:vMerge w:val="restart"/>
            <w:tcBorders>
              <w:right w:val="nil"/>
            </w:tcBorders>
            <w:vAlign w:val="center"/>
          </w:tcPr>
          <w:p w:rsidR="000465CA" w:rsidRDefault="000465CA" w:rsidP="000465CA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0465CA" w:rsidRDefault="000465CA" w:rsidP="000465CA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  <w:bookmarkStart w:id="0" w:name="_GoBack"/>
            <w:bookmarkEnd w:id="0"/>
          </w:p>
        </w:tc>
      </w:tr>
      <w:tr w:rsidR="000465CA" w:rsidTr="006245A3">
        <w:trPr>
          <w:cantSplit/>
          <w:trHeight w:val="20"/>
          <w:tblHeader/>
        </w:trPr>
        <w:tc>
          <w:tcPr>
            <w:tcW w:w="344" w:type="dxa"/>
            <w:gridSpan w:val="2"/>
            <w:tcBorders>
              <w:left w:val="nil"/>
            </w:tcBorders>
            <w:vAlign w:val="center"/>
          </w:tcPr>
          <w:p w:rsidR="000465CA" w:rsidRDefault="000465CA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819" w:type="dxa"/>
            <w:vAlign w:val="center"/>
          </w:tcPr>
          <w:p w:rsidR="000465CA" w:rsidRDefault="000465CA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32" w:type="dxa"/>
            <w:vMerge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22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23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3" w:type="dxa"/>
            <w:gridSpan w:val="2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4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94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94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95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0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10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10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2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60" w:type="dxa"/>
            <w:vMerge/>
            <w:tcBorders>
              <w:right w:val="nil"/>
            </w:tcBorders>
            <w:vAlign w:val="center"/>
          </w:tcPr>
          <w:p w:rsidR="000465CA" w:rsidRDefault="000465CA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94AF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DE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5,344,628,598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2,874,966,937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222,263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1,581,493,662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4,456,682,862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2,874,966,937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222,263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1,581,493,662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4,456,682,862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- 887,945,736</w:t>
            </w:r>
          </w:p>
        </w:tc>
      </w:tr>
      <w:tr w:rsidR="00D94AF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DE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374,371,000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288,452,530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56,914,376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345,366,906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288,452,530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56,914,376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345,366,906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- 29,004,094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47,051,000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21,165,876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25,575,166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46,741,042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21,165,876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25,575,166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46,741,042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- 309,958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6,484,000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5,487,769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5,487,769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5,487,769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5,487,769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- 996,231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204,322,000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147,745,939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29,947,432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177,693,371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147,745,939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29,947,432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177,693,371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- 26,628,629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108,956,000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107,998,411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107,998,411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107,998,411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107,998,411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- 957,589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7,558,000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6,054,535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1,391,778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7,446,313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6,054,535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1,391,778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7,446,313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- 111,687</w:t>
            </w:r>
          </w:p>
        </w:tc>
      </w:tr>
      <w:tr w:rsidR="00D94AF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DE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2,383,205,000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1,668,315,647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473,531,667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2,141,847,314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1,668,315,647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473,531,667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2,141,847,314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- 241,357,686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1,668,425,000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1,637,356,654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1,637,356,654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1,637,356,654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1,637,356,654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- 31,068,346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714,780,000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30,958,993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473,531,667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504,490,660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30,958,993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473,531,667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504,490,660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- 210,289,340</w:t>
            </w:r>
          </w:p>
        </w:tc>
      </w:tr>
      <w:tr w:rsidR="00D94AF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DE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1,835,417,279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573,067,379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986,254,547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1,559,321,926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573,067,379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986,254,547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1,559,321,926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- 276,095,353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390,050,505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89,783,023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248,604,126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338,387,149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89,783,023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248,604,126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338,387,149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- 51,663,356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279,221,000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92,588,669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85,311,491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177,900,160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92,588,669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85,311,491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177,900,160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- 101,320,840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833,779,879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284,269,250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454,659,129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738,928,379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284,269,250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454,659,129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738,928,379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- 94,851,500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332,365,895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106,426,437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197,679,801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304,106,238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106,426,437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197,679,801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304,106,238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- 28,259,657</w:t>
            </w:r>
          </w:p>
        </w:tc>
      </w:tr>
      <w:tr w:rsidR="00D94AF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DE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67,093,000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30,827,899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222,263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22,603,820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53,653,982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30,827,899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222,263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22,603,820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53,653,982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- 13,439,018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35,547,000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14,232,661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222,263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19,318,820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33,773,744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14,232,661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222,263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19,318,820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33,773,744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- 1,773,256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4,740,000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886,708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3,285,000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4,171,708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886,708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3,285,000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4,171,708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- 568,292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26,806,000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15,708,530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15,708,530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15,708,530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15,708,530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- 11,097,470</w:t>
            </w:r>
          </w:p>
        </w:tc>
      </w:tr>
      <w:tr w:rsidR="00D94AF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94AFC" w:rsidRPr="006F2DEA" w:rsidRDefault="00D94AFC" w:rsidP="00184040">
            <w:pPr>
              <w:snapToGrid w:val="0"/>
              <w:spacing w:line="660" w:lineRule="exact"/>
              <w:ind w:right="17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465CA">
              <w:rPr>
                <w:rFonts w:ascii="標楷體" w:eastAsia="標楷體" w:hAnsi="標楷體" w:hint="eastAsia"/>
                <w:b/>
                <w:noProof/>
                <w:spacing w:val="2"/>
                <w:w w:val="83"/>
                <w:kern w:val="0"/>
                <w:sz w:val="20"/>
                <w:fitText w:val="1840" w:id="-969747199"/>
              </w:rPr>
              <w:t>社區發展及環境保護支</w:t>
            </w:r>
            <w:r w:rsidRPr="000465CA">
              <w:rPr>
                <w:rFonts w:ascii="標楷體" w:eastAsia="標楷體" w:hAnsi="標楷體" w:hint="eastAsia"/>
                <w:b/>
                <w:noProof/>
                <w:spacing w:val="-7"/>
                <w:w w:val="83"/>
                <w:kern w:val="0"/>
                <w:sz w:val="20"/>
                <w:fitText w:val="1840" w:id="-969747199"/>
              </w:rPr>
              <w:t>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425,160,000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308,945,412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37,565,727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346,511,139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308,945,412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37,565,727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346,511,139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- 78,648,861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424,860,000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308,667,437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37,565,727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346,233,164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308,667,437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37,565,727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346,233,164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- 78,626,836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277,975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277,975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277,975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277,975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- 22,025</w:t>
            </w:r>
          </w:p>
        </w:tc>
      </w:tr>
      <w:tr w:rsidR="00D94AF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94AFC" w:rsidRPr="006F2DEA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DE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259,382,319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5,358,070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4,623,525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9,981,595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5,358,070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4,623,525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9,981,595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F1368">
              <w:rPr>
                <w:rFonts w:ascii="新細明體" w:hAnsi="新細明體"/>
                <w:b/>
                <w:noProof/>
                <w:sz w:val="20"/>
              </w:rPr>
              <w:t>- 249,400,724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243,907,319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5,358,070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4,623,525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9,981,595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5,358,070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4,623,525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9,981,595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- 233,925,724</w:t>
            </w:r>
          </w:p>
        </w:tc>
      </w:tr>
      <w:tr w:rsidR="00D94AF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94AFC" w:rsidRDefault="00D94AFC" w:rsidP="002A3981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15,475,000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4AFC" w:rsidRPr="00DF1368" w:rsidRDefault="00D94AFC" w:rsidP="002A3981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F1368">
              <w:rPr>
                <w:rFonts w:ascii="新細明體" w:hAnsi="新細明體"/>
                <w:noProof/>
                <w:sz w:val="20"/>
              </w:rPr>
              <w:t>- 15,475,000</w:t>
            </w:r>
          </w:p>
        </w:tc>
      </w:tr>
    </w:tbl>
    <w:p w:rsidR="00975682" w:rsidRDefault="00DF1368">
      <w:pPr>
        <w:pStyle w:val="a3"/>
        <w:tabs>
          <w:tab w:val="clear" w:pos="4153"/>
          <w:tab w:val="clear" w:pos="8306"/>
        </w:tabs>
        <w:snapToGrid/>
        <w:rPr>
          <w:rFonts w:ascii="標楷體" w:hAnsi="標楷體"/>
        </w:rPr>
      </w:pPr>
      <w:proofErr w:type="gramStart"/>
      <w:r w:rsidRPr="00AE0C9E">
        <w:rPr>
          <w:rFonts w:ascii="標楷體" w:eastAsia="標楷體" w:hAnsi="標楷體"/>
        </w:rPr>
        <w:t>註</w:t>
      </w:r>
      <w:proofErr w:type="gramEnd"/>
      <w:r w:rsidRPr="00AE0C9E">
        <w:rPr>
          <w:rFonts w:ascii="標楷體" w:eastAsia="標楷體" w:hAnsi="標楷體"/>
        </w:rPr>
        <w:t>：</w:t>
      </w:r>
      <w:proofErr w:type="gramStart"/>
      <w:r w:rsidRPr="00AE0C9E">
        <w:rPr>
          <w:rFonts w:ascii="標楷體" w:eastAsia="標楷體" w:hAnsi="標楷體" w:hint="eastAsia"/>
        </w:rPr>
        <w:t>112</w:t>
      </w:r>
      <w:proofErr w:type="gramEnd"/>
      <w:r w:rsidRPr="00AE0C9E">
        <w:rPr>
          <w:rFonts w:ascii="標楷體" w:eastAsia="標楷體" w:hAnsi="標楷體"/>
        </w:rPr>
        <w:t>年</w:t>
      </w:r>
      <w:r>
        <w:rPr>
          <w:rFonts w:ascii="標楷體" w:eastAsia="標楷體" w:hAnsi="標楷體"/>
        </w:rPr>
        <w:t>度第二預備金</w:t>
      </w:r>
      <w:r>
        <w:rPr>
          <w:rFonts w:ascii="標楷體" w:eastAsia="標楷體" w:hAnsi="標楷體" w:hint="eastAsia"/>
        </w:rPr>
        <w:t>資本門部分</w:t>
      </w:r>
      <w:r>
        <w:rPr>
          <w:rFonts w:ascii="標楷體" w:eastAsia="標楷體" w:hAnsi="標楷體"/>
        </w:rPr>
        <w:t>原編列預算數</w:t>
      </w:r>
      <w:r>
        <w:rPr>
          <w:rFonts w:ascii="標楷體" w:eastAsia="標楷體" w:hAnsi="標楷體" w:hint="eastAsia"/>
        </w:rPr>
        <w:t>1億6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000萬元</w:t>
      </w:r>
      <w:r>
        <w:rPr>
          <w:rFonts w:ascii="標楷體" w:eastAsia="標楷體" w:hAnsi="標楷體"/>
        </w:rPr>
        <w:t>，經市政府核准動支</w:t>
      </w:r>
      <w:r>
        <w:rPr>
          <w:rFonts w:ascii="標楷體" w:eastAsia="標楷體" w:hAnsi="標楷體" w:hint="eastAsia"/>
        </w:rPr>
        <w:t>1億4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452萬餘元</w:t>
      </w:r>
      <w:r>
        <w:rPr>
          <w:rFonts w:ascii="標楷體" w:eastAsia="標楷體" w:hAnsi="標楷體"/>
        </w:rPr>
        <w:t>，賸餘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547</w:t>
      </w:r>
      <w:r>
        <w:rPr>
          <w:rFonts w:ascii="標楷體" w:eastAsia="標楷體" w:hAnsi="標楷體"/>
        </w:rPr>
        <w:t>萬</w:t>
      </w:r>
      <w:r>
        <w:rPr>
          <w:rFonts w:ascii="標楷體" w:eastAsia="標楷體" w:hAnsi="標楷體" w:hint="eastAsia"/>
        </w:rPr>
        <w:t>餘</w:t>
      </w:r>
      <w:r>
        <w:rPr>
          <w:rFonts w:ascii="標楷體" w:eastAsia="標楷體" w:hAnsi="標楷體"/>
        </w:rPr>
        <w:t>元。</w:t>
      </w:r>
    </w:p>
    <w:sectPr w:rsidR="00975682" w:rsidSect="00B74BFC">
      <w:headerReference w:type="default" r:id="rId6"/>
      <w:headerReference w:type="first" r:id="rId7"/>
      <w:pgSz w:w="23814" w:h="16840" w:orient="landscape" w:code="8"/>
      <w:pgMar w:top="1418" w:right="1200" w:bottom="1418" w:left="1200" w:header="852" w:footer="991" w:gutter="283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981" w:rsidRDefault="002A3981">
      <w:r>
        <w:separator/>
      </w:r>
    </w:p>
  </w:endnote>
  <w:endnote w:type="continuationSeparator" w:id="0">
    <w:p w:rsidR="002A3981" w:rsidRDefault="002A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981" w:rsidRDefault="002A3981">
      <w:r>
        <w:separator/>
      </w:r>
    </w:p>
  </w:footnote>
  <w:footnote w:type="continuationSeparator" w:id="0">
    <w:p w:rsidR="002A3981" w:rsidRDefault="002A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81" w:rsidRDefault="002A3981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D3F1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D3F16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7D3F16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7D3F16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81" w:rsidRDefault="002A3981">
    <w:pPr>
      <w:pStyle w:val="a3"/>
      <w:jc w:val="center"/>
      <w:rPr>
        <w:b/>
        <w:sz w:val="32"/>
      </w:rPr>
    </w:pP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7D3F16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7D3F16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7D3F16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AFC"/>
    <w:rsid w:val="000465CA"/>
    <w:rsid w:val="00184040"/>
    <w:rsid w:val="00187730"/>
    <w:rsid w:val="002A3981"/>
    <w:rsid w:val="003B5A61"/>
    <w:rsid w:val="004B41BD"/>
    <w:rsid w:val="006A11BB"/>
    <w:rsid w:val="00725752"/>
    <w:rsid w:val="007D3F16"/>
    <w:rsid w:val="00975682"/>
    <w:rsid w:val="009A6097"/>
    <w:rsid w:val="00B26D79"/>
    <w:rsid w:val="00B74BFC"/>
    <w:rsid w:val="00D94AFC"/>
    <w:rsid w:val="00DF1368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CA0FB898-01A7-455C-AF66-43F89AE8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1840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8404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6SP0B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76SP0B歲出政事別總表.dot</Template>
  <TotalTime>3</TotalTime>
  <Pages>2</Pages>
  <Words>626</Words>
  <Characters>2230</Characters>
  <Application>Microsoft Office Word</Application>
  <DocSecurity>0</DocSecurity>
  <Lines>18</Lines>
  <Paragraphs>5</Paragraphs>
  <ScaleCrop>false</ScaleCrop>
  <Company>N.A.O.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姜沛均</cp:lastModifiedBy>
  <cp:revision>4</cp:revision>
  <cp:lastPrinted>2024-06-06T03:18:00Z</cp:lastPrinted>
  <dcterms:created xsi:type="dcterms:W3CDTF">2024-07-08T07:11:00Z</dcterms:created>
  <dcterms:modified xsi:type="dcterms:W3CDTF">2024-07-08T08:42:00Z</dcterms:modified>
</cp:coreProperties>
</file>