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"/>
        <w:gridCol w:w="233"/>
        <w:gridCol w:w="1757"/>
        <w:gridCol w:w="1586"/>
        <w:gridCol w:w="1440"/>
        <w:gridCol w:w="1440"/>
        <w:gridCol w:w="451"/>
        <w:gridCol w:w="986"/>
        <w:gridCol w:w="1440"/>
        <w:gridCol w:w="1410"/>
        <w:gridCol w:w="1410"/>
        <w:gridCol w:w="1410"/>
        <w:gridCol w:w="1526"/>
        <w:gridCol w:w="1526"/>
        <w:gridCol w:w="1526"/>
        <w:gridCol w:w="1530"/>
        <w:gridCol w:w="1630"/>
      </w:tblGrid>
      <w:tr w:rsidR="00975682" w:rsidTr="00CE2890">
        <w:trPr>
          <w:cantSplit/>
          <w:trHeight w:val="270"/>
          <w:tblHeader/>
        </w:trPr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05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368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682" w:rsidRDefault="00975682" w:rsidP="00C06B43">
            <w:pPr>
              <w:ind w:right="207"/>
              <w:jc w:val="right"/>
              <w:rPr>
                <w:rFonts w:ascii="標楷體" w:eastAsia="標楷體" w:hAnsi="標楷體"/>
                <w:sz w:val="20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2C32E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:rsidTr="00CE2890">
        <w:trPr>
          <w:cantSplit/>
          <w:trHeight w:val="270"/>
          <w:tblHeader/>
        </w:trPr>
        <w:tc>
          <w:tcPr>
            <w:tcW w:w="27" w:type="pct"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05" w:type="pct"/>
            <w:gridSpan w:val="6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368" w:type="pct"/>
            <w:gridSpan w:val="10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:rsidTr="00CE2890">
        <w:trPr>
          <w:cantSplit/>
          <w:tblHeader/>
        </w:trPr>
        <w:tc>
          <w:tcPr>
            <w:tcW w:w="481" w:type="pct"/>
            <w:gridSpan w:val="3"/>
            <w:tcBorders>
              <w:left w:val="nil"/>
            </w:tcBorders>
            <w:vAlign w:val="center"/>
          </w:tcPr>
          <w:p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71" w:type="pct"/>
            <w:vMerge w:val="restar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346" w:type="pct"/>
            <w:gridSpan w:val="5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989" w:type="pct"/>
            <w:gridSpan w:val="3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429" w:type="pct"/>
            <w:gridSpan w:val="4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85" w:type="pct"/>
            <w:vMerge w:val="restart"/>
            <w:tcBorders>
              <w:right w:val="nil"/>
            </w:tcBorders>
            <w:vAlign w:val="center"/>
          </w:tcPr>
          <w:p w:rsidR="008F0565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:rsidR="00975682" w:rsidRDefault="00975682" w:rsidP="008F0565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975682" w:rsidTr="00CE2890">
        <w:trPr>
          <w:cantSplit/>
          <w:tblHeader/>
        </w:trPr>
        <w:tc>
          <w:tcPr>
            <w:tcW w:w="82" w:type="pct"/>
            <w:gridSpan w:val="2"/>
            <w:tcBorders>
              <w:left w:val="nil"/>
            </w:tcBorders>
            <w:vAlign w:val="center"/>
          </w:tcPr>
          <w:p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98" w:type="pct"/>
            <w:vAlign w:val="center"/>
          </w:tcPr>
          <w:p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71" w:type="pct"/>
            <w:vMerge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7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7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7" w:type="pct"/>
            <w:gridSpan w:val="2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330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0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0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57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57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57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57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385" w:type="pct"/>
            <w:vMerge/>
            <w:tcBorders>
              <w:right w:val="nil"/>
            </w:tcBorders>
            <w:vAlign w:val="center"/>
          </w:tcPr>
          <w:p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2C32ED" w:rsidRPr="00B24373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2437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21,751,897,402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19,651,191,399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6,602,594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557,802,805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20,215,596,798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- 37,392,464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19,651,191,399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6,602,594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520,410,341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20,178,204,334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- 1,573,693,068</w:t>
            </w:r>
          </w:p>
        </w:tc>
      </w:tr>
      <w:tr w:rsidR="002C32ED" w:rsidRPr="00B24373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2437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3,666,379,000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3,438,340,349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296,000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37,347,317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3,475,983,666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3,438,340,349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296,000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37,347,317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3,475,983,666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- 190,395,334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381,495,000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328,306,944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296,000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20,434,504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349,037,448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328,306,944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296,000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20,434,504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349,037,448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- 32,457,552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206,115,000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191,626,147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386,000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192,012,147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191,626,147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386,000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192,012,147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- 14,102,853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1,287,559,000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1,207,101,360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9,357,795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1,216,459,155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1,207,101,360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9,357,795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1,216,459,155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- 71,099,845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1,522,526,000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1,463,070,774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6,864,000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1,469,934,774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1,463,070,774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6,864,000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1,469,934,774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- 52,591,226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268,684,000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248,235,124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305,018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248,540,142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248,235,124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305,018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248,540,142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- 20,143,858</w:t>
            </w:r>
          </w:p>
        </w:tc>
      </w:tr>
      <w:tr w:rsidR="002C32ED" w:rsidRPr="00B24373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2437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8,087,840,000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7,733,379,412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31,700,751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7,765,080,163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7,733,379,412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31,700,751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7,765,080,163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- 322,759,837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7,591,901,000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7,320,673,783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7,320,673,783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7,320,673,783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7,320,673,783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- 271,227,217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495,939,000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412,705,629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31,700,751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444,406,380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412,705,629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31,700,751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444,406,380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- 51,532,620</w:t>
            </w:r>
          </w:p>
        </w:tc>
      </w:tr>
      <w:tr w:rsidR="002C32ED" w:rsidRPr="00B24373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2437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1,247,339,721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806,188,033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335,462,450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1,141,650,483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- 777,047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806,188,033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334,685,403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1,140,873,436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- 106,466,285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166,934,495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141,816,515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14,375,074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156,191,589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141,816,515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14,375,074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156,191,589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- 10,742,906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109,232,000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72,876,133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7,415,013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80,291,146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72,876,133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7,415,013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80,291,146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- 28,940,854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597,350,121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323,129,983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240,679,316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563,809,299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323,129,983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240,679,316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563,809,299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- 33,540,822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373,823,105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268,365,402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72,993,047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341,358,449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- 777,047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268,365,402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72,216,000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340,581,402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- 33,241,703</w:t>
            </w:r>
          </w:p>
        </w:tc>
      </w:tr>
      <w:tr w:rsidR="002C32ED" w:rsidRPr="00B24373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7214B">
              <w:rPr>
                <w:rFonts w:ascii="標楷體" w:eastAsia="標楷體" w:hAnsi="標楷體" w:hint="eastAsia"/>
                <w:b/>
                <w:noProof/>
                <w:spacing w:val="45"/>
                <w:kern w:val="0"/>
                <w:sz w:val="20"/>
                <w:fitText w:val="1650" w:id="-969760767"/>
              </w:rPr>
              <w:t>社會福利支</w:t>
            </w:r>
            <w:r w:rsidRPr="0047214B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1650" w:id="-969760767"/>
              </w:rPr>
              <w:t>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4,783,942,000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4,208,309,439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6,306,594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77,952,964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4,292,568,997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- 36,615,417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4,208,309,439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6,306,594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41,337,547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4,255,953,580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- 527,988,420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83,714,000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80,483,068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80,483,068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80,483,068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80,483,068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- 3,230,932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192,421,000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160,192,068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960,000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161,152,068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160,192,068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960,000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161,152,068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- 31,268,932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3,276,177,000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3,038,283,095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6,306,594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9,500,000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3,054,089,689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- 2,227,409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3,038,283,095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6,306,594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7,272,591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3,051,862,280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- 224,314,720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142,380,000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104,670,129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104,670,129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104,670,129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104,670,129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- 37,709,871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1,089,250,000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824,681,079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67,492,964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892,174,043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- 34,388,008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824,681,079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33,104,956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857,786,035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- 231,463,965</w:t>
            </w:r>
          </w:p>
        </w:tc>
      </w:tr>
      <w:tr w:rsidR="002C32ED" w:rsidRPr="00B24373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24"/>
                <w:sz w:val="20"/>
              </w:rPr>
            </w:pPr>
            <w:r w:rsidRPr="00C06B43">
              <w:rPr>
                <w:rFonts w:ascii="標楷體" w:eastAsia="標楷體" w:hAnsi="標楷體" w:hint="eastAsia"/>
                <w:b/>
                <w:noProof/>
                <w:spacing w:val="1"/>
                <w:w w:val="76"/>
                <w:kern w:val="0"/>
                <w:sz w:val="20"/>
                <w:fitText w:val="1674" w:id="-970688768"/>
              </w:rPr>
              <w:t>社區發展及環境保護支</w:t>
            </w:r>
            <w:r w:rsidRPr="00C06B43">
              <w:rPr>
                <w:rFonts w:ascii="標楷體" w:eastAsia="標楷體" w:hAnsi="標楷體" w:hint="eastAsia"/>
                <w:b/>
                <w:noProof/>
                <w:spacing w:val="-3"/>
                <w:w w:val="76"/>
                <w:kern w:val="0"/>
                <w:sz w:val="20"/>
                <w:fitText w:val="1674" w:id="-970688768"/>
              </w:rPr>
              <w:t>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1,276,005,000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1,045,627,231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74,799,098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1,120,426,329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1,045,627,231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74,799,098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1,120,426,329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- 155,578,671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1,214,244,000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988,312,632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74,799,098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1,063,111,730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988,312,632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74,799,098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1,063,111,730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- 151,132,270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61,761,000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57,314,599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57,314,599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57,314,599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57,314,599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- 4,446,401</w:t>
            </w:r>
          </w:p>
        </w:tc>
      </w:tr>
      <w:tr w:rsidR="002C32ED" w:rsidRPr="00B24373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2437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2,331,308,000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2,189,668,638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2,189,668,638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2,189,668,638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2,189,668,638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- 141,639,362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2,331,308,000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2,189,668,638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2,189,668,638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2,189,668,638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2,189,668,638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- 141,639,362</w:t>
            </w:r>
          </w:p>
        </w:tc>
      </w:tr>
      <w:tr w:rsidR="002C32ED" w:rsidRPr="00B24373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2437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180,000,000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102,656,739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102,656,739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102,656,739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102,656,739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- 77,343,261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180,000,000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102,656,739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102,656,739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102,656,739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102,656,739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- 77,343,261</w:t>
            </w:r>
          </w:p>
        </w:tc>
      </w:tr>
      <w:tr w:rsidR="002C32ED" w:rsidRPr="00B24373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2C32ED" w:rsidRPr="00B24373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2437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179,083,681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127,021,558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540,225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127,561,783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127,021,558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540,225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127,561,783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A6A99">
              <w:rPr>
                <w:rFonts w:ascii="新細明體" w:hAnsi="新細明體"/>
                <w:b/>
                <w:noProof/>
                <w:sz w:val="20"/>
              </w:rPr>
              <w:t>- 51,521,898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149,448,681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127,021,558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540,225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127,561,783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127,021,558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540,225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127,561,783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- 21,886,898</w:t>
            </w:r>
          </w:p>
        </w:tc>
      </w:tr>
      <w:tr w:rsidR="002C32ED" w:rsidTr="00CE28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" w:type="pct"/>
            <w:gridSpan w:val="2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46AA4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2C32ED" w:rsidRDefault="002C32ED" w:rsidP="0047214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6A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29,635,000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C32ED" w:rsidRPr="009A6A99" w:rsidRDefault="002C32ED" w:rsidP="0047214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A6A99">
              <w:rPr>
                <w:rFonts w:ascii="新細明體" w:hAnsi="新細明體"/>
                <w:noProof/>
                <w:sz w:val="20"/>
              </w:rPr>
              <w:t>- 29,635,000</w:t>
            </w:r>
          </w:p>
        </w:tc>
      </w:tr>
    </w:tbl>
    <w:p w:rsidR="00975682" w:rsidRDefault="002C32ED">
      <w:pPr>
        <w:pStyle w:val="a3"/>
        <w:tabs>
          <w:tab w:val="clear" w:pos="4153"/>
          <w:tab w:val="clear" w:pos="8306"/>
        </w:tabs>
        <w:snapToGrid/>
        <w:rPr>
          <w:rFonts w:ascii="標楷體" w:hAnsi="標楷體"/>
        </w:rPr>
      </w:pPr>
      <w:proofErr w:type="gramStart"/>
      <w:r w:rsidRPr="00AE0C9E">
        <w:rPr>
          <w:rFonts w:ascii="標楷體" w:eastAsia="標楷體" w:hAnsi="標楷體"/>
        </w:rPr>
        <w:t>註</w:t>
      </w:r>
      <w:proofErr w:type="gramEnd"/>
      <w:r w:rsidRPr="00AE0C9E">
        <w:rPr>
          <w:rFonts w:ascii="標楷體" w:eastAsia="標楷體" w:hAnsi="標楷體"/>
        </w:rPr>
        <w:t>：</w:t>
      </w:r>
      <w:proofErr w:type="gramStart"/>
      <w:r w:rsidR="00AE0C9E" w:rsidRPr="00AE0C9E">
        <w:rPr>
          <w:rFonts w:ascii="標楷體" w:eastAsia="標楷體" w:hAnsi="標楷體" w:hint="eastAsia"/>
        </w:rPr>
        <w:t>112</w:t>
      </w:r>
      <w:proofErr w:type="gramEnd"/>
      <w:r w:rsidR="00AE0C9E" w:rsidRPr="00AE0C9E">
        <w:rPr>
          <w:rFonts w:ascii="標楷體" w:eastAsia="標楷體" w:hAnsi="標楷體"/>
        </w:rPr>
        <w:t>年</w:t>
      </w:r>
      <w:r w:rsidR="00AE0C9E">
        <w:rPr>
          <w:rFonts w:ascii="標楷體" w:eastAsia="標楷體" w:hAnsi="標楷體"/>
        </w:rPr>
        <w:t>度第二預備金</w:t>
      </w:r>
      <w:r w:rsidR="00AE0C9E">
        <w:rPr>
          <w:rFonts w:ascii="標楷體" w:eastAsia="標楷體" w:hAnsi="標楷體" w:hint="eastAsia"/>
        </w:rPr>
        <w:t>經常門部分</w:t>
      </w:r>
      <w:r w:rsidR="00AE0C9E">
        <w:rPr>
          <w:rFonts w:ascii="標楷體" w:eastAsia="標楷體" w:hAnsi="標楷體"/>
        </w:rPr>
        <w:t>原編列預算數</w:t>
      </w:r>
      <w:r w:rsidR="00AE0C9E">
        <w:rPr>
          <w:rFonts w:ascii="標楷體" w:eastAsia="標楷體" w:hAnsi="標楷體" w:hint="eastAsia"/>
        </w:rPr>
        <w:t>1億6</w:t>
      </w:r>
      <w:r w:rsidR="00AE0C9E">
        <w:rPr>
          <w:rFonts w:ascii="標楷體" w:eastAsia="標楷體" w:hAnsi="標楷體"/>
        </w:rPr>
        <w:t>,</w:t>
      </w:r>
      <w:r w:rsidR="00AE0C9E">
        <w:rPr>
          <w:rFonts w:ascii="標楷體" w:eastAsia="標楷體" w:hAnsi="標楷體" w:hint="eastAsia"/>
        </w:rPr>
        <w:t>000萬元</w:t>
      </w:r>
      <w:r w:rsidR="00AE0C9E">
        <w:rPr>
          <w:rFonts w:ascii="標楷體" w:eastAsia="標楷體" w:hAnsi="標楷體"/>
        </w:rPr>
        <w:t>，經市政府核准動支</w:t>
      </w:r>
      <w:r w:rsidR="00AE0C9E">
        <w:rPr>
          <w:rFonts w:ascii="標楷體" w:eastAsia="標楷體" w:hAnsi="標楷體" w:hint="eastAsia"/>
        </w:rPr>
        <w:t>1億3</w:t>
      </w:r>
      <w:r w:rsidR="00AE0C9E">
        <w:rPr>
          <w:rFonts w:ascii="標楷體" w:eastAsia="標楷體" w:hAnsi="標楷體"/>
        </w:rPr>
        <w:t>,</w:t>
      </w:r>
      <w:r w:rsidR="00AE0C9E">
        <w:rPr>
          <w:rFonts w:ascii="標楷體" w:eastAsia="標楷體" w:hAnsi="標楷體" w:hint="eastAsia"/>
        </w:rPr>
        <w:t>036萬餘元</w:t>
      </w:r>
      <w:r w:rsidR="00AE0C9E">
        <w:rPr>
          <w:rFonts w:ascii="標楷體" w:eastAsia="標楷體" w:hAnsi="標楷體"/>
        </w:rPr>
        <w:t>，賸餘</w:t>
      </w:r>
      <w:r w:rsidR="00AE0C9E">
        <w:rPr>
          <w:rFonts w:ascii="標楷體" w:eastAsia="標楷體" w:hAnsi="標楷體" w:hint="eastAsia"/>
        </w:rPr>
        <w:t>2</w:t>
      </w:r>
      <w:r w:rsidR="00AE0C9E">
        <w:rPr>
          <w:rFonts w:ascii="標楷體" w:eastAsia="標楷體" w:hAnsi="標楷體"/>
        </w:rPr>
        <w:t>,</w:t>
      </w:r>
      <w:r w:rsidR="00AE0C9E">
        <w:rPr>
          <w:rFonts w:ascii="標楷體" w:eastAsia="標楷體" w:hAnsi="標楷體" w:hint="eastAsia"/>
        </w:rPr>
        <w:t>963</w:t>
      </w:r>
      <w:r w:rsidR="00AE0C9E">
        <w:rPr>
          <w:rFonts w:ascii="標楷體" w:eastAsia="標楷體" w:hAnsi="標楷體"/>
        </w:rPr>
        <w:t>萬</w:t>
      </w:r>
      <w:r w:rsidR="00AE0C9E">
        <w:rPr>
          <w:rFonts w:ascii="標楷體" w:eastAsia="標楷體" w:hAnsi="標楷體" w:hint="eastAsia"/>
        </w:rPr>
        <w:t>餘</w:t>
      </w:r>
      <w:r w:rsidR="00AE0C9E">
        <w:rPr>
          <w:rFonts w:ascii="標楷體" w:eastAsia="標楷體" w:hAnsi="標楷體"/>
        </w:rPr>
        <w:t>元。</w:t>
      </w:r>
    </w:p>
    <w:sectPr w:rsidR="00975682" w:rsidSect="00CE2890">
      <w:headerReference w:type="default" r:id="rId6"/>
      <w:headerReference w:type="first" r:id="rId7"/>
      <w:pgSz w:w="23814" w:h="16840" w:orient="landscape" w:code="8"/>
      <w:pgMar w:top="1418" w:right="1200" w:bottom="1418" w:left="1200" w:header="852" w:footer="99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A99" w:rsidRDefault="009A6A99">
      <w:r>
        <w:separator/>
      </w:r>
    </w:p>
  </w:endnote>
  <w:endnote w:type="continuationSeparator" w:id="0">
    <w:p w:rsidR="009A6A99" w:rsidRDefault="009A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A99" w:rsidRDefault="009A6A99">
      <w:r>
        <w:separator/>
      </w:r>
    </w:p>
  </w:footnote>
  <w:footnote w:type="continuationSeparator" w:id="0">
    <w:p w:rsidR="009A6A99" w:rsidRDefault="009A6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A99" w:rsidRDefault="009A6A99">
    <w:pPr>
      <w:pStyle w:val="a3"/>
      <w:jc w:val="center"/>
    </w:pP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8189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8189B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68189B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68189B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A99" w:rsidRDefault="009A6A99">
    <w:pPr>
      <w:pStyle w:val="a3"/>
      <w:jc w:val="center"/>
      <w:rPr>
        <w:b/>
        <w:sz w:val="32"/>
      </w:rPr>
    </w:pPr>
    <w:r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68189B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Pr="0068189B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68189B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2ED"/>
    <w:rsid w:val="00187730"/>
    <w:rsid w:val="002C32ED"/>
    <w:rsid w:val="0047214B"/>
    <w:rsid w:val="004B41BD"/>
    <w:rsid w:val="0068189B"/>
    <w:rsid w:val="006A11BB"/>
    <w:rsid w:val="00725752"/>
    <w:rsid w:val="008F0565"/>
    <w:rsid w:val="00975682"/>
    <w:rsid w:val="009A6A99"/>
    <w:rsid w:val="00AE0C9E"/>
    <w:rsid w:val="00B26D79"/>
    <w:rsid w:val="00C06B43"/>
    <w:rsid w:val="00CE2890"/>
    <w:rsid w:val="00DB4D37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B40AC98"/>
  <w15:chartTrackingRefBased/>
  <w15:docId w15:val="{5669731A-1752-4467-A504-46DB950CF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OV1hFeS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OV1hFeS歲出政事別總表.dot</Template>
  <TotalTime>0</TotalTime>
  <Pages>2</Pages>
  <Words>756</Words>
  <Characters>2991</Characters>
  <Application>Microsoft Office Word</Application>
  <DocSecurity>0</DocSecurity>
  <Lines>24</Lines>
  <Paragraphs>7</Paragraphs>
  <ScaleCrop>false</ScaleCrop>
  <Company>N.A.O.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李岱穎</dc:creator>
  <cp:keywords/>
  <cp:lastModifiedBy>姜沛均</cp:lastModifiedBy>
  <cp:revision>3</cp:revision>
  <dcterms:created xsi:type="dcterms:W3CDTF">2024-07-08T07:05:00Z</dcterms:created>
  <dcterms:modified xsi:type="dcterms:W3CDTF">2024-07-08T07:09:00Z</dcterms:modified>
</cp:coreProperties>
</file>