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00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"/>
        <w:gridCol w:w="230"/>
        <w:gridCol w:w="109"/>
        <w:gridCol w:w="2768"/>
        <w:gridCol w:w="1268"/>
        <w:gridCol w:w="1354"/>
        <w:gridCol w:w="774"/>
        <w:gridCol w:w="581"/>
        <w:gridCol w:w="1354"/>
        <w:gridCol w:w="1357"/>
        <w:gridCol w:w="1469"/>
        <w:gridCol w:w="1469"/>
        <w:gridCol w:w="1469"/>
        <w:gridCol w:w="1469"/>
        <w:gridCol w:w="815"/>
        <w:gridCol w:w="1391"/>
        <w:gridCol w:w="750"/>
        <w:gridCol w:w="1429"/>
        <w:gridCol w:w="581"/>
        <w:gridCol w:w="25"/>
      </w:tblGrid>
      <w:tr w:rsidR="0033339B" w:rsidTr="00507A81">
        <w:trPr>
          <w:cantSplit/>
          <w:trHeight w:val="275"/>
          <w:tblHeader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39B" w:rsidRDefault="0033339B" w:rsidP="00B40EEE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7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339B" w:rsidRDefault="0033339B" w:rsidP="00B40EEE">
            <w:pPr>
              <w:ind w:left="-42" w:right="8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159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39B" w:rsidRDefault="0033339B" w:rsidP="00C33655">
            <w:pPr>
              <w:ind w:right="20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F3B8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:rsidTr="00507A81">
        <w:trPr>
          <w:cantSplit/>
          <w:trHeight w:val="275"/>
          <w:tblHeader/>
        </w:trPr>
        <w:tc>
          <w:tcPr>
            <w:tcW w:w="572" w:type="dxa"/>
            <w:gridSpan w:val="2"/>
            <w:tcBorders>
              <w:top w:val="nil"/>
              <w:left w:val="nil"/>
              <w:right w:val="nil"/>
            </w:tcBorders>
          </w:tcPr>
          <w:p w:rsidR="0033339B" w:rsidRDefault="0033339B" w:rsidP="00B40EEE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73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59" w:type="dxa"/>
            <w:gridSpan w:val="13"/>
            <w:vMerge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:rsidTr="00507A81">
        <w:trPr>
          <w:cantSplit/>
          <w:trHeight w:val="521"/>
          <w:tblHeader/>
        </w:trPr>
        <w:tc>
          <w:tcPr>
            <w:tcW w:w="3449" w:type="dxa"/>
            <w:gridSpan w:val="4"/>
            <w:tcBorders>
              <w:left w:val="nil"/>
            </w:tcBorders>
            <w:vAlign w:val="center"/>
          </w:tcPr>
          <w:p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268" w:type="dxa"/>
            <w:vMerge w:val="restart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420" w:type="dxa"/>
            <w:gridSpan w:val="5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691" w:type="dxa"/>
            <w:gridSpan w:val="5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141" w:type="dxa"/>
            <w:gridSpan w:val="2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2035" w:type="dxa"/>
            <w:gridSpan w:val="3"/>
            <w:tcBorders>
              <w:right w:val="nil"/>
            </w:tcBorders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DC196F" w:rsidTr="00507A81">
        <w:trPr>
          <w:gridAfter w:val="1"/>
          <w:wAfter w:w="25" w:type="dxa"/>
          <w:cantSplit/>
          <w:trHeight w:val="259"/>
          <w:tblHeader/>
        </w:trPr>
        <w:tc>
          <w:tcPr>
            <w:tcW w:w="342" w:type="dxa"/>
            <w:tcBorders>
              <w:left w:val="nil"/>
            </w:tcBorders>
            <w:vAlign w:val="center"/>
          </w:tcPr>
          <w:p w:rsidR="0033339B" w:rsidRDefault="0033339B" w:rsidP="00881D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39" w:type="dxa"/>
            <w:gridSpan w:val="2"/>
            <w:tcBorders>
              <w:left w:val="nil"/>
            </w:tcBorders>
            <w:vAlign w:val="center"/>
          </w:tcPr>
          <w:p w:rsidR="0033339B" w:rsidRDefault="0033339B" w:rsidP="00A10C4F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768" w:type="dxa"/>
            <w:vAlign w:val="center"/>
          </w:tcPr>
          <w:p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268" w:type="dxa"/>
            <w:vMerge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4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55" w:type="dxa"/>
            <w:gridSpan w:val="2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54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57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69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9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9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9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15" w:type="dxa"/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391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50" w:type="dxa"/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429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581" w:type="dxa"/>
            <w:tcBorders>
              <w:right w:val="nil"/>
            </w:tcBorders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DC196F" w:rsidRPr="008D3EBB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462"/>
        </w:trPr>
        <w:tc>
          <w:tcPr>
            <w:tcW w:w="342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D3EBB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27,096,526,000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22,526,158,336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6,824,857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2,139,296,467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24,672,279,660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22,526,158,336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6,824,857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2,101,904,003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24,634,887,196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- 2,461,638,804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- 9.08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- 37,392,464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- 0.15</w:t>
            </w:r>
          </w:p>
        </w:tc>
      </w:tr>
      <w:tr w:rsidR="00DC196F" w:rsidRPr="008D3EBB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462"/>
        </w:trPr>
        <w:tc>
          <w:tcPr>
            <w:tcW w:w="342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D3EBB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D3EBB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4,040,750,000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3,726,792,879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296,000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94,261,693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3,821,350,572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3,726,792,879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296,000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94,261,693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3,821,350,572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15.51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- 219,399,428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- 5.43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428,546,000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349,472,820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296,000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46,009,670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395,778,490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349,472,820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296,000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46,009,670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395,778,490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1.61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- 32,767,510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- 7.65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212,599,000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197,113,916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386,000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197,499,916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197,113,916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386,000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197,499,916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0.80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- 15,099,084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- 7.10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1,491,881,000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1,354,847,299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39,305,227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1,394,152,526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1,354,847,299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39,305,227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1,394,152,526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5.66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- 97,728,474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- 6.55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1,631,482,000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1,571,069,185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6,864,000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1,577,933,185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1,571,069,185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6,864,000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1,577,933,185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6.41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- 53,548,815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- 3.28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276,242,000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254,289,659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1,696,796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255,986,455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254,289,659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1,696,796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255,986,455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1.04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- 20,255,545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- 7.33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RPr="008D3EBB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462"/>
        </w:trPr>
        <w:tc>
          <w:tcPr>
            <w:tcW w:w="342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D3EBB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D3EBB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10,471,045,000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9,401,695,059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505,232,418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9,906,927,477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9,401,695,059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505,232,418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9,906,927,477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40.22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- 564,117,523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- 5.39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9,260,326,000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8,958,030,437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8,958,030,437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8,958,030,437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8,958,030,437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36.36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- 302,295,563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- 3.26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1,210,719,000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443,664,622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505,232,418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948,897,040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443,664,622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505,232,418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948,897,040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3.85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- 261,821,960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- 21.63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RPr="008D3EBB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462"/>
        </w:trPr>
        <w:tc>
          <w:tcPr>
            <w:tcW w:w="342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D3EBB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D3EBB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3,082,757,000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1,379,255,412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1,321,716,997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2,700,972,409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1,379,255,412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1,320,939,950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2,700,195,362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10.96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- 382,561,638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- 12.41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- 777,047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- 0.03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556,985,000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231,599,538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262,979,200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494,578,738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231,599,538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262,979,200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494,578,738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2.01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- 62,406,262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- 11.20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388,453,000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165,464,802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92,726,504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258,191,306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165,464,802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92,726,504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258,191,306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1.05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- 130,261,694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- 33.53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1,431,130,000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607,399,233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695,338,445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1,302,737,678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607,399,233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695,338,445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1,302,737,678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5.29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- 128,392,322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- 8.97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706,189,000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374,791,839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270,672,848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645,464,687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374,791,839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269,895,801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644,687,640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2.62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- 61,501,360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- 8.71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- 777,047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- 0.12</w:t>
            </w:r>
          </w:p>
        </w:tc>
      </w:tr>
      <w:tr w:rsidR="00DC196F" w:rsidRPr="008D3EBB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462"/>
        </w:trPr>
        <w:tc>
          <w:tcPr>
            <w:tcW w:w="342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D3EBB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D3EBB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4,851,035,000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4,239,137,338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6,528,857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100,556,784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4,346,222,979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4,239,137,338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6,528,857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63,941,367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4,309,607,562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17.49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- 541,427,438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- 11.16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- 36,615,417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- 0.84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83,714,000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80,483,068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80,483,068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80,483,068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80,483,068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0.33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- 3,230,932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- 3.86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192,421,000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160,192,068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960,000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161,152,068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160,192,068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960,000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161,152,068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0.65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- 31,268,932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- 16.25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3,311,724,000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3,052,515,756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6,528,857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28,818,820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3,087,863,433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3,052,515,756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6,528,857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26,591,411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3,085,636,024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12.53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- 226,087,976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- 6.83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- 2,227,409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- 0.07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147,120,000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105,556,837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3,285,000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108,841,837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105,556,837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3,285,000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108,841,837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0.44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- 38,278,163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- 26.02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1,116,056,000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840,389,609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67,492,964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907,882,573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840,389,609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33,104,956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873,494,565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3.55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- 242,561,435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- 21.73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- 34,388,008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- 3.79</w:t>
            </w:r>
          </w:p>
        </w:tc>
      </w:tr>
      <w:tr w:rsidR="00DC196F" w:rsidRPr="008D3EBB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462"/>
        </w:trPr>
        <w:tc>
          <w:tcPr>
            <w:tcW w:w="342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D3EBB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D3EBB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1,701,165,000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1,354,572,643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112,364,825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1,466,937,468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1,354,572,643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112,364,825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1,466,937,468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5.95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- 234,227,532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- 13.77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1,639,104,000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1,296,980,069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112,364,825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1,409,344,894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1,296,980,069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112,364,825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1,409,344,894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5.72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- 229,759,106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- 14.02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62,061,000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57,592,574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57,592,574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57,592,574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57,592,574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0.23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- 4,468,426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- 7.20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RPr="008D3EBB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462"/>
        </w:trPr>
        <w:tc>
          <w:tcPr>
            <w:tcW w:w="342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D3EBB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D3EBB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2,331,308,000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2,189,668,638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2,189,668,638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2,189,668,638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2,189,668,638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8.89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- 141,639,362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- 6.08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2,331,308,000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2,189,668,638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2,189,668,638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2,189,668,638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2,189,668,638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8.89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- 141,639,362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- 6.08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RPr="008D3EBB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462"/>
        </w:trPr>
        <w:tc>
          <w:tcPr>
            <w:tcW w:w="342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D3EBB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D3EBB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180,000,000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102,656,739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102,656,739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102,656,739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102,656,739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0.42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- 77,343,261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- 42.97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180,000,000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102,656,739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102,656,739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102,656,739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102,656,739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0.42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- 77,343,261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- 42.97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DC196F" w:rsidRPr="008D3EBB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462"/>
        </w:trPr>
        <w:tc>
          <w:tcPr>
            <w:tcW w:w="342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8D3EBB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Pr="008D3EBB" w:rsidRDefault="00AF3B8D" w:rsidP="00881D82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shd w:val="clear" w:color="auto" w:fill="auto"/>
            <w:vAlign w:val="center"/>
          </w:tcPr>
          <w:p w:rsidR="00AF3B8D" w:rsidRPr="008D3EBB" w:rsidRDefault="00AF3B8D" w:rsidP="00881D8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D3EBB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438,466,000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132,379,628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5,163,750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137,543,378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132,379,628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5,163,750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137,543,378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0.56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- 300,922,622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/>
                <w:b/>
                <w:noProof/>
                <w:sz w:val="20"/>
              </w:rPr>
              <w:t>- 68.63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3033DB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DC196F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AF3B8D" w:rsidRDefault="00AF3B8D" w:rsidP="00881D82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AF3B8D" w:rsidRDefault="00AF3B8D" w:rsidP="00881D82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393,356,000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132,379,628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5,163,750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137,543,378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132,379,628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5,163,750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137,543,378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0.56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- 255,812,622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- 65.03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AF3B8D" w:rsidRPr="003033DB" w:rsidRDefault="00AF3B8D" w:rsidP="00881D82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507A81" w:rsidTr="00507A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69"/>
        </w:trPr>
        <w:tc>
          <w:tcPr>
            <w:tcW w:w="342" w:type="dxa"/>
            <w:shd w:val="clear" w:color="auto" w:fill="auto"/>
            <w:vAlign w:val="center"/>
          </w:tcPr>
          <w:p w:rsidR="00507A81" w:rsidRDefault="00507A81" w:rsidP="00507A81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shd w:val="clear" w:color="auto" w:fill="auto"/>
            <w:vAlign w:val="center"/>
          </w:tcPr>
          <w:p w:rsidR="00507A81" w:rsidRDefault="00507A81" w:rsidP="00507A81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14CE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507A81" w:rsidRDefault="00507A81" w:rsidP="00507A81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E14CEE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507A81" w:rsidRPr="003033DB" w:rsidRDefault="00507A81" w:rsidP="00507A8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45,110,000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07A81" w:rsidRPr="003033DB" w:rsidRDefault="00507A81" w:rsidP="00507A8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5" w:type="dxa"/>
            <w:gridSpan w:val="2"/>
            <w:shd w:val="clear" w:color="auto" w:fill="auto"/>
            <w:vAlign w:val="center"/>
          </w:tcPr>
          <w:p w:rsidR="00507A81" w:rsidRPr="003033DB" w:rsidRDefault="00507A81" w:rsidP="00507A8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507A81" w:rsidRPr="003033DB" w:rsidRDefault="00507A81" w:rsidP="00507A8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507A81" w:rsidRPr="003033DB" w:rsidRDefault="00507A81" w:rsidP="00507A8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507A81" w:rsidRPr="003033DB" w:rsidRDefault="00507A81" w:rsidP="00507A8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507A81" w:rsidRPr="003033DB" w:rsidRDefault="00507A81" w:rsidP="00507A8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507A81" w:rsidRPr="003033DB" w:rsidRDefault="00507A81" w:rsidP="00507A8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507A81" w:rsidRPr="003033DB" w:rsidRDefault="00507A81" w:rsidP="00507A8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07A81" w:rsidRPr="003033DB" w:rsidRDefault="00507A81" w:rsidP="00507A8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507A81" w:rsidRPr="003033DB" w:rsidRDefault="00507A81" w:rsidP="00507A8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- 45,110,000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507A81" w:rsidRPr="003033DB" w:rsidRDefault="00507A81" w:rsidP="00507A8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/>
                <w:noProof/>
                <w:sz w:val="20"/>
              </w:rPr>
              <w:t>- 100.00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507A81" w:rsidRPr="003033DB" w:rsidRDefault="00507A81" w:rsidP="00507A8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81" w:type="dxa"/>
            <w:shd w:val="clear" w:color="auto" w:fill="auto"/>
            <w:vAlign w:val="center"/>
          </w:tcPr>
          <w:p w:rsidR="00507A81" w:rsidRPr="003033DB" w:rsidRDefault="00284F53" w:rsidP="00507A81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3033DB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  <w:bookmarkStart w:id="0" w:name="_GoBack"/>
            <w:bookmarkEnd w:id="0"/>
          </w:p>
        </w:tc>
      </w:tr>
    </w:tbl>
    <w:p w:rsidR="0033339B" w:rsidRDefault="00AF3B8D">
      <w:pPr>
        <w:ind w:right="7"/>
        <w:jc w:val="both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/>
          <w:sz w:val="20"/>
        </w:rPr>
        <w:t>：</w:t>
      </w:r>
      <w:proofErr w:type="gramStart"/>
      <w:r w:rsidR="001101A4">
        <w:rPr>
          <w:rFonts w:ascii="標楷體" w:eastAsia="標楷體" w:hAnsi="標楷體" w:hint="eastAsia"/>
          <w:sz w:val="20"/>
        </w:rPr>
        <w:t>112</w:t>
      </w:r>
      <w:proofErr w:type="gramEnd"/>
      <w:r>
        <w:rPr>
          <w:rFonts w:ascii="標楷體" w:eastAsia="標楷體" w:hAnsi="標楷體"/>
          <w:sz w:val="20"/>
        </w:rPr>
        <w:t>年度第二預備金原編列預算數</w:t>
      </w:r>
      <w:r w:rsidR="001101A4">
        <w:rPr>
          <w:rFonts w:ascii="標楷體" w:eastAsia="標楷體" w:hAnsi="標楷體"/>
          <w:sz w:val="20"/>
        </w:rPr>
        <w:t>3</w:t>
      </w:r>
      <w:r w:rsidR="001101A4">
        <w:rPr>
          <w:rFonts w:ascii="標楷體" w:eastAsia="標楷體" w:hAnsi="標楷體" w:hint="eastAsia"/>
          <w:sz w:val="20"/>
        </w:rPr>
        <w:t>億2</w:t>
      </w:r>
      <w:r w:rsidR="001101A4">
        <w:rPr>
          <w:rFonts w:ascii="標楷體" w:eastAsia="標楷體" w:hAnsi="標楷體"/>
          <w:sz w:val="20"/>
        </w:rPr>
        <w:t>,</w:t>
      </w:r>
      <w:r w:rsidR="001101A4">
        <w:rPr>
          <w:rFonts w:ascii="標楷體" w:eastAsia="標楷體" w:hAnsi="標楷體" w:hint="eastAsia"/>
          <w:sz w:val="20"/>
        </w:rPr>
        <w:t>000萬元</w:t>
      </w:r>
      <w:r>
        <w:rPr>
          <w:rFonts w:ascii="標楷體" w:eastAsia="標楷體" w:hAnsi="標楷體"/>
          <w:sz w:val="20"/>
        </w:rPr>
        <w:t>，經市政府核准動支</w:t>
      </w:r>
      <w:r w:rsidR="001101A4">
        <w:rPr>
          <w:rFonts w:ascii="標楷體" w:eastAsia="標楷體" w:hAnsi="標楷體" w:hint="eastAsia"/>
          <w:sz w:val="20"/>
        </w:rPr>
        <w:t>2億7</w:t>
      </w:r>
      <w:r w:rsidR="003033DB">
        <w:rPr>
          <w:rFonts w:ascii="標楷體" w:eastAsia="標楷體" w:hAnsi="標楷體"/>
          <w:sz w:val="20"/>
        </w:rPr>
        <w:t>,</w:t>
      </w:r>
      <w:r w:rsidR="001101A4">
        <w:rPr>
          <w:rFonts w:ascii="標楷體" w:eastAsia="標楷體" w:hAnsi="標楷體" w:hint="eastAsia"/>
          <w:sz w:val="20"/>
        </w:rPr>
        <w:t>489萬元</w:t>
      </w:r>
      <w:r>
        <w:rPr>
          <w:rFonts w:ascii="標楷體" w:eastAsia="標楷體" w:hAnsi="標楷體"/>
          <w:sz w:val="20"/>
        </w:rPr>
        <w:t>，賸餘</w:t>
      </w:r>
      <w:r w:rsidR="003033DB">
        <w:rPr>
          <w:rFonts w:ascii="標楷體" w:eastAsia="標楷體" w:hAnsi="標楷體" w:hint="eastAsia"/>
          <w:sz w:val="20"/>
        </w:rPr>
        <w:t>4</w:t>
      </w:r>
      <w:r w:rsidR="003033DB">
        <w:rPr>
          <w:rFonts w:ascii="標楷體" w:eastAsia="標楷體" w:hAnsi="標楷體"/>
          <w:sz w:val="20"/>
        </w:rPr>
        <w:t>,</w:t>
      </w:r>
      <w:r w:rsidR="003033DB">
        <w:rPr>
          <w:rFonts w:ascii="標楷體" w:eastAsia="標楷體" w:hAnsi="標楷體" w:hint="eastAsia"/>
          <w:sz w:val="20"/>
        </w:rPr>
        <w:t>511</w:t>
      </w:r>
      <w:r>
        <w:rPr>
          <w:rFonts w:ascii="標楷體" w:eastAsia="標楷體" w:hAnsi="標楷體"/>
          <w:sz w:val="20"/>
        </w:rPr>
        <w:t>萬元。</w:t>
      </w:r>
    </w:p>
    <w:sectPr w:rsidR="0033339B" w:rsidSect="00DC196F">
      <w:headerReference w:type="default" r:id="rId6"/>
      <w:headerReference w:type="first" r:id="rId7"/>
      <w:pgSz w:w="23814" w:h="16840" w:orient="landscape" w:code="8"/>
      <w:pgMar w:top="1418" w:right="1200" w:bottom="1418" w:left="1200" w:header="852" w:footer="991" w:gutter="283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524" w:rsidRDefault="00184524">
      <w:r>
        <w:separator/>
      </w:r>
    </w:p>
  </w:endnote>
  <w:endnote w:type="continuationSeparator" w:id="0">
    <w:p w:rsidR="00184524" w:rsidRDefault="0018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524" w:rsidRDefault="00184524">
      <w:r>
        <w:separator/>
      </w:r>
    </w:p>
  </w:footnote>
  <w:footnote w:type="continuationSeparator" w:id="0">
    <w:p w:rsidR="00184524" w:rsidRDefault="00184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524" w:rsidRDefault="00184524">
    <w:pPr>
      <w:pStyle w:val="a3"/>
      <w:jc w:val="center"/>
    </w:pP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8D2FD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8D2FD7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總決算歲出政事別決算審定總表</w:t>
    </w:r>
    <w:r w:rsidRPr="008D2FD7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524" w:rsidRDefault="00184524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8D2FD7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8D2FD7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>
      <w:rPr>
        <w:rFonts w:ascii="標楷體" w:eastAsia="標楷體" w:hint="eastAsia"/>
        <w:b/>
        <w:spacing w:val="60"/>
        <w:sz w:val="32"/>
        <w:u w:val="single"/>
      </w:rPr>
      <w:t>總決算歲出政事別決算審定總表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B8D"/>
    <w:rsid w:val="00012B65"/>
    <w:rsid w:val="00033B84"/>
    <w:rsid w:val="000C5542"/>
    <w:rsid w:val="000F7EBC"/>
    <w:rsid w:val="001101A4"/>
    <w:rsid w:val="00184524"/>
    <w:rsid w:val="001D045E"/>
    <w:rsid w:val="00252710"/>
    <w:rsid w:val="00284F53"/>
    <w:rsid w:val="003033DB"/>
    <w:rsid w:val="0033339B"/>
    <w:rsid w:val="00507A81"/>
    <w:rsid w:val="00586E92"/>
    <w:rsid w:val="005A0053"/>
    <w:rsid w:val="005C229D"/>
    <w:rsid w:val="00671557"/>
    <w:rsid w:val="007A5795"/>
    <w:rsid w:val="007C5530"/>
    <w:rsid w:val="00881D82"/>
    <w:rsid w:val="008D2FD7"/>
    <w:rsid w:val="00A10C4F"/>
    <w:rsid w:val="00A70E4D"/>
    <w:rsid w:val="00AF3B8D"/>
    <w:rsid w:val="00B10685"/>
    <w:rsid w:val="00B40EEE"/>
    <w:rsid w:val="00B72CD3"/>
    <w:rsid w:val="00C33655"/>
    <w:rsid w:val="00D3677E"/>
    <w:rsid w:val="00DC196F"/>
    <w:rsid w:val="00E14208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1C432E86-DBAD-4DD0-AD41-D37E45F76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List Paragraph"/>
    <w:basedOn w:val="a"/>
    <w:uiPriority w:val="34"/>
    <w:qFormat/>
    <w:rsid w:val="00507A8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jpNGspxq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ujpNGspxq歲出政事別決算審定表.dot</Template>
  <TotalTime>2</TotalTime>
  <Pages>1</Pages>
  <Words>841</Words>
  <Characters>3386</Characters>
  <Application>Microsoft Office Word</Application>
  <DocSecurity>0</DocSecurity>
  <Lines>28</Lines>
  <Paragraphs>8</Paragraphs>
  <ScaleCrop>false</ScaleCrop>
  <Company>N.A.O.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李岱穎</dc:creator>
  <cp:keywords/>
  <cp:lastModifiedBy>談采庭</cp:lastModifiedBy>
  <cp:revision>7</cp:revision>
  <dcterms:created xsi:type="dcterms:W3CDTF">2024-07-08T07:02:00Z</dcterms:created>
  <dcterms:modified xsi:type="dcterms:W3CDTF">2024-07-09T03:23:00Z</dcterms:modified>
</cp:coreProperties>
</file>