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33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"/>
        <w:gridCol w:w="91"/>
        <w:gridCol w:w="375"/>
        <w:gridCol w:w="2462"/>
        <w:gridCol w:w="1523"/>
        <w:gridCol w:w="1289"/>
        <w:gridCol w:w="754"/>
        <w:gridCol w:w="535"/>
        <w:gridCol w:w="1289"/>
        <w:gridCol w:w="1290"/>
        <w:gridCol w:w="1465"/>
        <w:gridCol w:w="1466"/>
        <w:gridCol w:w="1465"/>
        <w:gridCol w:w="1466"/>
        <w:gridCol w:w="779"/>
        <w:gridCol w:w="1558"/>
        <w:gridCol w:w="800"/>
        <w:gridCol w:w="1358"/>
        <w:gridCol w:w="893"/>
        <w:gridCol w:w="6"/>
      </w:tblGrid>
      <w:tr w:rsidR="009805FE" w:rsidTr="00BC25A1">
        <w:trPr>
          <w:cantSplit/>
          <w:trHeight w:val="272"/>
          <w:tblHeader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40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366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A6BB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:rsidTr="00BC25A1">
        <w:trPr>
          <w:cantSplit/>
          <w:trHeight w:val="272"/>
          <w:tblHeader/>
        </w:trPr>
        <w:tc>
          <w:tcPr>
            <w:tcW w:w="560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366" w:type="dxa"/>
            <w:gridSpan w:val="13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:rsidTr="00BC25A1">
        <w:trPr>
          <w:cantSplit/>
          <w:trHeight w:val="526"/>
          <w:tblHeader/>
        </w:trPr>
        <w:tc>
          <w:tcPr>
            <w:tcW w:w="3399" w:type="dxa"/>
            <w:gridSpan w:val="4"/>
            <w:tcBorders>
              <w:left w:val="nil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23" w:type="dxa"/>
            <w:vMerge w:val="restart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157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641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58" w:type="dxa"/>
            <w:gridSpan w:val="2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252" w:type="dxa"/>
            <w:gridSpan w:val="3"/>
            <w:tcBorders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:rsidTr="00BC25A1">
        <w:trPr>
          <w:gridAfter w:val="1"/>
          <w:wAfter w:w="6" w:type="dxa"/>
          <w:cantSplit/>
          <w:trHeight w:val="262"/>
          <w:tblHeader/>
        </w:trPr>
        <w:tc>
          <w:tcPr>
            <w:tcW w:w="468" w:type="dxa"/>
            <w:tcBorders>
              <w:left w:val="nil"/>
            </w:tcBorders>
            <w:vAlign w:val="center"/>
          </w:tcPr>
          <w:p w:rsidR="009805FE" w:rsidRDefault="009805FE" w:rsidP="003C6FDC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68" w:type="dxa"/>
            <w:gridSpan w:val="2"/>
            <w:vAlign w:val="center"/>
          </w:tcPr>
          <w:p w:rsidR="009805FE" w:rsidRDefault="007A7177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461" w:type="dxa"/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23" w:type="dxa"/>
            <w:vMerge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289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9" w:type="dxa"/>
            <w:gridSpan w:val="2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89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289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6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6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6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6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78" w:type="dxa"/>
            <w:vAlign w:val="center"/>
          </w:tcPr>
          <w:p w:rsidR="009805FE" w:rsidRDefault="009805FE" w:rsidP="003C6FDC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3C6FDC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58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00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358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93" w:type="dxa"/>
            <w:tcBorders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27,248,092,000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25,974,436,003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938,571,430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26,913,007,433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25,980,126,769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937,891,430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26,918,018,199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- 330,073,801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- 1.21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5,010,766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0.02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16,465,765,000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16,087,002,707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161,271,286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16,248,273,993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16,087,002,707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161,271,286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16,248,273,993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60.36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- 217,491,007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- 1.32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459,000,000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492,333,781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492,333,781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492,333,781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492,333,781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1.83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33,333,781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7.26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149,239,000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135,686,914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12,740,479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148,427,393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135,686,914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12,740,479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148,427,393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0.55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- 811,607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- 0.54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552,000,000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699,800,127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4,822,993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704,623,120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699,800,127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4,822,993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704,623,120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2.62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152,623,120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27.65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1,402,000,000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1,445,413,606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14,534,250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1,459,947,856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1,445,413,606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14,534,250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1,459,947,856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5.42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57,947,856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4.13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3,815,758,000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3,025,974,319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76,053,843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3,102,028,162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3,025,974,319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76,053,843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3,102,028,162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11.52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- 713,729,838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- 18.70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1,855,000,000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1,994,868,103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11,997,724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2,006,865,827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1,994,868,103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11,997,724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2,006,865,827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7.46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151,865,827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8.19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384,974,000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464,818,672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15,847,940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480,666,612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464,818,672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15,847,940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480,666,612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1.79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95,692,612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24.86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26,800,000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39,793,437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296,580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40,090,017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39,793,437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296,580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40,090,017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0.15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13,290,017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49.59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7,820,994,000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7,788,313,748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24,977,477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7,813,291,225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7,788,313,748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24,977,477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7,813,291,225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29.03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- 7,702,775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- 0.10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0.00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2,501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250.10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3,501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3,501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3,501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3,501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2,501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250.10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258,899,000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417,366,483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38,669,494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456,035,977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417,366,483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37,989,494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455,355,977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1.69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196,456,977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75.88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- 680,000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- 0.15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252,881,000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412,912,124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38,669,494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451,581,618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412,912,124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37,989,494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450,901,618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1.68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198,020,618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78.31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- 680,000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- 0.15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261,500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261,500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261,500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261,500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260,500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26,050.00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6,017,000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4,192,859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4,192,859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4,192,859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4,192,859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0.02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- 1,824,141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- 30.32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448,870,000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655,500,609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345,643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655,846,252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655,500,609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345,643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655,846,252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2.44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206,976,252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46.11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187,666,000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284,679,122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284,679,122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284,679,122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284,679,122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1.06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97,013,122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51.69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261,204,000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370,821,487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345,643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371,167,130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370,821,487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345,643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371,167,130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1.38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109,963,130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42.10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829,208,000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812,974,879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14,281,734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827,256,613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812,974,879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14,281,734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827,256,613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3.07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- 1,951,387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- 0.24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135,911,000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148,002,882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14,281,734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162,284,616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148,002,882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14,281,734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162,284,616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0.60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26,373,616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19.41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689,001,000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651,561,952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651,561,952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651,561,952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651,561,952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2.42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- 37,439,048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- 5.43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4,296,000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13,410,045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13,410,045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13,410,045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13,410,045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0.05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9,114,045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212.15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0.18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7A7177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非營業特種基金</w:t>
            </w:r>
          </w:p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賸餘繳庫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49,173,000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49,173,000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49,173,000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49,173,000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49,173,000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0.18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8,490,586,000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7,331,710,079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700,046,614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8,031,756,693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7,331,710,079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700,046,614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8,031,756,693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29.84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- 458,829,307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- 5.40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8,490,586,000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7,331,710,079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700,046,614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8,031,756,693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7,331,710,079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700,046,614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8,031,756,693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29.84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- 458,829,307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- 5.40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400,000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0.00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237,300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59.33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400,000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637,300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637,300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637,300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637,300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0.00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237,300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/>
                <w:noProof/>
                <w:sz w:val="20"/>
              </w:rPr>
              <w:t>59.33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C6FD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A6BBE" w:rsidRPr="004B556B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B556B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Pr="004B556B" w:rsidRDefault="002A6BBE" w:rsidP="001934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2A6BBE" w:rsidRPr="004B556B" w:rsidRDefault="002A6BBE" w:rsidP="0019347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B556B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705,190,000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620,067,445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23,956,659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644,024,104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625,758,211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23,956,659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649,714,870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2.41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- 55,475,130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- 7.87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3C6FDC" w:rsidRDefault="002A6BBE" w:rsidP="001934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C6FDC">
              <w:rPr>
                <w:rFonts w:ascii="新細明體" w:eastAsia="標楷體" w:hAnsi="新細明體"/>
                <w:b/>
                <w:noProof/>
                <w:sz w:val="20"/>
              </w:rPr>
              <w:t>0.88</w:t>
            </w:r>
          </w:p>
        </w:tc>
      </w:tr>
      <w:tr w:rsidR="002A6BBE" w:rsidTr="00BC25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6" w:type="dxa"/>
          <w:cantSplit/>
          <w:trHeight w:val="383"/>
        </w:trPr>
        <w:tc>
          <w:tcPr>
            <w:tcW w:w="468" w:type="dxa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 w:rsidR="002A6BBE" w:rsidRDefault="002A6BBE" w:rsidP="001934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1A6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2A6BBE" w:rsidRDefault="002A6BBE" w:rsidP="0019347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1A69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705,190,000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620,067,445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23,956,659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644,024,104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625,758,211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23,956,659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649,714,870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2.41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bookmarkStart w:id="0" w:name="_GoBack"/>
            <w:bookmarkEnd w:id="0"/>
            <w:r w:rsidRPr="005D12EC">
              <w:rPr>
                <w:rFonts w:ascii="新細明體" w:eastAsia="標楷體" w:hAnsi="新細明體"/>
                <w:noProof/>
                <w:sz w:val="20"/>
              </w:rPr>
              <w:t>- 55,475,130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- 7.87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5,690,766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2A6BBE" w:rsidRPr="005D12EC" w:rsidRDefault="002A6BBE" w:rsidP="00193473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5D12EC">
              <w:rPr>
                <w:rFonts w:ascii="新細明體" w:eastAsia="標楷體" w:hAnsi="新細明體"/>
                <w:noProof/>
                <w:sz w:val="20"/>
              </w:rPr>
              <w:t>0.88</w:t>
            </w:r>
          </w:p>
        </w:tc>
      </w:tr>
    </w:tbl>
    <w:p w:rsidR="009805FE" w:rsidRDefault="009805FE" w:rsidP="003C6FDC">
      <w:pPr>
        <w:spacing w:line="20" w:lineRule="exact"/>
        <w:ind w:right="414"/>
        <w:rPr>
          <w:rFonts w:eastAsia="標楷體"/>
          <w:sz w:val="22"/>
        </w:rPr>
      </w:pPr>
    </w:p>
    <w:sectPr w:rsidR="009805FE" w:rsidSect="00BC25A1">
      <w:headerReference w:type="default" r:id="rId6"/>
      <w:headerReference w:type="first" r:id="rId7"/>
      <w:pgSz w:w="23814" w:h="16840" w:orient="landscape" w:code="8"/>
      <w:pgMar w:top="1418" w:right="1200" w:bottom="1418" w:left="12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BBE" w:rsidRDefault="002A6BBE">
      <w:r>
        <w:separator/>
      </w:r>
    </w:p>
  </w:endnote>
  <w:endnote w:type="continuationSeparator" w:id="0">
    <w:p w:rsidR="002A6BBE" w:rsidRDefault="002A6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BBE" w:rsidRDefault="002A6BBE">
      <w:r>
        <w:separator/>
      </w:r>
    </w:p>
  </w:footnote>
  <w:footnote w:type="continuationSeparator" w:id="0">
    <w:p w:rsidR="002A6BBE" w:rsidRDefault="002A6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5FE" w:rsidRDefault="009805FE">
    <w:pPr>
      <w:pStyle w:val="a3"/>
      <w:jc w:val="center"/>
    </w:pP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577CC" w:rsidRPr="00F577C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577CC" w:rsidRPr="00F577CC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F577CC" w:rsidRPr="00F577CC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5FE" w:rsidRDefault="009805FE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F577CC" w:rsidRPr="00F577CC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F577CC" w:rsidRPr="00F577CC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BBE"/>
    <w:rsid w:val="00101AB3"/>
    <w:rsid w:val="001D7125"/>
    <w:rsid w:val="002A6BBE"/>
    <w:rsid w:val="003C6FDC"/>
    <w:rsid w:val="00511EB6"/>
    <w:rsid w:val="00525367"/>
    <w:rsid w:val="005503C0"/>
    <w:rsid w:val="005D12EC"/>
    <w:rsid w:val="006F4C30"/>
    <w:rsid w:val="007A7177"/>
    <w:rsid w:val="0083717B"/>
    <w:rsid w:val="009805FE"/>
    <w:rsid w:val="00AB03D5"/>
    <w:rsid w:val="00BC25A1"/>
    <w:rsid w:val="00CE054C"/>
    <w:rsid w:val="00CE4379"/>
    <w:rsid w:val="00DB4570"/>
    <w:rsid w:val="00DC035C"/>
    <w:rsid w:val="00E034BD"/>
    <w:rsid w:val="00E1394B"/>
    <w:rsid w:val="00EA296F"/>
    <w:rsid w:val="00EF0671"/>
    <w:rsid w:val="00F5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CA4AC033-DB52-477A-9DED-57B72122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hI3ud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BhI3ud歲入來源別決算審定表.dot</Template>
  <TotalTime>1</TotalTime>
  <Pages>1</Pages>
  <Words>762</Words>
  <Characters>3049</Characters>
  <Application>Microsoft Office Word</Application>
  <DocSecurity>0</DocSecurity>
  <Lines>25</Lines>
  <Paragraphs>7</Paragraphs>
  <ScaleCrop>false</ScaleCrop>
  <Company>N.A.O.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談采庭</cp:lastModifiedBy>
  <cp:revision>4</cp:revision>
  <dcterms:created xsi:type="dcterms:W3CDTF">2024-07-08T06:50:00Z</dcterms:created>
  <dcterms:modified xsi:type="dcterms:W3CDTF">2024-07-09T02:24:00Z</dcterms:modified>
</cp:coreProperties>
</file>